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df22" w14:paraId="f6edf22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74360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</w:t>
      </w:r>
      <w:r w:rsidR="008F1D5E">
        <w:t xml:space="preserve">oj sutkinji </w:t>
      </w:r>
      <w:r>
        <w:t xml:space="preserve">Nadi Roso, u stečajnom predmetu </w:t>
      </w:r>
      <w:r w:rsidR="001F34EB">
        <w:rPr>
          <w:b/>
        </w:rPr>
        <w:t>LOVRENČIĆ j.d.o.o.</w:t>
      </w:r>
      <w:r w:rsidR="00A72EDD">
        <w:rPr>
          <w:b/>
        </w:rPr>
        <w:t xml:space="preserve"> „u stečaju“</w:t>
      </w:r>
      <w:r w:rsidR="001F34EB">
        <w:rPr>
          <w:b/>
        </w:rPr>
        <w:t xml:space="preserve">, Vinkovci, </w:t>
      </w:r>
      <w:proofErr w:type="spellStart"/>
      <w:r w:rsidR="001F34EB">
        <w:rPr>
          <w:b/>
        </w:rPr>
        <w:t>Kanovačka</w:t>
      </w:r>
      <w:proofErr w:type="spellEnd"/>
      <w:r w:rsidR="001F34EB">
        <w:rPr>
          <w:b/>
        </w:rPr>
        <w:t xml:space="preserve"> 4, OIB: 25194313888, MBS: 030125707</w:t>
      </w:r>
      <w:r>
        <w:t xml:space="preserve">, dana </w:t>
      </w:r>
      <w:r w:rsidR="001F34EB">
        <w:t>28</w:t>
      </w:r>
      <w:r w:rsidR="008F1D5E">
        <w:t>. studenog 2017.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8F1D5E" w:rsidR="008F1D5E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1F34EB">
        <w:rPr>
          <w:b/>
        </w:rPr>
        <w:t>LOVRENČIĆ j.d.o.o.</w:t>
      </w:r>
      <w:r w:rsidR="00A72EDD">
        <w:rPr>
          <w:b/>
        </w:rPr>
        <w:t xml:space="preserve"> „u stečaju“</w:t>
      </w:r>
      <w:r w:rsidR="001F34EB">
        <w:rPr>
          <w:b/>
        </w:rPr>
        <w:t xml:space="preserve">, Vinkovci, </w:t>
      </w:r>
      <w:proofErr w:type="spellStart"/>
      <w:r w:rsidR="001F34EB">
        <w:rPr>
          <w:b/>
        </w:rPr>
        <w:t>Kanovačka</w:t>
      </w:r>
      <w:proofErr w:type="spellEnd"/>
      <w:r w:rsidR="001F34EB">
        <w:rPr>
          <w:b/>
        </w:rPr>
        <w:t xml:space="preserve"> 4, OIB: 25194313888, MBS: 030125707</w:t>
      </w:r>
      <w:r>
        <w:t xml:space="preserve">, </w:t>
      </w:r>
      <w:r w:rsidR="008F1D5E">
        <w:t>na provođenje završne diobe radi namirenja vjerovnika I višeg isplatnog reda</w:t>
      </w:r>
      <w:r w:rsidR="003D1D4F">
        <w:t xml:space="preserve"> u visini 100% priznatih tražbina ovog isplatnog reda i to u iznosu od 6.573,47 kn</w:t>
      </w:r>
      <w:r w:rsidR="008F1D5E">
        <w:t xml:space="preserve"> </w:t>
      </w:r>
      <w:r w:rsidR="003D1D4F">
        <w:t>i djelomično vjerovnika II višeg isplatnog reda</w:t>
      </w:r>
      <w:r w:rsidR="008F1D5E">
        <w:t xml:space="preserve"> </w:t>
      </w:r>
      <w:r w:rsidR="003D1D4F">
        <w:t>u visini 2,8% priznatih tražbina ovog isplatnog reda i to u iznosu od 35.466,93</w:t>
      </w:r>
      <w:r w:rsidR="008F1D5E">
        <w:t xml:space="preserve"> kn. </w:t>
      </w:r>
    </w:p>
    <w:p w:rsidRDefault="008F1D5E" w:rsidP="008F1D5E" w:rsidR="008F1D5E">
      <w:pPr>
        <w:pStyle w:val="Tijeloteksta"/>
        <w:ind w:left="360"/>
      </w:pPr>
    </w:p>
    <w:p w:rsidRDefault="008F1D5E" w:rsidP="008F1D5E" w:rsidR="008F1D5E">
      <w:pPr>
        <w:pStyle w:val="Tijeloteksta"/>
        <w:ind w:firstLine="348" w:left="360"/>
      </w:pPr>
      <w:r>
        <w:t xml:space="preserve">Završno ročište određuje se za dan </w:t>
      </w:r>
      <w:r w:rsidR="001F34EB">
        <w:rPr>
          <w:b/>
        </w:rPr>
        <w:t>11. siječnja</w:t>
      </w:r>
      <w:r>
        <w:rPr>
          <w:b/>
        </w:rPr>
        <w:t xml:space="preserve"> 201</w:t>
      </w:r>
      <w:r w:rsidR="001F34EB">
        <w:rPr>
          <w:b/>
        </w:rPr>
        <w:t>8</w:t>
      </w:r>
      <w:r>
        <w:rPr>
          <w:b/>
        </w:rPr>
        <w:t xml:space="preserve">. g. u </w:t>
      </w:r>
      <w:r w:rsidR="001F34EB">
        <w:rPr>
          <w:b/>
        </w:rPr>
        <w:t>10</w:t>
      </w:r>
      <w:r>
        <w:rPr>
          <w:b/>
        </w:rPr>
        <w:t>,15</w:t>
      </w:r>
      <w:r w:rsidRPr="001A5987">
        <w:rPr>
          <w:b/>
        </w:rPr>
        <w:t xml:space="preserve"> sati</w:t>
      </w:r>
      <w:r>
        <w:t xml:space="preserve">, soba br. 36/II, Osijek, Zagrebačka 2 na koje se pozivaju vjerovnici i stečajna upraviteljica. </w:t>
      </w: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1F34EB">
        <w:t>28</w:t>
      </w:r>
      <w:r w:rsidR="008F1D5E">
        <w:t>. studenog 2017.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1F34EB">
        <w:t xml:space="preserve">Snježana </w:t>
      </w:r>
      <w:proofErr w:type="spellStart"/>
      <w:r w:rsidR="001F34EB">
        <w:t>Sudarević</w:t>
      </w:r>
      <w:proofErr w:type="spellEnd"/>
    </w:p>
    <w:p w:rsidRDefault="00201E03" w:rsidP="00201E03" w:rsidR="00201E03">
      <w:pPr>
        <w:pStyle w:val="Tijeloteksta"/>
        <w:ind w:left="360"/>
      </w:pPr>
      <w:r>
        <w:t xml:space="preserve">2. </w:t>
      </w:r>
      <w:r w:rsidR="003D1D4F">
        <w:t>e-</w:t>
      </w:r>
      <w:r>
        <w:t>ogl.pl.</w:t>
      </w:r>
      <w:r w:rsidR="008F1D5E">
        <w:t xml:space="preserve"> uz </w:t>
      </w:r>
      <w:r w:rsidR="003D1D4F">
        <w:t>prijedlog st. uprav. od 24.11.2017. g. (str. 109-110 spisa i 112 spisa)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1F34EB">
        <w:t>11.1.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F25" w:rsidR="00911F25">
      <w:r>
        <w:separator/>
      </w:r>
    </w:p>
  </w:endnote>
  <w:endnote w:id="0" w:type="continuationSeparator">
    <w:p w:rsidRDefault="00911F25" w:rsidR="00911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F25" w:rsidR="00911F25">
      <w:r>
        <w:separator/>
      </w:r>
    </w:p>
  </w:footnote>
  <w:footnote w:id="0" w:type="continuationSeparator">
    <w:p w:rsidRDefault="00911F25" w:rsidR="00911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1F34EB">
      <w:t>635/16-32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6016C"/>
    <w:rsid w:val="00163019"/>
    <w:rsid w:val="001635ED"/>
    <w:rsid w:val="0019752C"/>
    <w:rsid w:val="001A0170"/>
    <w:rsid w:val="001A6201"/>
    <w:rsid w:val="001E75FC"/>
    <w:rsid w:val="001F34EB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D1D4F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3606"/>
    <w:rsid w:val="0074711B"/>
    <w:rsid w:val="00786F1E"/>
    <w:rsid w:val="007A7E59"/>
    <w:rsid w:val="007C1241"/>
    <w:rsid w:val="0080666F"/>
    <w:rsid w:val="00840D2E"/>
    <w:rsid w:val="00845777"/>
    <w:rsid w:val="00857D02"/>
    <w:rsid w:val="008737C5"/>
    <w:rsid w:val="0088689D"/>
    <w:rsid w:val="008F1D5E"/>
    <w:rsid w:val="009001D6"/>
    <w:rsid w:val="00911F25"/>
    <w:rsid w:val="00935547"/>
    <w:rsid w:val="00961D63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72EDD"/>
    <w:rsid w:val="00A91ED3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064A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0D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40D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0D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D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D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0D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40D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0D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D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D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8B7A9-CB83-4859-AF4F-0436D2400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926</properties:Characters>
  <properties:Lines>62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2017-11-28T10:00:00Z</dcterms:created>
  <dc:creator>hermanj</dc:creator>
  <cp:lastModifiedBy>Danijela Sekulić</cp:lastModifiedBy>
  <cp:lastPrinted>2017-11-28T09:59:00Z</cp:lastPrinted>
  <dcterms:modified xmlns:xsi="http://www.w3.org/2001/XMLSchema-instance" xsi:type="dcterms:W3CDTF">2017-11-28T10:01:00Z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