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5648" w14:paraId="13c564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03BC" w:rsidP="003003BC" w:rsidR="003003BC" w:rsidRPr="003003BC">
      <w:pPr>
        <w:spacing w:after="0"/>
        <w:rPr>
          <w:rFonts w:cs="Times New Roman" w:eastAsia="Times New Roman"/>
          <w:b/>
          <w:lang w:eastAsia="hr-HR"/>
        </w:rPr>
      </w:pPr>
      <w:r w:rsidRPr="003003B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3003BC">
        <w:rPr>
          <w:rFonts w:cs="Times New Roman" w:eastAsia="Times New Roman"/>
          <w:b/>
          <w:lang w:eastAsia="hr-HR"/>
        </w:rPr>
        <w:t>Broj: 14. St-431/2017.</w:t>
      </w:r>
    </w:p>
    <w:p w:rsidRDefault="003003BC" w:rsidP="003003BC" w:rsidR="003003BC" w:rsidRPr="003003BC">
      <w:pPr>
        <w:spacing w:after="0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003BC" w:rsidP="003003BC" w:rsidR="003003BC" w:rsidRPr="003003BC">
      <w:pPr>
        <w:spacing w:after="0"/>
        <w:rPr>
          <w:rFonts w:cs="Times New Roman" w:eastAsia="Times New Roman"/>
          <w:b/>
          <w:lang w:eastAsia="hr-HR"/>
        </w:rPr>
      </w:pPr>
      <w:r w:rsidRPr="003003BC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003BC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003BC" w:rsidP="003003BC" w:rsidR="003003BC" w:rsidRPr="003003B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003BC" w:rsidP="003003BC" w:rsidR="003003BC" w:rsidRPr="003003B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003BC">
        <w:rPr>
          <w:rFonts w:cs="Times New Roman" w:eastAsia="Times New Roman"/>
          <w:b/>
          <w:lang w:eastAsia="hr-HR"/>
        </w:rPr>
        <w:t>R J E Š E NJ E</w:t>
      </w:r>
    </w:p>
    <w:p w:rsidRDefault="003003BC" w:rsidP="003003BC" w:rsidR="003003BC" w:rsidRPr="003003B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b/>
          <w:lang w:eastAsia="hr-HR"/>
        </w:rPr>
        <w:tab/>
      </w:r>
      <w:r w:rsidRPr="003003BC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3003BC">
        <w:rPr>
          <w:rFonts w:cs="Times New Roman" w:eastAsia="Times New Roman"/>
          <w:lang w:eastAsia="hr-HR" w:val="en-US"/>
        </w:rPr>
        <w:t>GORAN &amp; DUJE jednostavno društvo s ograničenom odgovornošću za trgovinu i usluge, Split, Bosanska 5, OIB: 26179036650, MBS: 060308769, d</w:t>
      </w:r>
      <w:r w:rsidRPr="003003BC">
        <w:rPr>
          <w:rFonts w:cs="Times New Roman" w:eastAsia="Times New Roman"/>
          <w:lang w:eastAsia="hr-HR"/>
        </w:rPr>
        <w:t>ana 26. svibnja 2017.</w:t>
      </w: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center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r i j e š i o  j e</w:t>
      </w:r>
    </w:p>
    <w:p w:rsidRDefault="003003BC" w:rsidP="003003BC" w:rsidR="003003BC" w:rsidRPr="003003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Otvara se skraćeni stečajni postupak nad Dužnikom:</w:t>
      </w:r>
      <w:r w:rsidRPr="003003BC">
        <w:rPr>
          <w:rFonts w:cs="Times New Roman" w:eastAsia="Times New Roman"/>
          <w:lang w:eastAsia="hr-HR" w:val="en-US"/>
        </w:rPr>
        <w:t xml:space="preserve"> GORAN &amp; DUJE jednostavno društvo s ograničenom odgovornošću za trgovinu i usluge, Split, Bosanska 5, OIB: 26179036650, MBS: 060308769. </w:t>
      </w:r>
      <w:r w:rsidRPr="003003BC">
        <w:rPr>
          <w:rFonts w:cs="Times New Roman" w:eastAsia="Times New Roman"/>
          <w:lang w:eastAsia="hr-HR"/>
        </w:rPr>
        <w:t>Skraćeni stečajni postupak je otvoren dana 26. svibnja 2017. u 13,50 sati, kada je ovo rješenje objavljeno na mrežnoj stranici e-Oglasna ploča sudova.</w:t>
      </w:r>
    </w:p>
    <w:p w:rsidRDefault="003003BC" w:rsidP="003003BC" w:rsidR="003003BC" w:rsidRPr="003003B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 xml:space="preserve">Za stečajnog upravitelja imenuje se Domagoj Repač, Đorđićeva 24, Zagreb, OIB: </w:t>
      </w:r>
      <w:r w:rsidRPr="003003BC">
        <w:rPr>
          <w:rFonts w:cs="Times New Roman" w:eastAsia="Calibri"/>
        </w:rPr>
        <w:t>24977406612.</w:t>
      </w:r>
    </w:p>
    <w:p w:rsidRDefault="003003BC" w:rsidP="003003BC" w:rsidR="003003BC" w:rsidRPr="003003B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Zaključuje se skraćeni stečajni postupak nad Dužnikom:</w:t>
      </w:r>
      <w:r w:rsidRPr="003003BC">
        <w:rPr>
          <w:rFonts w:cs="Times New Roman" w:eastAsia="Times New Roman"/>
          <w:lang w:eastAsia="hr-HR" w:val="en-US"/>
        </w:rPr>
        <w:t xml:space="preserve"> GORAN &amp; DUJE jednostavno društvo s ograničenom odgovornošću za trgovinu i usluge, Split, Bosanska 5, OIB: 26179036650, MBS: 060308769.</w:t>
      </w:r>
    </w:p>
    <w:p w:rsidRDefault="003003BC" w:rsidP="003003BC" w:rsidR="003003BC" w:rsidRPr="003003B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003BC" w:rsidP="003003BC" w:rsidR="003003BC" w:rsidRPr="003003B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center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Obrazloženje</w:t>
      </w:r>
    </w:p>
    <w:p w:rsidRDefault="003003BC" w:rsidP="003003BC" w:rsidR="003003BC" w:rsidRPr="003003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 w:val="en-US"/>
        </w:rPr>
      </w:pPr>
      <w:r w:rsidRPr="003003BC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24. ožujka 2017. Zahtjev za provedbu skraćenog stečajnog postupka (Zahtjev) nad Dužnikom</w:t>
      </w:r>
      <w:r w:rsidRPr="003003BC">
        <w:rPr>
          <w:rFonts w:cs="Times New Roman" w:eastAsia="Times New Roman"/>
          <w:lang w:eastAsia="hr-HR" w:val="en-US"/>
        </w:rPr>
        <w:t xml:space="preserve"> GORAN &amp; DUJE jednostavno društvo s ograničenom odgovornošću za trgovinu i usluge, Split, Bosanska 5.</w:t>
      </w: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ab/>
        <w:t xml:space="preserve">U podnesenom Zahtjevu navedeno je kako Dužnik na dan 20.03.2017., u Očevidniku redoslijeda osnova za plaćanje, ima evidentirane neizvršene osnove za plaćanje u neprekinutom razdoblju od 120. dana, u ukupnom iznosu od: 6.630,27 kn, kao i da prema                                                          </w:t>
      </w: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3003BC" w:rsidP="003003BC" w:rsidR="003003BC" w:rsidRPr="003003BC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3003BC">
        <w:rPr>
          <w:rFonts w:cs="Times New Roman" w:eastAsia="Times New Roman"/>
          <w:lang w:eastAsia="hr-HR"/>
        </w:rPr>
        <w:lastRenderedPageBreak/>
        <w:tab/>
      </w:r>
      <w:r w:rsidRPr="003003BC">
        <w:rPr>
          <w:rFonts w:cs="Times New Roman" w:eastAsia="Times New Roman"/>
          <w:b/>
          <w:lang w:eastAsia="hr-HR"/>
        </w:rPr>
        <w:t xml:space="preserve">2 -                                </w:t>
      </w:r>
      <w:r w:rsidRPr="003003BC">
        <w:rPr>
          <w:rFonts w:cs="Times New Roman" w:eastAsia="Times New Roman"/>
          <w:b/>
          <w:lang w:eastAsia="hr-HR" w:val="en-AU"/>
        </w:rPr>
        <w:t xml:space="preserve">Broj: 14. </w:t>
      </w:r>
      <w:r w:rsidRPr="003003BC">
        <w:rPr>
          <w:rFonts w:cs="Times New Roman" w:eastAsia="Times New Roman"/>
          <w:b/>
          <w:lang w:eastAsia="hr-HR"/>
        </w:rPr>
        <w:t>St-431/2017.</w:t>
      </w: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čime su bile ispunjene pretpostavke iz čl. 428. Stečajnog zakona (</w:t>
      </w:r>
      <w:r w:rsidRPr="003003BC">
        <w:rPr>
          <w:rFonts w:cs="Times New Roman" w:eastAsia="Times New Roman"/>
          <w:i/>
          <w:lang w:eastAsia="hr-HR"/>
        </w:rPr>
        <w:t>Narodne novine</w:t>
      </w:r>
      <w:r w:rsidRPr="003003BC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ab/>
      </w:r>
    </w:p>
    <w:p w:rsidRDefault="003003BC" w:rsidP="003003BC" w:rsidR="003003BC" w:rsidRPr="003003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003BC" w:rsidP="003003BC" w:rsidR="003003BC" w:rsidRPr="003003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003BC" w:rsidP="003003BC" w:rsidR="003003BC" w:rsidRPr="003003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003BC" w:rsidP="003003BC" w:rsidR="003003BC" w:rsidRPr="003003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003BC" w:rsidP="003003BC" w:rsidR="003003BC" w:rsidRPr="003003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003BC" w:rsidP="003003BC" w:rsidR="003003BC" w:rsidRPr="003003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 xml:space="preserve">U Splitu, 26. svibnja 2017. </w:t>
      </w:r>
    </w:p>
    <w:p w:rsidRDefault="003003BC" w:rsidP="003003BC" w:rsidR="003003BC" w:rsidRPr="003003B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S U D A C</w:t>
      </w:r>
    </w:p>
    <w:p w:rsidRDefault="003003BC" w:rsidP="003003BC" w:rsidR="003003BC" w:rsidRPr="003003B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Jozo Ćaleta</w:t>
      </w:r>
    </w:p>
    <w:p w:rsidRDefault="003003BC" w:rsidP="003003BC" w:rsidR="003003BC" w:rsidRPr="003003B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003B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003BC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3003BC">
        <w:rPr>
          <w:rFonts w:cs="Times New Roman" w:eastAsia="Times New Roman"/>
          <w:b/>
          <w:lang w:eastAsia="hr-HR" w:val="en-AU"/>
        </w:rPr>
        <w:t xml:space="preserve">Broj: 14. </w:t>
      </w:r>
      <w:r w:rsidRPr="003003BC">
        <w:rPr>
          <w:rFonts w:cs="Times New Roman" w:eastAsia="Times New Roman"/>
          <w:b/>
          <w:lang w:eastAsia="hr-HR"/>
        </w:rPr>
        <w:t>St-431/2017.</w:t>
      </w: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POUKA O PRAVNOM LIJEKU:</w:t>
      </w: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DNA:</w:t>
      </w:r>
    </w:p>
    <w:p w:rsidRDefault="003003BC" w:rsidP="003003BC" w:rsidR="003003BC" w:rsidRPr="003003B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003BC" w:rsidP="003003BC" w:rsidR="003003BC" w:rsidRPr="003003B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Dužniku,</w:t>
      </w:r>
    </w:p>
    <w:p w:rsidRDefault="003003BC" w:rsidP="003003BC" w:rsidR="003003BC" w:rsidRPr="003003B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 xml:space="preserve">stečajnom upravitelju Domagoj Repač, Đorđićeva 24, Zagreb,   </w:t>
      </w:r>
    </w:p>
    <w:p w:rsidRDefault="003003BC" w:rsidP="003003BC" w:rsidR="003003BC" w:rsidRPr="003003B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Županijsko državno odvjetništvo Split,</w:t>
      </w:r>
    </w:p>
    <w:p w:rsidRDefault="003003BC" w:rsidP="003003BC" w:rsidR="003003BC" w:rsidRPr="003003B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 xml:space="preserve">Porezna uprava Split, </w:t>
      </w:r>
    </w:p>
    <w:p w:rsidRDefault="003003BC" w:rsidP="003003BC" w:rsidR="003003BC" w:rsidRPr="003003B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e-Oglasna ploča Suda – rok 20. dana,</w:t>
      </w:r>
    </w:p>
    <w:p w:rsidRDefault="003003BC" w:rsidP="003003BC" w:rsidR="003003BC" w:rsidRPr="003003B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sudski registar – nakon pravomoćnosti</w:t>
      </w:r>
    </w:p>
    <w:p w:rsidRDefault="003003BC" w:rsidP="003003BC" w:rsidR="003003BC" w:rsidRPr="003003BC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003BC">
        <w:rPr>
          <w:rFonts w:cs="Times New Roman" w:eastAsia="Times New Roman"/>
          <w:lang w:eastAsia="hr-HR"/>
        </w:rPr>
        <w:t>u spis.</w:t>
      </w:r>
    </w:p>
    <w:p w:rsidRDefault="003003BC" w:rsidP="003003BC" w:rsidR="003003BC" w:rsidRPr="003003BC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03BC" w:rsidP="003003BC" w:rsidR="003003BC" w:rsidRPr="003003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3CB57B2"/>
    <w:multiLevelType w:val="hybridMultilevel"/>
    <w:tmpl w:val="88F0F690"/>
    <w:lvl w:tplc="90A0BBBE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3B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302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St-431/2017-6</izvorni_sadrzaj>
    <derivirana_varijabla naziv="DomainObject.Oznaka_1">St-431/2017-6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&amp; DUJE jednostavno društvo s ograničenom odgovornošću za trgovinu i usluge</izvorni_sadrzaj>
    <derivirana_varijabla naziv="DomainObject.Predmet.ProtustrankaFormated_1">  GORAN &amp; DUJE jednostavno društvo s ograničenom odgovornošću za trgovinu i usluge</derivirana_varijabla>
  </DomainObject.Predmet.ProtustrankaFormated>
  <DomainObject.Predmet.ProtustrankaFormatedOIB>
    <izvorni_sadrzaj>  GORAN &amp; DUJE jednostavno društvo s ograničenom odgovornošću za trgovinu i usluge, OIB 26179036650</izvorni_sadrzaj>
    <derivirana_varijabla naziv="DomainObject.Predmet.ProtustrankaFormatedOIB_1">  GORAN &amp; DUJE jednostavno društvo s ograničenom odgovornošću za trgovinu i usluge, OIB 26179036650</derivirana_varijabla>
  </DomainObject.Predmet.ProtustrankaFormatedOIB>
  <DomainObject.Predmet.ProtustrankaFormatedWithAdress>
    <izvorni_sadrzaj> GORAN &amp; DUJE jednostavno društvo s ograničenom odgovornošću za trgovinu i usluge, Bosanska 5, 21000 Split</izvorni_sadrzaj>
    <derivirana_varijabla naziv="DomainObject.Predmet.ProtustrankaFormatedWithAdress_1"> GORAN &amp; DUJE jednostavno društvo s ograničenom odgovornošću za trgovinu i usluge, Bosanska 5, 21000 Split</derivirana_varijabla>
  </DomainObject.Predmet.ProtustrankaFormatedWithAdress>
  <DomainObject.Predmet.ProtustrankaFormatedWithAdressOIB>
    <izvorni_sadrzaj> GORAN &amp; DUJE jednostavno društvo s ograničenom odgovornošću za trgovinu i usluge, OIB 26179036650, Bosanska 5, 21000 Split</izvorni_sadrzaj>
    <derivirana_varijabla naziv="DomainObject.Predmet.ProtustrankaFormatedWithAdressOIB_1"> GORAN &amp; DUJE jednostavno društvo s ograničenom odgovornošću za trgovinu i usluge, OIB 26179036650, Bosanska 5, 21000 Split</derivirana_varijabla>
  </DomainObject.Predmet.ProtustrankaFormatedWithAdressOIB>
  <DomainObject.Predmet.ProtustrankaWithAdress>
    <izvorni_sadrzaj>GORAN &amp; DUJE jednostavno društvo s ograničenom odgovornošću za trgovinu i usluge Bosanska 5, 21000 Split</izvorni_sadrzaj>
    <derivirana_varijabla naziv="DomainObject.Predmet.ProtustrankaWithAdress_1">GORAN &amp; DUJE jednostavno društvo s ograničenom odgovornošću za trgovinu i usluge Bosanska 5, 21000 Split</derivirana_varijabla>
  </DomainObject.Predmet.ProtustrankaWithAdress>
  <DomainObject.Predmet.ProtustrankaWithAdressOIB>
    <izvorni_sadrzaj>GORAN &amp; DUJE jednostavno društvo s ograničenom odgovornošću za trgovinu i usluge, OIB 26179036650, Bosanska 5, 21000 Split</izvorni_sadrzaj>
    <derivirana_varijabla naziv="DomainObject.Predmet.ProtustrankaWithAdressOIB_1">GORAN &amp; DUJE jednostavno društvo s ograničenom odgovornošću za trgovinu i usluge, OIB 26179036650, Bosanska 5, 21000 Split</derivirana_varijabla>
  </DomainObject.Predmet.ProtustrankaWithAdressOIB>
  <DomainObject.Predmet.ProtustrankaNazivFormated>
    <izvorni_sadrzaj>GORAN &amp; DUJE jednostavno društvo s ograničenom odgovornošću za trgovinu i usluge</izvorni_sadrzaj>
    <derivirana_varijabla naziv="DomainObject.Predmet.ProtustrankaNazivFormated_1">GORAN &amp; DUJE jednostavno društvo s ograničenom odgovornošću za trgovinu i usluge</derivirana_varijabla>
  </DomainObject.Predmet.ProtustrankaNazivFormated>
  <DomainObject.Predmet.ProtustrankaNazivFormatedOIB>
    <izvorni_sadrzaj>GORAN &amp; DUJE jednostavno društvo s ograničenom odgovornošću za trgovinu i usluge, OIB 26179036650</izvorni_sadrzaj>
    <derivirana_varijabla naziv="DomainObject.Predmet.ProtustrankaNazivFormatedOIB_1">GORAN &amp; DUJE jednostavno društvo s ograničenom odgovornošću za trgovinu i usluge, OIB 26179036650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Mažuranićveo šetalište 24 b, 21000 Split</izvorni_sadrzaj>
    <derivirana_varijabla naziv="DomainObject.Predmet.StrankaFormatedWithAdress_1"> FINANCIJSKA AGENCIJA, RC SPLIT, Mažuranićveo šetalište 24 b, 21000 Split</derivirana_varijabla>
  </DomainObject.Predmet.StrankaFormatedWithAdress>
  <DomainObject.Predmet.StrankaFormatedWithAdressOIB>
    <izvorni_sadrzaj> FINANCIJSKA AGENCIJA, RC SPLIT, OIB 85821130368, Mažuranićveo šetalište 24 b, 21000 Split</izvorni_sadrzaj>
    <derivirana_varijabla naziv="DomainObject.Predmet.StrankaFormatedWithAdressOIB_1"> FINANCIJSKA AGENCIJA, RC SPLIT, OIB 85821130368, Mažuranićveo šetalište 24 b, 21000 Split</derivirana_varijabla>
  </DomainObject.Predmet.StrankaFormatedWithAdressOIB>
  <DomainObject.Predmet.StrankaWithAdress>
    <izvorni_sadrzaj>FINANCIJSKA AGENCIJA, RC SPLIT Mažuranićveo šetalište 24 b,21000 Split</izvorni_sadrzaj>
    <derivirana_varijabla naziv="DomainObject.Predmet.StrankaWithAdress_1">FINANCIJSKA AGENCIJA, RC SPLIT Mažuranićveo šetalište 24 b,21000 Split</derivirana_varijabla>
  </DomainObject.Predmet.StrankaWithAdress>
  <DomainObject.Predmet.StrankaWithAdressOIB>
    <izvorni_sadrzaj>FINANCIJSKA AGENCIJA, RC SPLIT, OIB 85821130368, Mažuranićveo šetalište 24 b,21000 Split</izvorni_sadrzaj>
    <derivirana_varijabla naziv="DomainObject.Predmet.StrankaWithAdressOIB_1">FINANCIJSKA AGENCIJA, RC SPLIT, OIB 85821130368, Mažuranićveo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6630.27</izvorni_sadrzaj>
    <derivirana_varijabla naziv="DomainObject.Predmet.TrenutnaVrijednost_1">6630.27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Mažuranićveo šetalište 24 b, 21000 Split</item>
    </izvorni_sadrzaj>
    <derivirana_varijabla naziv="DomainObject.Predmet.StrankaListFormatedWithAdress_1">
      <item>FINANCIJSKA AGENCIJA, RC SPLIT, Mažuranićveo šetalište 24 b, 21000 Split</item>
    </derivirana_varijabla>
  </DomainObject.Predmet.StrankaListFormatedWithAdress>
  <DomainObject.Predmet.StrankaListFormatedWithAdressOIB>
    <izvorni_sadrzaj>
      <item>FINANCIJSKA AGENCIJA, RC SPLIT, OIB 85821130368, Mažuranićveo šetalište 24 b, 21000 Split</item>
    </izvorni_sadrzaj>
    <derivirana_varijabla naziv="DomainObject.Predmet.StrankaListFormatedWithAdressOIB_1">
      <item>FINANCIJSKA AGENCIJA, RC SPLIT, OIB 85821130368, Mažuranićveo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GORAN &amp; DUJE jednostavno društvo s ograničenom odgovornošću za trgovinu i usluge</item>
    </izvorni_sadrzaj>
    <derivirana_varijabla naziv="DomainObject.Predmet.ProtuStrankaListFormated_1">
      <item>GORAN &amp; DUJE jednostavno društvo s ograničenom odgovornošću za trgovinu i usluge</item>
    </derivirana_varijabla>
  </DomainObject.Predmet.ProtuStrankaListFormated>
  <DomainObject.Predmet.ProtuStrankaListFormatedOIB>
    <izvorni_sadrzaj>
      <item>GORAN &amp; DUJE jednostavno društvo s ograničenom odgovornošću za trgovinu i usluge, OIB 26179036650</item>
    </izvorni_sadrzaj>
    <derivirana_varijabla naziv="DomainObject.Predmet.ProtuStrankaListFormatedOIB_1">
      <item>GORAN &amp; DUJE jednostavno društvo s ograničenom odgovornošću za trgovinu i usluge, OIB 26179036650</item>
    </derivirana_varijabla>
  </DomainObject.Predmet.ProtuStrankaListFormatedOIB>
  <DomainObject.Predmet.ProtuStrankaListFormatedWithAdress>
    <izvorni_sadrzaj>
      <item>GORAN &amp; DUJE jednostavno društvo s ograničenom odgovornošću za trgovinu i usluge, Bosanska 5, 21000 Split</item>
    </izvorni_sadrzaj>
    <derivirana_varijabla naziv="DomainObject.Predmet.ProtuStrankaListFormatedWithAdress_1">
      <item>GORAN &amp; DUJE jednostavno društvo s ograničenom odgovornošću za trgovinu i usluge, Bosanska 5, 21000 Split</item>
    </derivirana_varijabla>
  </DomainObject.Predmet.ProtuStrankaListFormatedWithAdress>
  <DomainObject.Predmet.ProtuStrankaListFormatedWithAdressOIB>
    <izvorni_sadrzaj>
      <item>GORAN &amp; DUJE jednostavno društvo s ograničenom odgovornošću za trgovinu i usluge, OIB 26179036650, Bosanska 5, 21000 Split</item>
    </izvorni_sadrzaj>
    <derivirana_varijabla naziv="DomainObject.Predmet.ProtuStrankaListFormatedWithAdressOIB_1">
      <item>GORAN &amp; DUJE jednostavno društvo s ograničenom odgovornošću za trgovinu i usluge, OIB 26179036650, Bosanska 5, 21000 Split</item>
    </derivirana_varijabla>
  </DomainObject.Predmet.ProtuStrankaListFormatedWithAdressOIB>
  <DomainObject.Predmet.ProtuStrankaListNazivFormated>
    <izvorni_sadrzaj>
      <item>GORAN &amp; DUJE jednostavno društvo s ograničenom odgovornošću za trgovinu i usluge</item>
    </izvorni_sadrzaj>
    <derivirana_varijabla naziv="DomainObject.Predmet.ProtuStrankaListNazivFormated_1">
      <item>GORAN &amp; DUJE jednostavno društvo s ograničenom odgovornošću za trgovinu i usluge</item>
    </derivirana_varijabla>
  </DomainObject.Predmet.ProtuStrankaListNazivFormated>
  <DomainObject.Predmet.ProtuStrankaListNazivFormatedOIB>
    <izvorni_sadrzaj>
      <item>GORAN &amp; DUJE jednostavno društvo s ograničenom odgovornošću za trgovinu i usluge, OIB 26179036650</item>
    </izvorni_sadrzaj>
    <derivirana_varijabla naziv="DomainObject.Predmet.ProtuStrankaListNazivFormatedOIB_1">
      <item>GORAN &amp; DUJE jednostavno društvo s ograničenom odgovornošću za trgovinu i usluge, OIB 26179036650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St-431/2017-6</izvorni_sadrzaj>
    <derivirana_varijabla naziv="DomainObject.PoslovniBrojDokumenta_1">St-431/2017-6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GORAN &amp; DUJE jednostavno društvo s ograničenom odgovornošću za trgovinu i usluge</izvorni_sadrzaj>
    <derivirana_varijabla naziv="DomainObject.Predmet.ProtustrankaIDrugi_1">GORAN &amp; DUJE jednostavno društvo s ograničenom odgovornošću za trgovinu i usluge</derivirana_varijabla>
  </DomainObject.Predmet.ProtustrankaIDrugi>
  <DomainObject.Predmet.StrankaIDrugiAdressOIB>
    <izvorni_sadrzaj>FINANCIJSKA AGENCIJA, RC SPLIT, OIB 85821130368, Mažuranićveo šetalište 24 b, 21000 Split</izvorni_sadrzaj>
    <derivirana_varijabla naziv="DomainObject.Predmet.StrankaIDrugiAdressOIB_1">FINANCIJSKA AGENCIJA, RC SPLIT, OIB 85821130368, Mažuranićveo šetalište 24 b, 21000 Split</derivirana_varijabla>
  </DomainObject.Predmet.StrankaIDrugiAdressOIB>
  <DomainObject.Predmet.ProtustrankaIDrugiAdressOIB>
    <izvorni_sadrzaj>GORAN &amp; DUJE jednostavno društvo s ograničenom odgovornošću za trgovinu i usluge, OIB 26179036650, Bosanska 5, 21000 Split</izvorni_sadrzaj>
    <derivirana_varijabla naziv="DomainObject.Predmet.ProtustrankaIDrugiAdressOIB_1">GORAN &amp; DUJE jednostavno društvo s ograničenom odgovornošću za trgovinu i usluge, OIB 26179036650, Bosanska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&amp; DUJE jednostavno društvo s ograničenom odgovornošću za trgovinu i usluge</item>
      <item>FINANCIJSKA AGENCIJA, RC SPLIT</item>
    </izvorni_sadrzaj>
    <derivirana_varijabla naziv="DomainObject.Predmet.SudioniciListNaziv_1">
      <item>GORAN &amp; DUJE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GORAN &amp; DUJE jednostavno društvo s ograničenom odgovornošću za trgovinu i usluge, OIB 26179036650, Bosanska 5,21000 Split</item>
      <item>FINANCIJSKA AGENCIJA, RC SPLIT, OIB 85821130368, Mažuranićveo šetalište 24 b,21000 Split</item>
    </izvorni_sadrzaj>
    <derivirana_varijabla naziv="DomainObject.Predmet.SudioniciListAdressOIB_1">
      <item>GORAN &amp; DUJE jednostavno društvo s ograničenom odgovornošću za trgovinu i usluge, OIB 26179036650, Bosanska 5,21000 Split</item>
      <item>FINANCIJSKA AGENCIJA, RC SPLIT, OIB 85821130368, Mažuranićveo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05CEE-2866-4E2C-86CF-FB0F02924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800</properties:Words>
  <properties:Characters>4275</properties:Characters>
  <properties:Lines>129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St-431/2017-6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