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b34f" w14:paraId="f63b34f" w:rsidRDefault="00D77ECC" w:rsidP="00D77ECC" w:rsidR="00D77ECC">
      <w:pPr>
        <w:jc w:val="right"/>
        <w15:collapsed w:val="false"/>
        <w:rPr>
          <w:rFonts w:hAnsi="Arial" w:ascii="Arial"/>
        </w:rPr>
      </w:pPr>
      <w:r>
        <w:rPr>
          <w:rFonts w:hAnsi="Arial" w:ascii="Arial"/>
        </w:rPr>
        <w:t xml:space="preserve">             7 St-50/2016-5.</w:t>
      </w:r>
    </w:p>
    <w:p w:rsidRDefault="00D77ECC" w:rsidP="00D77ECC" w:rsidR="00D77ECC">
      <w:pPr>
        <w:rPr>
          <w:rFonts w:hAnsi="Arial" w:ascii="Arial"/>
        </w:rPr>
      </w:pPr>
    </w:p>
    <w:p w:rsidRDefault="00D77ECC" w:rsidP="00D77ECC" w:rsidR="00D77ECC">
      <w:pPr>
        <w:rPr>
          <w:rFonts w:hAnsi="Arial" w:ascii="Arial"/>
        </w:rPr>
      </w:pPr>
    </w:p>
    <w:p w:rsidRDefault="00D77ECC" w:rsidP="00D77ECC" w:rsidR="00D77ECC">
      <w:pPr>
        <w:jc w:val="center"/>
        <w:rPr>
          <w:rFonts w:hAnsi="Arial" w:ascii="Arial"/>
          <w:b/>
        </w:rPr>
      </w:pPr>
    </w:p>
    <w:p w:rsidRDefault="00D77ECC" w:rsidP="00D77ECC" w:rsidR="00D77ECC">
      <w:pPr>
        <w:jc w:val="center"/>
        <w:rPr>
          <w:rFonts w:hAnsi="Arial" w:ascii="Arial"/>
          <w:b/>
        </w:rPr>
      </w:pPr>
      <w:r>
        <w:rPr>
          <w:rFonts w:hAnsi="Arial" w:ascii="Arial"/>
          <w:b/>
        </w:rPr>
        <w:t>R E P U B L I K A  H R V A T S K A</w:t>
      </w:r>
    </w:p>
    <w:p w:rsidRDefault="00D77ECC" w:rsidP="00D77ECC" w:rsidR="00D77ECC">
      <w:pPr>
        <w:jc w:val="center"/>
        <w:rPr>
          <w:rFonts w:hAnsi="Arial" w:ascii="Arial"/>
          <w:b/>
        </w:rPr>
      </w:pPr>
    </w:p>
    <w:p w:rsidRDefault="00D77ECC" w:rsidP="00D77ECC" w:rsidR="00D77ECC">
      <w:pPr>
        <w:jc w:val="center"/>
        <w:rPr>
          <w:rFonts w:hAnsi="Arial" w:ascii="Arial"/>
          <w:b/>
        </w:rPr>
      </w:pPr>
      <w:r>
        <w:rPr>
          <w:rFonts w:hAnsi="Arial" w:ascii="Arial"/>
          <w:b/>
        </w:rPr>
        <w:t>R J E Š E N J E</w:t>
      </w:r>
    </w:p>
    <w:p w:rsidRDefault="00D77ECC" w:rsidP="00D77ECC" w:rsidR="00D77ECC">
      <w:pPr>
        <w:jc w:val="both"/>
        <w:rPr>
          <w:rFonts w:hAnsi="Arial" w:ascii="Arial"/>
        </w:rPr>
      </w:pPr>
    </w:p>
    <w:p w:rsidRDefault="00D77ECC" w:rsidP="00D77ECC" w:rsidR="00D77ECC">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povodom prijedloga predlagatelja MARKA ILIČIĆA iz Kapela Dvora 30, za pokretanje stečajnog postupka nad dužnikom GRADILIS d.o.o. za građenje, trgovinu i usluge iz Kapela Dvora 32, MBS 010088073, OIB 09123802564, dana 17. ožujka 2017. godine</w:t>
      </w:r>
    </w:p>
    <w:p w:rsidRDefault="00D77ECC" w:rsidP="00D77ECC" w:rsidR="00D77ECC">
      <w:pPr>
        <w:jc w:val="both"/>
        <w:rPr>
          <w:rFonts w:hAnsi="Arial" w:ascii="Arial"/>
        </w:rPr>
      </w:pPr>
    </w:p>
    <w:p w:rsidRDefault="00D77ECC" w:rsidP="00D77ECC" w:rsidR="00D77ECC">
      <w:pPr>
        <w:jc w:val="center"/>
        <w:rPr>
          <w:rFonts w:hAnsi="Arial" w:ascii="Arial"/>
          <w:b/>
        </w:rPr>
      </w:pPr>
      <w:r>
        <w:rPr>
          <w:rFonts w:hAnsi="Arial" w:ascii="Arial"/>
          <w:b/>
        </w:rPr>
        <w:t>r i j e š i o   j e</w:t>
      </w:r>
    </w:p>
    <w:p w:rsidRDefault="00D77ECC" w:rsidP="00D77ECC" w:rsidR="00D77ECC">
      <w:pPr>
        <w:jc w:val="center"/>
        <w:rPr>
          <w:rFonts w:hAnsi="Arial" w:ascii="Arial"/>
          <w:b/>
        </w:rPr>
      </w:pPr>
    </w:p>
    <w:p w:rsidRDefault="00D77ECC" w:rsidP="00D77ECC" w:rsidR="00D77ECC">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GRADILIS d.o.o. za građenje, trgovinu i usluge iz Kapela Dvora 32, MBS 010088073, OIB 09123802564,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05 540-50-16. </w:t>
      </w:r>
    </w:p>
    <w:p w:rsidRDefault="00D77ECC" w:rsidP="00D77ECC" w:rsidR="00D77ECC">
      <w:pPr>
        <w:jc w:val="both"/>
        <w:rPr>
          <w:rFonts w:hAnsi="Arial" w:ascii="Arial"/>
        </w:rPr>
      </w:pPr>
    </w:p>
    <w:p w:rsidRDefault="00D77ECC" w:rsidP="00D77ECC" w:rsidR="00D77ECC">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GRADILIS d.o.o. za građenje, trgovinu i usluge iz Kapela Dvora 32, MBS 010088073, OIB 09123802564.</w:t>
      </w:r>
    </w:p>
    <w:p w:rsidRDefault="00D77ECC" w:rsidP="00D77ECC" w:rsidR="00D77ECC">
      <w:pPr>
        <w:jc w:val="center"/>
        <w:rPr>
          <w:rFonts w:cs="Arial" w:hAnsi="Arial" w:ascii="Arial"/>
          <w:b/>
        </w:rPr>
      </w:pPr>
      <w:r>
        <w:rPr>
          <w:rFonts w:cs="Arial" w:hAnsi="Arial" w:ascii="Arial"/>
          <w:b/>
        </w:rPr>
        <w:t>Obrazloženje</w:t>
      </w:r>
    </w:p>
    <w:p w:rsidRDefault="00D77ECC" w:rsidP="00D77ECC" w:rsidR="00D77ECC">
      <w:pPr>
        <w:jc w:val="both"/>
        <w:rPr>
          <w:rFonts w:hAnsi="Arial" w:ascii="Arial"/>
        </w:rPr>
      </w:pPr>
      <w:r>
        <w:rPr>
          <w:rFonts w:hAnsi="Arial" w:ascii="Arial"/>
        </w:rPr>
        <w:tab/>
        <w:t xml:space="preserve">Predlagatelj Marko </w:t>
      </w:r>
      <w:proofErr w:type="spellStart"/>
      <w:r>
        <w:rPr>
          <w:rFonts w:hAnsi="Arial" w:ascii="Arial"/>
        </w:rPr>
        <w:t>Iličić</w:t>
      </w:r>
      <w:proofErr w:type="spellEnd"/>
      <w:r>
        <w:rPr>
          <w:rFonts w:hAnsi="Arial" w:ascii="Arial"/>
        </w:rPr>
        <w:t xml:space="preserve"> predložio je otvaranje stečajnog postupka nad dužnikom GRADILIS d.o.o. iz Kapela Dvora. U prijedlogu navodi da mu ova tvrtka duguje na ime neisplaćenih plaća kao zaposleniku te tvrtke iznos od 64.169,31 kuna, a kao dokaz za ovo potraživanje dostavio je sudu obrasce o obračunu plaće i Potvrdu FINE od 15.01.2016. godine za tvrtku dužnika da je u neprekidnoj blokadi duže od 60 </w:t>
      </w:r>
      <w:r>
        <w:rPr>
          <w:rFonts w:hAnsi="Arial" w:ascii="Arial"/>
        </w:rPr>
        <w:lastRenderedPageBreak/>
        <w:t>dana.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r>
    </w:p>
    <w:p w:rsidRDefault="00D77ECC" w:rsidP="00D77ECC" w:rsidR="00D77ECC">
      <w:pPr>
        <w:jc w:val="both"/>
        <w:rPr>
          <w:rFonts w:hAnsi="Arial" w:ascii="Arial"/>
        </w:rPr>
      </w:pPr>
      <w:r>
        <w:rPr>
          <w:rFonts w:hAnsi="Arial" w:ascii="Arial"/>
        </w:rPr>
        <w:tab/>
        <w:t xml:space="preserve">Zakonski zastupnik dužnika Jozo </w:t>
      </w:r>
      <w:proofErr w:type="spellStart"/>
      <w:r>
        <w:rPr>
          <w:rFonts w:hAnsi="Arial" w:ascii="Arial"/>
        </w:rPr>
        <w:t>Iličić</w:t>
      </w:r>
      <w:proofErr w:type="spellEnd"/>
      <w:r>
        <w:rPr>
          <w:rFonts w:hAnsi="Arial" w:ascii="Arial"/>
        </w:rPr>
        <w:t xml:space="preserve"> uredno pozvan, nije pristupio na zakazano ročište, niti dostavio sudu pisano izvješće o financijsko gospodarskom stanju dužnika. Zbog toga sud ne raspolaže nikakvim podacima o tome da li dužnik ima bilo kakve imovine koja bi činila stečajnu masu, a niti FINA ne raspolaže takvim podacima, pa niti iz prijedloga za otvaranje stečajnog postupka se to vidi, jer u njemu FINA navodi da o tome nema nikakvih podataka.  </w:t>
      </w:r>
    </w:p>
    <w:p w:rsidRDefault="00D77ECC" w:rsidP="00D77ECC" w:rsidR="00D77ECC">
      <w:pPr>
        <w:ind w:firstLine="720"/>
        <w:jc w:val="both"/>
        <w:rPr>
          <w:rFonts w:hAnsi="Arial" w:ascii="Arial"/>
        </w:rPr>
      </w:pPr>
      <w:r>
        <w:rPr>
          <w:rFonts w:hAnsi="Arial" w:ascii="Arial"/>
        </w:rPr>
        <w:t>Kako iz prijedloga za otvaranje stečajnog postupka proizlazi da je dužnik nesposoban za plaćanje, te kako nema podataka o tome dali dužnik uopće ima imovine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D77ECC" w:rsidP="00D77ECC" w:rsidR="00D77ECC">
      <w:pPr>
        <w:ind w:firstLine="720"/>
        <w:jc w:val="both"/>
        <w:rPr>
          <w:rFonts w:hAnsi="Arial" w:ascii="Arial"/>
        </w:rPr>
      </w:pPr>
      <w:r>
        <w:rPr>
          <w:rFonts w:hAnsi="Arial" w:ascii="Arial"/>
        </w:rPr>
        <w:t>U Bjelovaru, 17. ožujka 2017. godine</w:t>
      </w:r>
    </w:p>
    <w:p w:rsidRDefault="00D77ECC" w:rsidP="00D77ECC" w:rsidR="00D77ECC">
      <w:pPr>
        <w:ind w:firstLine="720"/>
        <w:jc w:val="both"/>
        <w:rPr>
          <w:rFonts w:hAnsi="Arial" w:ascii="Arial"/>
        </w:rPr>
      </w:pPr>
    </w:p>
    <w:p w:rsidRDefault="00D77ECC" w:rsidP="00D77ECC" w:rsidR="00D77EC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D77ECC" w:rsidP="00D77ECC" w:rsidR="00D77EC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77ECC" w:rsidP="00D77ECC" w:rsidR="00D77ECC">
      <w:pPr>
        <w:ind w:firstLine="720"/>
        <w:jc w:val="both"/>
        <w:rPr>
          <w:rFonts w:hAnsi="Arial" w:ascii="Arial"/>
        </w:rPr>
      </w:pPr>
    </w:p>
    <w:p w:rsidRDefault="00D77ECC" w:rsidP="00D77ECC" w:rsidR="00D77ECC">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D77ECC" w:rsidP="00D77ECC" w:rsidR="00D77ECC">
      <w:pPr>
        <w:jc w:val="both"/>
        <w:rPr>
          <w:rFonts w:hAnsi="Arial" w:ascii="Arial"/>
        </w:rPr>
      </w:pPr>
    </w:p>
    <w:p w:rsidRDefault="00D77ECC" w:rsidP="00D77ECC" w:rsidR="00D77ECC">
      <w:pPr>
        <w:jc w:val="both"/>
        <w:rPr>
          <w:rFonts w:hAnsi="Arial" w:ascii="Arial"/>
        </w:rPr>
      </w:pPr>
      <w:bookmarkStart w:name="_GoBack" w:id="0"/>
      <w:bookmarkEnd w:id="0"/>
    </w:p>
    <w:p w:rsidRDefault="00D77ECC" w:rsidP="00D77ECC" w:rsidR="00D77ECC">
      <w:pPr>
        <w:jc w:val="both"/>
        <w:rPr>
          <w:rFonts w:hAnsi="Arial" w:ascii="Arial"/>
        </w:rPr>
      </w:pPr>
      <w:proofErr w:type="spellStart"/>
      <w:r>
        <w:rPr>
          <w:rFonts w:hAnsi="Arial" w:ascii="Arial"/>
        </w:rPr>
        <w:t>Rj</w:t>
      </w:r>
      <w:proofErr w:type="spellEnd"/>
      <w:r>
        <w:rPr>
          <w:rFonts w:hAnsi="Arial" w:ascii="Arial"/>
        </w:rPr>
        <w:t>.</w:t>
      </w:r>
    </w:p>
    <w:p w:rsidRDefault="00D77ECC" w:rsidP="00D77ECC" w:rsidR="00D77ECC">
      <w:pPr>
        <w:jc w:val="both"/>
        <w:rPr>
          <w:rFonts w:hAnsi="Arial" w:ascii="Arial"/>
        </w:rPr>
      </w:pPr>
      <w:r>
        <w:rPr>
          <w:rFonts w:hAnsi="Arial" w:ascii="Arial"/>
        </w:rPr>
        <w:t xml:space="preserve">Dna: predlagatelju Marku </w:t>
      </w:r>
      <w:proofErr w:type="spellStart"/>
      <w:r>
        <w:rPr>
          <w:rFonts w:hAnsi="Arial" w:ascii="Arial"/>
        </w:rPr>
        <w:t>Iličiću</w:t>
      </w:r>
      <w:proofErr w:type="spellEnd"/>
      <w:r>
        <w:rPr>
          <w:rFonts w:hAnsi="Arial" w:ascii="Arial"/>
        </w:rPr>
        <w:t xml:space="preserve"> putem e-oglasne ploče suda</w:t>
      </w:r>
    </w:p>
    <w:p w:rsidRDefault="00D77ECC" w:rsidP="00D77ECC" w:rsidR="00D77ECC">
      <w:pPr>
        <w:jc w:val="both"/>
        <w:rPr>
          <w:rFonts w:hAnsi="Arial" w:ascii="Arial"/>
        </w:rPr>
      </w:pPr>
      <w:r>
        <w:rPr>
          <w:rFonts w:hAnsi="Arial" w:ascii="Arial"/>
        </w:rPr>
        <w:t xml:space="preserve">        dužniku putem e-oglasne ploče suda</w:t>
      </w:r>
    </w:p>
    <w:p w:rsidRDefault="00D77ECC" w:rsidP="00D77ECC" w:rsidR="00D77ECC">
      <w:pPr>
        <w:jc w:val="both"/>
        <w:rPr>
          <w:rFonts w:hAnsi="Arial" w:ascii="Arial"/>
        </w:rPr>
      </w:pPr>
      <w:r>
        <w:rPr>
          <w:rFonts w:hAnsi="Arial" w:ascii="Arial"/>
        </w:rPr>
        <w:t xml:space="preserve">        zakonskom zastupniku dužnika  Jozi </w:t>
      </w:r>
      <w:proofErr w:type="spellStart"/>
      <w:r>
        <w:rPr>
          <w:rFonts w:hAnsi="Arial" w:ascii="Arial"/>
        </w:rPr>
        <w:t>Iličiću</w:t>
      </w:r>
      <w:proofErr w:type="spellEnd"/>
      <w:r>
        <w:rPr>
          <w:rFonts w:hAnsi="Arial" w:ascii="Arial"/>
        </w:rPr>
        <w:t xml:space="preserve"> putem e-oglasne ploče suda</w:t>
      </w:r>
    </w:p>
    <w:p w:rsidRDefault="00D77ECC" w:rsidP="00D77ECC" w:rsidR="00D77ECC">
      <w:pPr>
        <w:jc w:val="both"/>
        <w:rPr>
          <w:rFonts w:hAnsi="Arial" w:ascii="Arial"/>
        </w:rPr>
      </w:pPr>
      <w:r>
        <w:rPr>
          <w:rFonts w:hAnsi="Arial" w:ascii="Arial"/>
        </w:rPr>
        <w:lastRenderedPageBreak/>
        <w:t xml:space="preserve">        FINI, RC Zagreb, Podružnica Bjelovar putem e-oglasne ploče suda  </w:t>
      </w:r>
    </w:p>
    <w:p w:rsidRDefault="00D77ECC" w:rsidP="00D77ECC" w:rsidR="00D77ECC">
      <w:pPr>
        <w:jc w:val="both"/>
        <w:rPr>
          <w:rFonts w:hAnsi="Arial" w:ascii="Arial"/>
        </w:rPr>
      </w:pPr>
      <w:r>
        <w:rPr>
          <w:rFonts w:hAnsi="Arial" w:ascii="Arial"/>
        </w:rPr>
        <w:t xml:space="preserve">        e-oglasna ploča suda </w:t>
      </w:r>
    </w:p>
    <w:p w:rsidRDefault="00D77ECC" w:rsidP="00D77ECC" w:rsidR="00D77ECC">
      <w:pPr>
        <w:jc w:val="both"/>
        <w:rPr>
          <w:rFonts w:hAnsi="Arial" w:ascii="Arial"/>
        </w:rPr>
      </w:pPr>
      <w:r>
        <w:rPr>
          <w:rFonts w:hAnsi="Arial" w:ascii="Arial"/>
        </w:rPr>
        <w:t>Kal.15 dana</w:t>
      </w:r>
      <w:r>
        <w:rPr>
          <w:rFonts w:hAnsi="Arial" w:ascii="Arial"/>
        </w:rPr>
        <w:tab/>
      </w:r>
    </w:p>
    <w:p w:rsidRDefault="00D77ECC" w:rsidP="00D77ECC" w:rsidR="00D77ECC">
      <w:pPr>
        <w:jc w:val="both"/>
        <w:rPr>
          <w:rFonts w:hAnsi="Arial" w:ascii="Arial"/>
        </w:rPr>
      </w:pPr>
      <w:r>
        <w:rPr>
          <w:rFonts w:hAnsi="Arial" w:ascii="Arial"/>
        </w:rPr>
        <w:t>Bj.17.03.2017.g.</w:t>
      </w:r>
    </w:p>
    <w:p w:rsidRDefault="00AE649C" w:rsidP="00FA5B5E" w:rsidR="00AE649C" w:rsidRPr="00B76F3C">
      <w:pPr>
        <w:pStyle w:val="Naslov3"/>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7ECC"/>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133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St-50/2016-5</izvorni_sadrzaj>
    <derivirana_varijabla naziv="DomainObject.Oznaka_1">St-50/2016-5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St-50/2016</izvorni_sadrzaj>
    <derivirana_varijabla naziv="DomainObject.Predmet.OznakaBroj_1">St-50/2016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GRADILIS društvo s ograničenom odgovornošću za građenje, trgovinu i usluge, Kapela Dvor zastupanog po punomoćniku Jozo Iličić</izvorni_sadrzaj>
    <derivirana_varijabla naziv="DomainObject.Predmet.ProtustrankaFormated_1">  GRADILIS društvo s ograničenom odgovornošću za građenje, trgovinu i usluge, Kapela Dvor zastupanog po punomoćniku Jozo Iličić</derivirana_varijabla>
  </DomainObject.Predmet.ProtustrankaFormated>
  <DomainObject.Predmet.ProtustrankaFormatedOIB>
    <izvorni_sadrzaj>  GRADILIS društvo s ograničenom odgovornošću za građenje, trgovinu i usluge, Kapela Dvor, OIB 09123802564 zastupanog po punomoćniku Jozo Iličić</izvorni_sadrzaj>
    <derivirana_varijabla naziv="DomainObject.Predmet.ProtustrankaFormatedOIB_1">  GRADILIS društvo s ograničenom odgovornošću za građenje, trgovinu i usluge, Kapela Dvor, OIB 09123802564 zastupanog po punomoćniku Jozo Iličić</derivirana_varijabla>
  </DomainObject.Predmet.ProtustrankaFormatedOIB>
  <DomainObject.Predmet.ProtustrankaFormatedWithAdress>
    <izvorni_sadrzaj> GRADILIS društvo s ograničenom odgovornošću za građenje, trgovinu i usluge, Kapela Dvor, Kapela Dvor 32, 33406 Kapela Dvor zastupanog po punomoćniku Jozo Iličić</izvorni_sadrzaj>
    <derivirana_varijabla naziv="DomainObject.Predmet.ProtustrankaFormatedWithAdress_1"> GRADILIS društvo s ograničenom odgovornošću za građenje, trgovinu i usluge, Kapela Dvor, Kapela Dvor 32, 33406 Kapela Dvor zastupanog po punomoćniku Jozo Iličić</derivirana_varijabla>
  </DomainObject.Predmet.ProtustrankaFormatedWithAdress>
  <DomainObject.Predmet.ProtustrankaFormatedWithAdressOIB>
    <izvorni_sadrzaj> GRADILIS društvo s ograničenom odgovornošću za građenje, trgovinu i usluge, Kapela Dvor, OIB 09123802564, Kapela Dvor 32, 33406 Kapela Dvor zastupanog po punomoćniku Jozo Iličić</izvorni_sadrzaj>
    <derivirana_varijabla naziv="DomainObject.Predmet.ProtustrankaFormatedWithAdressOIB_1"> GRADILIS društvo s ograničenom odgovornošću za građenje, trgovinu i usluge, Kapela Dvor, OIB 09123802564, Kapela Dvor 32, 33406 Kapela Dvor zastupanog po punomoćniku Jozo Iličić</derivirana_varijabla>
  </DomainObject.Predmet.ProtustrankaFormatedWithAdressOIB>
  <DomainObject.Predmet.ProtustrankaWithAdress>
    <izvorni_sadrzaj>GRADILIS društvo s ograničenom odgovornošću za građenje, trgovinu i usluge, Kapela Dvor Kapela Dvor 32, 33406 Kapela Dvor</izvorni_sadrzaj>
    <derivirana_varijabla naziv="DomainObject.Predmet.ProtustrankaWithAdress_1">GRADILIS društvo s ograničenom odgovornošću za građenje, trgovinu i usluge, Kapela Dvor Kapela Dvor 32, 33406 Kapela Dvor</derivirana_varijabla>
  </DomainObject.Predmet.ProtustrankaWithAdress>
  <DomainObject.Predmet.ProtustrankaWithAdressOIB>
    <izvorni_sadrzaj>GRADILIS društvo s ograničenom odgovornošću za građenje, trgovinu i usluge, Kapela Dvor, OIB 09123802564, Kapela Dvor 32, 33406 Kapela Dvor</izvorni_sadrzaj>
    <derivirana_varijabla naziv="DomainObject.Predmet.ProtustrankaWithAdressOIB_1">GRADILIS društvo s ograničenom odgovornošću za građenje, trgovinu i usluge, Kapela Dvor, OIB 09123802564, Kapela Dvor 32, 33406 Kapela Dvor</derivirana_varijabla>
  </DomainObject.Predmet.ProtustrankaWithAdressOIB>
  <DomainObject.Predmet.ProtustrankaNazivFormated>
    <izvorni_sadrzaj>GRADILIS društvo s ograničenom odgovornošću za građenje, trgovinu i usluge, Kapela Dvor</izvorni_sadrzaj>
    <derivirana_varijabla naziv="DomainObject.Predmet.ProtustrankaNazivFormated_1">GRADILIS društvo s ograničenom odgovornošću za građenje, trgovinu i usluge, Kapela Dvor</derivirana_varijabla>
  </DomainObject.Predmet.ProtustrankaNazivFormated>
  <DomainObject.Predmet.ProtustrankaNazivFormatedOIB>
    <izvorni_sadrzaj>GRADILIS društvo s ograničenom odgovornošću za građenje, trgovinu i usluge, Kapela Dvor, OIB 09123802564</izvorni_sadrzaj>
    <derivirana_varijabla naziv="DomainObject.Predmet.ProtustrankaNazivFormatedOIB_1">GRADILIS društvo s ograničenom odgovornošću za građenje, trgovinu i usluge, Kapela Dvor, OIB 09123802564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Iličić; FINANCIJSKA AGENCIJA, RC ZAGREB, Podružnica Bjelovar</izvorni_sadrzaj>
    <derivirana_varijabla naziv="DomainObject.Predmet.StrankaFormated_1">  Marko Iličić; FINANCIJSKA AGENCIJA, RC ZAGREB, Podružnica Bjelovar</derivirana_varijabla>
  </DomainObject.Predmet.StrankaFormated>
  <DomainObject.Predmet.StrankaFormatedOIB>
    <izvorni_sadrzaj>  Marko Iličić, OIB 57036150203; FINANCIJSKA AGENCIJA, RC ZAGREB, Podružnica Bjelovar, OIB 85821130368</izvorni_sadrzaj>
    <derivirana_varijabla naziv="DomainObject.Predmet.StrankaFormatedOIB_1">  Marko Iličić, OIB 57036150203; FINANCIJSKA AGENCIJA, RC ZAGREB, Podružnica Bjelovar, OIB 85821130368</derivirana_varijabla>
  </DomainObject.Predmet.StrankaFormatedOIB>
  <DomainObject.Predmet.StrankaFormatedWithAdress>
    <izvorni_sadrzaj> Marko Iličić, Kapela Dvor 30, 33406 Kapela Dvor; FINANCIJSKA AGENCIJA, RC ZAGREB, Podružnica Bjelovar, F. Supila 4, 43000 Bjelovar</izvorni_sadrzaj>
    <derivirana_varijabla naziv="DomainObject.Predmet.StrankaFormatedWithAdress_1"> Marko Iličić, Kapela Dvor 30, 33406 Kapela Dvor; FINANCIJSKA AGENCIJA, RC ZAGREB, Podružnica Bjelovar, F. Supila 4, 43000 Bjelovar</derivirana_varijabla>
  </DomainObject.Predmet.StrankaFormatedWithAdress>
  <DomainObject.Predmet.StrankaFormatedWithAdressOIB>
    <izvorni_sadrzaj> Marko Iličić, OIB 57036150203, Kapela Dvor 30, 33406 Kapela Dvor; FINANCIJSKA AGENCIJA, RC ZAGREB, Podružnica Bjelovar, OIB 85821130368, F. Supila 4, 43000 Bjelovar</izvorni_sadrzaj>
    <derivirana_varijabla naziv="DomainObject.Predmet.StrankaFormatedWithAdressOIB_1"> Marko Iličić, OIB 57036150203, Kapela Dvor 30, 33406 Kapela Dvor; FINANCIJSKA AGENCIJA, RC ZAGREB, Podružnica Bjelovar, OIB 85821130368, F. Supila 4, 43000 Bjelovar</derivirana_varijabla>
  </DomainObject.Predmet.StrankaFormatedWithAdressOIB>
  <DomainObject.Predmet.StrankaWithAdress>
    <izvorni_sadrzaj>Marko Iličić Kapela Dvor 30,33406 Kapela Dvor,FINANCIJSKA AGENCIJA, RC ZAGREB, Podružnica Bjelovar F. Supila 4,43000 Bjelovar</izvorni_sadrzaj>
    <derivirana_varijabla naziv="DomainObject.Predmet.StrankaWithAdress_1">Marko Iličić Kapela Dvor 30,33406 Kapela Dvor,FINANCIJSKA AGENCIJA, RC ZAGREB, Podružnica Bjelovar F. Supila 4,43000 Bjelovar</derivirana_varijabla>
  </DomainObject.Predmet.StrankaWithAdress>
  <DomainObject.Predmet.StrankaWithAdressOIB>
    <izvorni_sadrzaj>Marko Iličić, OIB 57036150203, Kapela Dvor 30,33406 Kapela Dvor,FINANCIJSKA AGENCIJA, RC ZAGREB, Podružnica Bjelovar, OIB 85821130368, F. Supila 4,43000 Bjelovar</izvorni_sadrzaj>
    <derivirana_varijabla naziv="DomainObject.Predmet.StrankaWithAdressOIB_1">Marko Iličić, OIB 57036150203, Kapela Dvor 30,33406 Kapela Dvor,FINANCIJSKA AGENCIJA, RC ZAGREB, Podružnica Bjelovar, OIB 85821130368, F. Supila 4,43000 Bjelovar</derivirana_varijabla>
  </DomainObject.Predmet.StrankaWithAdressOIB>
  <DomainObject.Predmet.StrankaNazivFormated>
    <izvorni_sadrzaj>Marko Iličić,FINANCIJSKA AGENCIJA, RC ZAGREB, Podružnica Bjelovar</izvorni_sadrzaj>
    <derivirana_varijabla naziv="DomainObject.Predmet.StrankaNazivFormated_1">Marko Iličić,FINANCIJSKA AGENCIJA, RC ZAGREB, Podružnica Bjelovar</derivirana_varijabla>
  </DomainObject.Predmet.StrankaNazivFormated>
  <DomainObject.Predmet.StrankaNazivFormatedOIB>
    <izvorni_sadrzaj>Marko Iličić, OIB 57036150203,FINANCIJSKA AGENCIJA, RC ZAGREB, Podružnica Bjelovar, OIB 85821130368</izvorni_sadrzaj>
    <derivirana_varijabla naziv="DomainObject.Predmet.StrankaNazivFormatedOIB_1">Marko Iličić, OIB 57036150203,FINANCIJSKA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Marko Iličić</item>
      <item>FINANCIJSKA AGENCIJA, RC ZAGREB, Podružnica Bjelovar</item>
    </izvorni_sadrzaj>
    <derivirana_varijabla naziv="DomainObject.Predmet.StrankaListFormated_1">
      <item>Marko Iličić</item>
      <item>FINANCIJSKA AGENCIJA, RC ZAGREB, Podružnica Bjelovar</item>
    </derivirana_varijabla>
  </DomainObject.Predmet.StrankaListFormated>
  <DomainObject.Predmet.StrankaListFormatedOIB>
    <izvorni_sadrzaj>
      <item>Marko Iličić, OIB 57036150203</item>
      <item>FINANCIJSKA AGENCIJA, RC ZAGREB, Podružnica Bjelovar, OIB 85821130368</item>
    </izvorni_sadrzaj>
    <derivirana_varijabla naziv="DomainObject.Predmet.StrankaListFormatedOIB_1">
      <item>Marko Iličić, OIB 57036150203</item>
      <item>FINANCIJSKA AGENCIJA, RC ZAGREB, Podružnica Bjelovar, OIB 85821130368</item>
    </derivirana_varijabla>
  </DomainObject.Predmet.StrankaListFormatedOIB>
  <DomainObject.Predmet.StrankaListFormatedWithAdress>
    <izvorni_sadrzaj>
      <item>Marko Iličić, Kapela Dvor 30, 33406 Kapela Dvor</item>
      <item>FINANCIJSKA AGENCIJA, RC ZAGREB, Podružnica Bjelovar, F. Supila 4, 43000 Bjelovar</item>
    </izvorni_sadrzaj>
    <derivirana_varijabla naziv="DomainObject.Predmet.StrankaListFormatedWithAdress_1">
      <item>Marko Iličić, Kapela Dvor 30, 33406 Kapela Dvor</item>
      <item>FINANCIJSKA AGENCIJA, RC ZAGREB, Podružnica Bjelovar, F. Supila 4, 43000 Bjelovar</item>
    </derivirana_varijabla>
  </DomainObject.Predmet.StrankaListFormatedWithAdress>
  <DomainObject.Predmet.StrankaListFormatedWithAdressOIB>
    <izvorni_sadrzaj>
      <item>Marko Iličić, OIB 57036150203, Kapela Dvor 30, 33406 Kapela Dvor</item>
      <item>FINANCIJSKA AGENCIJA, RC ZAGREB, Podružnica Bjelovar, OIB 85821130368, F. Supila 4, 43000 Bjelovar</item>
    </izvorni_sadrzaj>
    <derivirana_varijabla naziv="DomainObject.Predmet.StrankaListFormatedWithAdressOIB_1">
      <item>Marko Iličić, OIB 57036150203, Kapela Dvor 30, 33406 Kapela Dvor</item>
      <item>FINANCIJSKA AGENCIJA, RC ZAGREB, Podružnica Bjelovar, OIB 85821130368, F. Supila 4, 43000 Bjelovar</item>
    </derivirana_varijabla>
  </DomainObject.Predmet.StrankaListFormatedWithAdressOIB>
  <DomainObject.Predmet.StrankaListNazivFormated>
    <izvorni_sadrzaj>
      <item>Marko Iličić</item>
      <item>FINANCIJSKA AGENCIJA, RC ZAGREB, Podružnica Bjelovar</item>
    </izvorni_sadrzaj>
    <derivirana_varijabla naziv="DomainObject.Predmet.StrankaListNazivFormated_1">
      <item>Marko Iličić</item>
      <item>FINANCIJSKA AGENCIJA, RC ZAGREB, Podružnica Bjelovar</item>
    </derivirana_varijabla>
  </DomainObject.Predmet.StrankaListNazivFormated>
  <DomainObject.Predmet.StrankaListNazivFormatedOIB>
    <izvorni_sadrzaj>
      <item>Marko Iličić, OIB 57036150203</item>
      <item>FINANCIJSKA AGENCIJA, RC ZAGREB, Podružnica Bjelovar, OIB 85821130368</item>
    </izvorni_sadrzaj>
    <derivirana_varijabla naziv="DomainObject.Predmet.StrankaListNazivFormatedOIB_1">
      <item>Marko Iličić, OIB 57036150203</item>
      <item>FINANCIJSKA AGENCIJA, RC ZAGREB, Podružnica Bjelovar, OIB 85821130368</item>
    </derivirana_varijabla>
  </DomainObject.Predmet.StrankaListNazivFormatedOIB>
  <DomainObject.Predmet.ProtuStrankaListFormated>
    <izvorni_sadrzaj>
      <item>GRADILIS društvo s ograničenom odgovornošću za građenje, trgovinu i usluge, Kapela Dvor zastupanog po punomoćniku Jozo Iličić</item>
    </izvorni_sadrzaj>
    <derivirana_varijabla naziv="DomainObject.Predmet.ProtuStrankaListFormated_1">
      <item>GRADILIS društvo s ograničenom odgovornošću za građenje, trgovinu i usluge, Kapela Dvor zastupanog po punomoćniku Jozo Iličić</item>
    </derivirana_varijabla>
  </DomainObject.Predmet.ProtuStrankaListFormated>
  <DomainObject.Predmet.ProtuStrankaListFormatedOIB>
    <izvorni_sadrzaj>
      <item>GRADILIS društvo s ograničenom odgovornošću za građenje, trgovinu i usluge, Kapela Dvor, OIB 09123802564 zastupanog po punomoćniku Jozo Iličić</item>
    </izvorni_sadrzaj>
    <derivirana_varijabla naziv="DomainObject.Predmet.ProtuStrankaListFormatedOIB_1">
      <item>GRADILIS društvo s ograničenom odgovornošću za građenje, trgovinu i usluge, Kapela Dvor, OIB 09123802564 zastupanog po punomoćniku Jozo Iličić</item>
    </derivirana_varijabla>
  </DomainObject.Predmet.ProtuStrankaListFormatedOIB>
  <DomainObject.Predmet.ProtuStrankaListFormatedWithAdress>
    <izvorni_sadrzaj>
      <item>GRADILIS društvo s ograničenom odgovornošću za građenje, trgovinu i usluge, Kapela Dvor, Kapela Dvor 32, 33406 Kapela Dvor zastupanog po punomoćniku Jozo Iličić</item>
    </izvorni_sadrzaj>
    <derivirana_varijabla naziv="DomainObject.Predmet.ProtuStrankaListFormatedWithAdress_1">
      <item>GRADILIS društvo s ograničenom odgovornošću za građenje, trgovinu i usluge, Kapela Dvor, Kapela Dvor 32, 33406 Kapela Dvor zastupanog po punomoćniku Jozo Iličić</item>
    </derivirana_varijabla>
  </DomainObject.Predmet.ProtuStrankaListFormatedWithAdress>
  <DomainObject.Predmet.ProtuStrankaListFormatedWithAdressOIB>
    <izvorni_sadrzaj>
      <item>GRADILIS društvo s ograničenom odgovornošću za građenje, trgovinu i usluge, Kapela Dvor, OIB 09123802564, Kapela Dvor 32, 33406 Kapela Dvor zastupanog po punomoćniku Jozo Iličić</item>
    </izvorni_sadrzaj>
    <derivirana_varijabla naziv="DomainObject.Predmet.ProtuStrankaListFormatedWithAdressOIB_1">
      <item>GRADILIS društvo s ograničenom odgovornošću za građenje, trgovinu i usluge, Kapela Dvor, OIB 09123802564, Kapela Dvor 32, 33406 Kapela Dvor zastupanog po punomoćniku Jozo Iličić</item>
    </derivirana_varijabla>
  </DomainObject.Predmet.ProtuStrankaListFormatedWithAdressOIB>
  <DomainObject.Predmet.ProtuStrankaListNazivFormated>
    <izvorni_sadrzaj>
      <item>GRADILIS društvo s ograničenom odgovornošću za građenje, trgovinu i usluge, Kapela Dvor</item>
    </izvorni_sadrzaj>
    <derivirana_varijabla naziv="DomainObject.Predmet.ProtuStrankaListNazivFormated_1">
      <item>GRADILIS društvo s ograničenom odgovornošću za građenje, trgovinu i usluge, Kapela Dvor</item>
    </derivirana_varijabla>
  </DomainObject.Predmet.ProtuStrankaListNazivFormated>
  <DomainObject.Predmet.ProtuStrankaListNazivFormatedOIB>
    <izvorni_sadrzaj>
      <item>GRADILIS društvo s ograničenom odgovornošću za građenje, trgovinu i usluge, Kapela Dvor, OIB 09123802564</item>
    </izvorni_sadrzaj>
    <derivirana_varijabla naziv="DomainObject.Predmet.ProtuStrankaListNazivFormatedOIB_1">
      <item>GRADILIS društvo s ograničenom odgovornošću za građenje, trgovinu i usluge, Kapela Dvor, OIB 09123802564</item>
    </derivirana_varijabla>
  </DomainObject.Predmet.ProtuStrankaListNazivFormatedOIB>
  <DomainObject.Predmet.OstaliListFormated>
    <izvorni_sadrzaj>
      <item>Jozo Iličić punomoćnik sudionika u postupku GRADILIS društvo s ograničenom odgovornošću za građenje, trgovinu i usluge, Kapela Dvor</item>
    </izvorni_sadrzaj>
    <derivirana_varijabla naziv="DomainObject.Predmet.OstaliListFormated_1">
      <item>Jozo Iličić punomoćnik sudionika u postupku GRADILIS društvo s ograničenom odgovornošću za građenje, trgovinu i usluge, Kapela Dvor</item>
    </derivirana_varijabla>
  </DomainObject.Predmet.OstaliListFormated>
  <DomainObject.Predmet.OstaliListFormatedOIB>
    <izvorni_sadrzaj>
      <item>Jozo Iličić, OIB 99553363192 punomoćnik sudionika u postupku GRADILIS društvo s ograničenom odgovornošću za građenje, trgovinu i usluge, Kapela Dvor</item>
    </izvorni_sadrzaj>
    <derivirana_varijabla naziv="DomainObject.Predmet.OstaliListFormatedOIB_1">
      <item>Jozo Iličić, OIB 99553363192 punomoćnik sudionika u postupku GRADILIS društvo s ograničenom odgovornošću za građenje, trgovinu i usluge, Kapela Dvor</item>
    </derivirana_varijabla>
  </DomainObject.Predmet.OstaliListFormatedOIB>
  <DomainObject.Predmet.OstaliListFormatedWithAdress>
    <izvorni_sadrzaj>
      <item>Jozo Iličić, Kapela Dvor 32., 33406 Kapela Dvor punomoćnik sudionika u postupku GRADILIS društvo s ograničenom odgovornošću za građenje, trgovinu i usluge, Kapela Dvor</item>
    </izvorni_sadrzaj>
    <derivirana_varijabla naziv="DomainObject.Predmet.OstaliListFormatedWithAdress_1">
      <item>Jozo Iličić, Kapela Dvor 32., 33406 Kapela Dvor punomoćnik sudionika u postupku GRADILIS društvo s ograničenom odgovornošću za građenje, trgovinu i usluge, Kapela Dvor</item>
    </derivirana_varijabla>
  </DomainObject.Predmet.OstaliListFormatedWithAdress>
  <DomainObject.Predmet.OstaliListFormatedWithAdressOIB>
    <izvorni_sadrzaj>
      <item>Jozo Iličić, OIB 99553363192, Kapela Dvor 32., 33406 Kapela Dvor punomoćnik sudionika u postupku GRADILIS društvo s ograničenom odgovornošću za građenje, trgovinu i usluge, Kapela Dvor</item>
    </izvorni_sadrzaj>
    <derivirana_varijabla naziv="DomainObject.Predmet.OstaliListFormatedWithAdressOIB_1">
      <item>Jozo Iličić, OIB 99553363192, Kapela Dvor 32., 33406 Kapela Dvor punomoćnik sudionika u postupku GRADILIS društvo s ograničenom odgovornošću za građenje, trgovinu i usluge, Kapela Dvor</item>
    </derivirana_varijabla>
  </DomainObject.Predmet.OstaliListFormatedWithAdressOIB>
  <DomainObject.Predmet.OstaliListNazivFormated>
    <izvorni_sadrzaj>
      <item>Jozo Iličić</item>
    </izvorni_sadrzaj>
    <derivirana_varijabla naziv="DomainObject.Predmet.OstaliListNazivFormated_1">
      <item>Jozo Iličić</item>
    </derivirana_varijabla>
  </DomainObject.Predmet.OstaliListNazivFormated>
  <DomainObject.Predmet.OstaliListNazivFormatedOIB>
    <izvorni_sadrzaj>
      <item>Jozo Iličić, OIB 99553363192</item>
    </izvorni_sadrzaj>
    <derivirana_varijabla naziv="DomainObject.Predmet.OstaliListNazivFormatedOIB_1">
      <item>Jozo Iličić, OIB 99553363192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St-50/2016-5</izvorni_sadrzaj>
    <derivirana_varijabla naziv="DomainObject.PoslovniBrojDokumenta_1">St-50/2016-5</derivirana_varijabla>
  </DomainObject.PoslovniBrojDokumenta>
  <DomainObject.Predmet.StrankaIDrugi>
    <izvorni_sadrzaj>Marko Iličić i dr.</izvorni_sadrzaj>
    <derivirana_varijabla naziv="DomainObject.Predmet.StrankaIDrugi_1">Marko Iličić i dr.</derivirana_varijabla>
  </DomainObject.Predmet.StrankaIDrugi>
  <DomainObject.Predmet.ProtustrankaIDrugi>
    <izvorni_sadrzaj>GRADILIS društvo s ograničenom odgovornošću za građenje, trgovinu i usluge, Kapela Dvor</izvorni_sadrzaj>
    <derivirana_varijabla naziv="DomainObject.Predmet.ProtustrankaIDrugi_1">GRADILIS društvo s ograničenom odgovornošću za građenje, trgovinu i usluge, Kapela Dvor</derivirana_varijabla>
  </DomainObject.Predmet.ProtustrankaIDrugi>
  <DomainObject.Predmet.StrankaIDrugiAdressOIB>
    <izvorni_sadrzaj>Marko Iličić, OIB 57036150203, Kapela Dvor 30, 33406 Kapela Dvor i dr.</izvorni_sadrzaj>
    <derivirana_varijabla naziv="DomainObject.Predmet.StrankaIDrugiAdressOIB_1">Marko Iličić, OIB 57036150203, Kapela Dvor 30, 33406 Kapela Dvor i dr.</derivirana_varijabla>
  </DomainObject.Predmet.StrankaIDrugiAdressOIB>
  <DomainObject.Predmet.ProtustrankaIDrugiAdressOIB>
    <izvorni_sadrzaj>GRADILIS društvo s ograničenom odgovornošću za građenje, trgovinu i usluge, Kapela Dvor, OIB 09123802564, Kapela Dvor 32, 33406 Kapela Dvor</izvorni_sadrzaj>
    <derivirana_varijabla naziv="DomainObject.Predmet.ProtustrankaIDrugiAdressOIB_1">GRADILIS društvo s ograničenom odgovornošću za građenje, trgovinu i usluge, Kapela Dvor, OIB 09123802564, Kapela Dvor 32,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Iličić</item>
      <item>GRADILIS društvo s ograničenom odgovornošću za građenje, trgovinu i usluge, Kapela Dvor</item>
      <item>FINANCIJSKA AGENCIJA, RC ZAGREB, Podružnica Bjelovar</item>
      <item>Jozo Iličić</item>
    </izvorni_sadrzaj>
    <derivirana_varijabla naziv="DomainObject.Predmet.SudioniciListNaziv_1">
      <item>Marko Iličić</item>
      <item>GRADILIS društvo s ograničenom odgovornošću za građenje, trgovinu i usluge, Kapela Dvor</item>
      <item>FINANCIJSKA AGENCIJA, RC ZAGREB, Podružnica Bjelovar</item>
      <item>Jozo Iličić</item>
    </derivirana_varijabla>
  </DomainObject.Predmet.SudioniciListNaziv>
  <DomainObject.Predmet.SudioniciListAdressOIB>
    <izvorni_sadrzaj>
      <item>Marko Iličić, OIB 57036150203, Kapela Dvor 30,33406 Kapela Dvor</item>
      <item>GRADILIS društvo s ograničenom odgovornošću za građenje, trgovinu i usluge, Kapela Dvor, OIB 09123802564, Kapela Dvor 32,33406 Kapela Dvor</item>
      <item>FINANCIJSKA AGENCIJA, RC ZAGREB, Podružnica Bjelovar, OIB 85821130368, F. Supila 4,43000 Bjelovar</item>
      <item>Jozo Iličić, OIB 99553363192, Kapela Dvor 32.,33406 Kapela Dvor</item>
    </izvorni_sadrzaj>
    <derivirana_varijabla naziv="DomainObject.Predmet.SudioniciListAdressOIB_1">
      <item>Marko Iličić, OIB 57036150203, Kapela Dvor 30,33406 Kapela Dvor</item>
      <item>GRADILIS društvo s ograničenom odgovornošću za građenje, trgovinu i usluge, Kapela Dvor, OIB 09123802564, Kapela Dvor 32,33406 Kapela Dvor</item>
      <item>FINANCIJSKA AGENCIJA, RC ZAGREB, Podružnica Bjelovar, OIB 85821130368, F. Supila 4,43000 Bjelovar</item>
      <item>Jozo Iličić, OIB 99553363192, Kapela Dvor 32.,33406 Kapela Dvor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13BCC-205A-4A89-BE4D-A7C6262F4B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603</properties:Words>
  <properties:Characters>3256</properties:Characters>
  <properties:Lines>81</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2017-03-17T07:50:00Z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