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3491"/>
      </w:tblGrid>
      <w:tr w:rsidTr="00B0250A" w:rsidR="000135B4" w:rsidRPr="00B92B86">
        <w:tc>
          <w:tcPr>
            <w:tcW w:type="dxa" w:w="3491"/>
            <w:shd w:fill="auto" w:color="auto" w:val="clear"/>
          </w:tcPr>
          <w:p w:rsidRDefault="000135B4" w:rsidP="00B0250A" w:rsidR="000135B4" w:rsidRPr="00B92B86">
            <w:pPr>
              <w:jc w:val="center"/>
            </w:pPr>
            <w:bookmarkStart w:name="_GoBack" w:id="0"/>
            <w:bookmarkEnd w:id="0"/>
            <w:r>
              <w:rPr>
                <w:noProof/>
              </w:rPr>
              <w:drawing>
                <wp:inline distR="0" distL="0" distB="0" distT="0">
                  <wp:extent cy="612000" cx="484865"/>
                  <wp:effectExtent b="0" r="0" t="0" l="0"/>
                  <wp:docPr descr="E:\Slike\GRB-RH.jpg" name="Slika 2" id="2"/>
                  <wp:cNvGraphicFramePr>
                    <a:graphicFrameLocks noChangeAspect="true"/>
                  </wp:cNvGraphicFramePr>
                  <a:graphic>
                    <a:graphicData uri="http://schemas.openxmlformats.org/drawingml/2006/picture">
                      <pic:pic>
                        <pic:nvPicPr>
                          <pic:cNvPr descr="E:\Slike\GRB-RH.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84865"/>
                          </a:xfrm>
                          <a:prstGeom prst="rect">
                            <a:avLst/>
                          </a:prstGeom>
                          <a:noFill/>
                          <a:ln>
                            <a:noFill/>
                          </a:ln>
                        </pic:spPr>
                      </pic:pic>
                    </a:graphicData>
                  </a:graphic>
                </wp:inline>
              </w:drawing>
            </w:r>
          </w:p>
          <w:p w:rsidRDefault="000135B4" w:rsidP="00B0250A" w:rsidR="000135B4" w:rsidRPr="003E5E31">
            <w:pPr>
              <w:jc w:val="center"/>
            </w:pPr>
            <w:r>
              <w:t>R</w:t>
            </w:r>
            <w:r w:rsidRPr="003E5E31">
              <w:t xml:space="preserve">epublika </w:t>
            </w:r>
            <w:r>
              <w:t>H</w:t>
            </w:r>
            <w:r w:rsidRPr="003E5E31">
              <w:t>rvatska</w:t>
            </w:r>
          </w:p>
          <w:p w:rsidRDefault="000135B4" w:rsidP="00B0250A" w:rsidR="000135B4" w:rsidRPr="003E5E31">
            <w:pPr>
              <w:jc w:val="center"/>
            </w:pPr>
            <w:r>
              <w:t>Trgovački sud u Osijeku</w:t>
            </w:r>
          </w:p>
          <w:p w:rsidRDefault="000135B4" w:rsidP="00B0250A" w:rsidR="000135B4" w:rsidRPr="00B92B86">
            <w:pPr>
              <w:jc w:val="center"/>
            </w:pPr>
            <w:r>
              <w:t>Osijek, Zagrebačka 2</w:t>
            </w:r>
          </w:p>
        </w:tc>
      </w:tr>
    </w:tbl>
    <w:p w14:textId="57cef2e" w14:paraId="57cef2e" w:rsidRDefault="000135B4" w:rsidP="00D27785" w:rsidR="000135B4">
      <w:pPr>
        <w:pStyle w:val="Naslov1"/>
        <w15:collapsed w:val="false"/>
        <w:rPr>
          <w:b w:val="false"/>
          <w:lang w:val="hr-HR"/>
        </w:rPr>
      </w:pPr>
    </w:p>
    <w:p w:rsidRDefault="009B4A86" w:rsidP="00D27785" w:rsidR="00D27785" w:rsidRPr="00183E01">
      <w:pPr>
        <w:pStyle w:val="Naslov1"/>
        <w:rPr>
          <w:b w:val="false"/>
          <w:lang w:val="hr-HR"/>
        </w:rPr>
      </w:pPr>
      <w:r w:rsidRPr="00183E01">
        <w:rPr>
          <w:b w:val="false"/>
          <w:lang w:val="hr-HR"/>
        </w:rPr>
        <w:t xml:space="preserve">R E P U B L I K </w:t>
      </w:r>
      <w:r w:rsidR="000E4207" w:rsidRPr="00183E01">
        <w:rPr>
          <w:b w:val="false"/>
          <w:lang w:val="hr-HR"/>
        </w:rPr>
        <w:t>A</w:t>
      </w:r>
      <w:r w:rsidRPr="00183E01">
        <w:rPr>
          <w:b w:val="false"/>
          <w:lang w:val="hr-HR"/>
        </w:rPr>
        <w:t xml:space="preserve">  H R V A T S K </w:t>
      </w:r>
      <w:r w:rsidR="000E4207" w:rsidRPr="00183E01">
        <w:rPr>
          <w:b w:val="false"/>
          <w:lang w:val="hr-HR"/>
        </w:rPr>
        <w:t>A</w:t>
      </w:r>
    </w:p>
    <w:p w:rsidRDefault="009B4A86" w:rsidP="006D694B" w:rsidR="009B4A86" w:rsidRPr="00183E01">
      <w:pPr>
        <w:pStyle w:val="Naslov1"/>
        <w:rPr>
          <w:b w:val="false"/>
          <w:lang w:val="hr-HR"/>
        </w:rPr>
      </w:pPr>
      <w:r w:rsidRPr="00183E01">
        <w:rPr>
          <w:b w:val="false"/>
          <w:lang w:val="hr-HR"/>
        </w:rPr>
        <w:t>R J E Š E N J E</w:t>
      </w:r>
    </w:p>
    <w:p w:rsidRDefault="00D27785" w:rsidP="006D694B" w:rsidR="00D27785" w:rsidRPr="00183E01">
      <w:pPr>
        <w:pStyle w:val="Naslov1"/>
        <w:rPr>
          <w:b w:val="false"/>
          <w:lang w:val="es-ES"/>
        </w:rPr>
      </w:pPr>
    </w:p>
    <w:p w:rsidRDefault="009B4A86" w:rsidP="00FE3F69" w:rsidR="009B4A86" w:rsidRPr="00183E01">
      <w:pPr>
        <w:rPr>
          <w:bCs/>
        </w:rPr>
      </w:pPr>
    </w:p>
    <w:p w:rsidRDefault="00A7126C" w:rsidP="00A7126C" w:rsidR="00A7126C">
      <w:pPr>
        <w:ind w:firstLine="708"/>
        <w:jc w:val="both"/>
        <w:rPr>
          <w:color w:val="000000"/>
        </w:rPr>
      </w:pPr>
      <w:r>
        <w:rPr>
          <w:color w:val="000000"/>
        </w:rPr>
        <w:t xml:space="preserve">Trgovački sud u Osijeku, </w:t>
      </w:r>
      <w:r>
        <w:t>po stečajnom sucu mr. sc. Borisu Vukoviću</w:t>
      </w:r>
      <w:r>
        <w:rPr>
          <w:color w:val="000000"/>
        </w:rPr>
        <w:t xml:space="preserve">, povodom prijedloga predlagatelja </w:t>
      </w:r>
      <w:r>
        <w:t xml:space="preserve">FINANCIJSKA AGENCIJA OIB: 85821130368, Regionalni centar Osijek, L. </w:t>
      </w:r>
      <w:proofErr w:type="spellStart"/>
      <w:r>
        <w:t>Jägera</w:t>
      </w:r>
      <w:proofErr w:type="spellEnd"/>
      <w:r>
        <w:t xml:space="preserve"> 3, Osijek, za otvaranje stečajnog postupka nad dužnikom MEDIUM IT j.d.o.o., Osijek, Vijenac Gorana Zobundžije 16, MBS: 030182284, OIB: 48682424123</w:t>
      </w:r>
      <w:r>
        <w:rPr>
          <w:color w:val="000000"/>
        </w:rPr>
        <w:t>, dana 19. prosinca 2018. godine</w:t>
      </w:r>
    </w:p>
    <w:p w:rsidRDefault="00840DDA" w:rsidP="00E0081C" w:rsidR="00840DDA" w:rsidRPr="00183E01">
      <w:pPr>
        <w:jc w:val="both"/>
      </w:pPr>
    </w:p>
    <w:p w:rsidRDefault="00BF557C" w:rsidP="00BF557C" w:rsidR="00BF557C" w:rsidRPr="00183E01">
      <w:pPr>
        <w:jc w:val="center"/>
      </w:pPr>
      <w:r w:rsidRPr="00183E01">
        <w:t>r i j e š i o   j e</w:t>
      </w:r>
    </w:p>
    <w:p w:rsidRDefault="00BF557C" w:rsidP="00BF557C" w:rsidR="00BF557C" w:rsidRPr="00183E01">
      <w:pPr>
        <w:jc w:val="both"/>
      </w:pPr>
    </w:p>
    <w:p w:rsidRDefault="007C5AEA" w:rsidP="007C5AEA" w:rsidR="007C5AEA" w:rsidRPr="00183E01">
      <w:pPr>
        <w:jc w:val="center"/>
        <w:rPr>
          <w:bCs/>
        </w:rPr>
      </w:pPr>
    </w:p>
    <w:p w:rsidRDefault="0060128F" w:rsidP="00824DE6" w:rsidR="007C5AEA" w:rsidRPr="00183E01">
      <w:pPr>
        <w:ind w:firstLine="708"/>
        <w:jc w:val="both"/>
      </w:pPr>
      <w:r w:rsidRPr="00183E01">
        <w:t xml:space="preserve"> </w:t>
      </w:r>
      <w:r w:rsidR="00F70FFE" w:rsidRPr="00183E01">
        <w:t>I</w:t>
      </w:r>
      <w:r w:rsidRPr="00183E01">
        <w:t>.</w:t>
      </w:r>
      <w:r w:rsidR="00F70FFE" w:rsidRPr="00183E01">
        <w:tab/>
      </w:r>
      <w:r w:rsidR="007C5AEA" w:rsidRPr="00183E01">
        <w:t xml:space="preserve">Za privremenog stečajnog upravitelja imenuje se </w:t>
      </w:r>
      <w:r w:rsidR="00FC3035">
        <w:t xml:space="preserve">Ivan Mikić sa sjedištem i poslovnom adresom u Novoj Gradiški, </w:t>
      </w:r>
      <w:proofErr w:type="spellStart"/>
      <w:r w:rsidR="00FC3035">
        <w:t>Gundulićeva</w:t>
      </w:r>
      <w:proofErr w:type="spellEnd"/>
      <w:r w:rsidR="00FC3035">
        <w:t xml:space="preserve"> </w:t>
      </w:r>
      <w:proofErr w:type="spellStart"/>
      <w:r w:rsidR="00FC3035">
        <w:t>bb</w:t>
      </w:r>
      <w:proofErr w:type="spellEnd"/>
      <w:r w:rsidR="00FC3035">
        <w:t xml:space="preserve"> i adresom prebivališta u </w:t>
      </w:r>
      <w:proofErr w:type="spellStart"/>
      <w:r w:rsidR="00FC3035">
        <w:t>Baćin</w:t>
      </w:r>
      <w:proofErr w:type="spellEnd"/>
      <w:r w:rsidR="00FC3035">
        <w:t xml:space="preserve"> dolu, </w:t>
      </w:r>
      <w:proofErr w:type="spellStart"/>
      <w:r w:rsidR="00FC3035">
        <w:t>Baćin</w:t>
      </w:r>
      <w:proofErr w:type="spellEnd"/>
      <w:r w:rsidR="00FC3035">
        <w:t xml:space="preserve"> dol 76, OIB: 72220905423</w:t>
      </w:r>
      <w:r w:rsidR="00593808">
        <w:t xml:space="preserve">, </w:t>
      </w:r>
      <w:r w:rsidR="00DE3D62">
        <w:t>izabran metodom slučajnog odabira - automatskom dodjelom.</w:t>
      </w:r>
    </w:p>
    <w:p w:rsidRDefault="00F70FFE" w:rsidP="00F70FFE" w:rsidR="00F70FFE" w:rsidRPr="00183E01">
      <w:pPr>
        <w:ind w:left="851"/>
        <w:jc w:val="both"/>
      </w:pPr>
    </w:p>
    <w:p w:rsidRDefault="00F70FFE" w:rsidP="0060128F" w:rsidR="007C5AEA" w:rsidRPr="00183E01">
      <w:pPr>
        <w:ind w:firstLine="708"/>
        <w:jc w:val="both"/>
      </w:pPr>
      <w:r w:rsidRPr="00183E01">
        <w:t>II</w:t>
      </w:r>
      <w:r w:rsidR="0060128F" w:rsidRPr="00183E01">
        <w:t>.</w:t>
      </w:r>
      <w:r w:rsidRPr="00183E01">
        <w:tab/>
      </w:r>
      <w:r w:rsidR="007C5AEA" w:rsidRPr="00183E01">
        <w:t xml:space="preserve">Privremeni stečajni upravitelj izvršit će pregled dužnikovih poslovnih prostorija, te uvid u knjige i poslovnu dokumentaciju dužnika i nakon toga podnijeti izvješće o tome postoji li razlog za otvaranje stečajnog postupka, a posebno da li se imovinom dužnika mogu pokriti troškovi postupka. </w:t>
      </w:r>
    </w:p>
    <w:p w:rsidRDefault="00F70FFE" w:rsidP="00F70FFE" w:rsidR="00F70FFE" w:rsidRPr="00183E01">
      <w:pPr>
        <w:pStyle w:val="Odlomakpopisa"/>
      </w:pPr>
    </w:p>
    <w:p w:rsidRDefault="00F70FFE" w:rsidP="0060128F" w:rsidR="007C5AEA" w:rsidRPr="00183E01">
      <w:pPr>
        <w:ind w:firstLine="708"/>
        <w:jc w:val="both"/>
      </w:pPr>
      <w:r w:rsidRPr="00183E01">
        <w:t>III</w:t>
      </w:r>
      <w:r w:rsidR="0060128F" w:rsidRPr="00183E01">
        <w:t>.</w:t>
      </w:r>
      <w:r w:rsidRPr="00183E01">
        <w:tab/>
      </w:r>
      <w:r w:rsidR="007C5AEA" w:rsidRPr="00183E01">
        <w:t>Pisano izvješće privremeni stečajni upravitelj duža</w:t>
      </w:r>
      <w:r w:rsidR="00774C91">
        <w:t xml:space="preserve">n je predati sudu najkasnije do </w:t>
      </w:r>
      <w:r w:rsidR="00A7126C">
        <w:t>22</w:t>
      </w:r>
      <w:r w:rsidR="00716C73">
        <w:t>. siječnja</w:t>
      </w:r>
      <w:r w:rsidR="007C5AEA" w:rsidRPr="00E4221A">
        <w:t xml:space="preserve"> 201</w:t>
      </w:r>
      <w:r w:rsidR="00716C73">
        <w:t>9</w:t>
      </w:r>
      <w:r w:rsidR="007C5AEA" w:rsidRPr="00E4221A">
        <w:t>.</w:t>
      </w:r>
      <w:r w:rsidR="007C5AEA" w:rsidRPr="00183E01">
        <w:t xml:space="preserve"> godine.</w:t>
      </w:r>
    </w:p>
    <w:p w:rsidRDefault="007C5AEA" w:rsidP="007C5AEA" w:rsidR="007C5AEA" w:rsidRPr="00183E01"/>
    <w:p w:rsidRDefault="007C5AEA" w:rsidP="007C5AEA" w:rsidR="007C5AEA" w:rsidRPr="00183E01">
      <w:pPr>
        <w:pStyle w:val="Naslov2"/>
        <w:jc w:val="center"/>
        <w:rPr>
          <w:rFonts w:cs="Times New Roman" w:hAnsi="Times New Roman" w:ascii="Times New Roman"/>
          <w:b w:val="false"/>
          <w:bCs w:val="false"/>
          <w:color w:val="auto"/>
          <w:sz w:val="24"/>
          <w:szCs w:val="24"/>
        </w:rPr>
      </w:pPr>
      <w:r w:rsidRPr="00183E01">
        <w:rPr>
          <w:rFonts w:cs="Times New Roman" w:hAnsi="Times New Roman" w:ascii="Times New Roman"/>
          <w:b w:val="false"/>
          <w:bCs w:val="false"/>
          <w:color w:val="auto"/>
          <w:sz w:val="24"/>
          <w:szCs w:val="24"/>
        </w:rPr>
        <w:t>Obrazloženje</w:t>
      </w:r>
    </w:p>
    <w:p w:rsidRDefault="007C5AEA" w:rsidP="007C5AEA" w:rsidR="007C5AEA" w:rsidRPr="00183E01"/>
    <w:p w:rsidRDefault="007C5AEA" w:rsidP="007C5AEA" w:rsidR="007C5AEA" w:rsidRPr="00183E01"/>
    <w:p w:rsidRDefault="001A7518" w:rsidP="001A7518" w:rsidR="001A7518">
      <w:pPr>
        <w:ind w:firstLine="708"/>
        <w:jc w:val="both"/>
      </w:pPr>
      <w:r>
        <w:t xml:space="preserve">Dana 31. srpnja 2018. godine zaprimljen je na ovome sudu prijedlog FINANCIJSKE AGENCIJE OIB: 85821130368, Regionalni centar Osijek, Podružnica Osijek, L. </w:t>
      </w:r>
      <w:proofErr w:type="spellStart"/>
      <w:r>
        <w:t>Jägera</w:t>
      </w:r>
      <w:proofErr w:type="spellEnd"/>
      <w:r>
        <w:t xml:space="preserve"> 3, Osijek, klasa: 110-07/18-01/04 </w:t>
      </w:r>
      <w:proofErr w:type="spellStart"/>
      <w:r>
        <w:t>Ur</w:t>
      </w:r>
      <w:proofErr w:type="spellEnd"/>
      <w:r>
        <w:t xml:space="preserve">. broj 04-06-18-3330 od 30. srpnja 2018. godine, za otvaranje stečajnog postupka nad dužnikom MEDIUM IT j.d.o.o., Osijek, Vijenac Gorana Zobundžije 16, MBS: 030182284, OIB: 48682424123.   </w:t>
      </w:r>
    </w:p>
    <w:p w:rsidRDefault="001A7518" w:rsidP="001A7518" w:rsidR="001A7518">
      <w:pPr>
        <w:ind w:firstLine="708"/>
        <w:jc w:val="both"/>
      </w:pPr>
    </w:p>
    <w:p w:rsidRDefault="001A7518" w:rsidP="001A7518" w:rsidR="001A7518">
      <w:pPr>
        <w:ind w:firstLine="708"/>
        <w:jc w:val="both"/>
      </w:pPr>
      <w:r>
        <w:t xml:space="preserve">U zahtjevu je navela da na dan 27. srpnja 2018. godine dužnik u Očevidniku redoslijeda osnova za plaćanje ima evidentirane neizvršene osnove za plaćanje u neprekinutom razdoblju od 222 dana, u ukupnom iznosu od 21.070,83 kn, u koji iznos je uračunata kamata i naknada FINE za provedbu ovrhe na novčanim sredstvima dužnika. Navodi da dužnik ima 1 zaposlenog radnika. </w:t>
      </w:r>
    </w:p>
    <w:p w:rsidRDefault="001A7518" w:rsidP="001A7518" w:rsidR="001A7518">
      <w:pPr>
        <w:ind w:firstLine="708"/>
        <w:jc w:val="both"/>
      </w:pPr>
    </w:p>
    <w:p w:rsidRDefault="001A7518" w:rsidP="001A7518" w:rsidR="001A7518">
      <w:pPr>
        <w:ind w:firstLine="708"/>
        <w:jc w:val="both"/>
      </w:pPr>
      <w:r>
        <w:lastRenderedPageBreak/>
        <w:t xml:space="preserve">FINA je dostavila popis računa i oročenih novčanih sredstava dužnika na dan 27. srpnja 2018. godine te u svom podnesku od 30. srpnja 2018. godine navodi da dužnik na dan 27. srpnja 2018. godine u Jedinstvenom registru računa ima otvorene sljedeće račune i oročena novčana sredstva: HR4624020061100810878 </w:t>
      </w:r>
      <w:r>
        <w:rPr>
          <w:color w:val="000000"/>
        </w:rPr>
        <w:t xml:space="preserve">Erste &amp; </w:t>
      </w:r>
      <w:proofErr w:type="spellStart"/>
      <w:r>
        <w:rPr>
          <w:color w:val="000000"/>
        </w:rPr>
        <w:t>Steiermärkische</w:t>
      </w:r>
      <w:proofErr w:type="spellEnd"/>
      <w:r>
        <w:rPr>
          <w:color w:val="000000"/>
        </w:rPr>
        <w:t xml:space="preserve"> </w:t>
      </w:r>
      <w:proofErr w:type="spellStart"/>
      <w:r>
        <w:rPr>
          <w:color w:val="000000"/>
        </w:rPr>
        <w:t>bank</w:t>
      </w:r>
      <w:proofErr w:type="spellEnd"/>
      <w:r>
        <w:t xml:space="preserve"> d.d.,</w:t>
      </w:r>
      <w:r>
        <w:rPr>
          <w:color w:val="000000"/>
        </w:rPr>
        <w:t xml:space="preserve"> </w:t>
      </w:r>
      <w:r>
        <w:t>te da na temelju čl. 112. st. 5. Stečajnog zakona dužnik na dan 27. srpnja 2018. godine na ime predujma za namirenje troškova stečajnog postupka nema zaplijenjena novčana sredstva.</w:t>
      </w:r>
    </w:p>
    <w:p w:rsidRDefault="001A7518" w:rsidP="001A7518" w:rsidR="001A7518">
      <w:pPr>
        <w:jc w:val="both"/>
      </w:pPr>
      <w:r>
        <w:t xml:space="preserve">   </w:t>
      </w:r>
    </w:p>
    <w:p w:rsidRDefault="001A7518" w:rsidP="001A7518" w:rsidR="001A7518">
      <w:pPr>
        <w:ind w:firstLine="708"/>
        <w:jc w:val="both"/>
      </w:pPr>
      <w:r>
        <w:t xml:space="preserve">Sud je utvrdio da je predlagatelj ovlašten za podnošenje predmetnoga prijedloga temeljem odredbe čl. 110. st. 1. </w:t>
      </w:r>
      <w:r>
        <w:rPr>
          <w:color w:val="000000"/>
        </w:rPr>
        <w:t>Stečajnog zakona (Narodne novine broj 71/15 i 104/17; u daljnjem tekstu SZ)</w:t>
      </w:r>
      <w:r>
        <w:t>, te je zakazao ročište radi očitovanja o prijedlogu za otvaranje stečajnoga postupka i rasprave o pretpostavkama za ispitivanje uvjeta za otvaranje stečajnog postupka nad dužnikom MEDIUM IT j.d.o.o., Osijek, Vijenac Gorana Zobundžije 16, MBS: 030182284, OIB: 48682424123 (čl. 123. i 128. st. 1. SZ-a).</w:t>
      </w:r>
    </w:p>
    <w:p w:rsidRDefault="00C70ADB" w:rsidP="00C70ADB" w:rsidR="00C70ADB">
      <w:pPr>
        <w:jc w:val="both"/>
      </w:pPr>
    </w:p>
    <w:p w:rsidRDefault="007C5AEA" w:rsidP="00663BC4" w:rsidR="00663BC4">
      <w:pPr>
        <w:ind w:firstLine="708"/>
        <w:jc w:val="both"/>
      </w:pPr>
      <w:r w:rsidRPr="001F73D1">
        <w:rPr>
          <w:rFonts w:eastAsia="Calibri"/>
        </w:rPr>
        <w:t xml:space="preserve">Sud je po službenoj dužnosti pribavio </w:t>
      </w:r>
      <w:r w:rsidR="001A7518">
        <w:t xml:space="preserve">Potvrdu Općinskog suda u Osijeku  Zemljišnoknjižni odjel Osijek od 09.11.2018. iz koje je vidljivo da dužnik nije upisan kao vlasnik nekretnina na području toga suda te Uvjerenje CVH STP „AUTOREPARATURA“ od 08.11.2018. da dužnik nije evidentiran kao vlasnik vozila. </w:t>
      </w:r>
      <w:r w:rsidR="00663BC4">
        <w:t>Također sud je po službenoj dužnosti izvršio uvid u RGFI za 2017. godinu te je utvrdio da je stečajni dužnik objavio svoja Godišnja financijska izvješća i na dan 31.12.2017. godine imao je iskazanu aktivu u ukupnom iznosu od 100.215,00 kn (koju u pretežnom dijelu u iznosu od 96.000,00 kn čini kratkotrajna financijska imovina).</w:t>
      </w:r>
    </w:p>
    <w:p w:rsidRDefault="00F70FFE" w:rsidP="00663BC4" w:rsidR="00F70FFE" w:rsidRPr="00A453F6">
      <w:pPr>
        <w:spacing w:lineRule="atLeast" w:line="240"/>
        <w:ind w:firstLine="708"/>
        <w:jc w:val="both"/>
        <w:rPr>
          <w:bCs/>
        </w:rPr>
      </w:pPr>
    </w:p>
    <w:p w:rsidRDefault="007C5AEA" w:rsidP="007C5AEA" w:rsidR="007C5AEA" w:rsidRPr="00A453F6">
      <w:pPr>
        <w:tabs>
          <w:tab w:pos="448" w:val="left"/>
        </w:tabs>
        <w:jc w:val="both"/>
      </w:pPr>
      <w:r w:rsidRPr="00A453F6">
        <w:tab/>
      </w:r>
      <w:r w:rsidRPr="00A453F6">
        <w:tab/>
        <w:t xml:space="preserve">Spisu nisu priloženi dokazi o postojanju ikakve dužnikove imovine, a dužnikov zakonski zastupnik ni po pozivu suda nije dostavio popis imovine i obveza te izviješće o </w:t>
      </w:r>
      <w:r w:rsidR="00F70FFE" w:rsidRPr="00A453F6">
        <w:t xml:space="preserve">financijsko - </w:t>
      </w:r>
      <w:r w:rsidRPr="00A453F6">
        <w:t>gospodarskom stanju dužnika u kojem će biti naznačeni podaci o imovini dužnika.</w:t>
      </w:r>
    </w:p>
    <w:p w:rsidRDefault="00F70FFE" w:rsidP="007C5AEA" w:rsidR="00F70FFE" w:rsidRPr="00A453F6">
      <w:pPr>
        <w:tabs>
          <w:tab w:pos="448" w:val="left"/>
        </w:tabs>
        <w:jc w:val="both"/>
      </w:pPr>
    </w:p>
    <w:p w:rsidRDefault="007C5AEA" w:rsidP="00F70FFE" w:rsidR="004F5DC1" w:rsidRPr="00A453F6">
      <w:pPr>
        <w:pStyle w:val="Tijeloteksta"/>
        <w:ind w:firstLine="708"/>
        <w:rPr>
          <w:sz w:val="24"/>
        </w:rPr>
      </w:pPr>
      <w:r w:rsidRPr="00A453F6">
        <w:rPr>
          <w:sz w:val="24"/>
        </w:rPr>
        <w:t xml:space="preserve">Stoga je sud u skladu s odredbom članka 118. stavak 1. i 2. i članka 119. </w:t>
      </w:r>
      <w:r w:rsidR="00A620BB" w:rsidRPr="00A453F6">
        <w:rPr>
          <w:sz w:val="24"/>
        </w:rPr>
        <w:t>SZ-a</w:t>
      </w:r>
      <w:r w:rsidRPr="00A453F6">
        <w:rPr>
          <w:sz w:val="24"/>
        </w:rPr>
        <w:t xml:space="preserve"> odlučio kao u izreci ovog rješenja.</w:t>
      </w:r>
    </w:p>
    <w:p w:rsidRDefault="009045CD" w:rsidP="00F70FFE" w:rsidR="009045CD" w:rsidRPr="00A453F6">
      <w:pPr>
        <w:pStyle w:val="Tijeloteksta"/>
        <w:ind w:firstLine="708"/>
        <w:rPr>
          <w:sz w:val="24"/>
        </w:rPr>
      </w:pPr>
    </w:p>
    <w:p w:rsidRDefault="000B49BF" w:rsidP="009045CD" w:rsidR="009045CD">
      <w:pPr>
        <w:ind w:firstLine="708"/>
        <w:jc w:val="both"/>
      </w:pPr>
      <w:r w:rsidRPr="00A453F6">
        <w:t xml:space="preserve">Sud </w:t>
      </w:r>
      <w:r w:rsidR="009045CD" w:rsidRPr="00A453F6">
        <w:t xml:space="preserve">je imenovao stečajnog upravitelja metodom slučajnog odabira - automatskom dodjelom u smislu čl. 84. i čl. 85. </w:t>
      </w:r>
      <w:r w:rsidR="001C71D7" w:rsidRPr="00A453F6">
        <w:t xml:space="preserve">SZ-a te je odlučeno kao u </w:t>
      </w:r>
      <w:proofErr w:type="spellStart"/>
      <w:r w:rsidR="001C71D7" w:rsidRPr="00A453F6">
        <w:t>toč</w:t>
      </w:r>
      <w:proofErr w:type="spellEnd"/>
      <w:r w:rsidR="001C71D7" w:rsidRPr="00A453F6">
        <w:t>. I</w:t>
      </w:r>
      <w:r w:rsidR="009045CD" w:rsidRPr="00A453F6">
        <w:t>. izreke.</w:t>
      </w:r>
      <w:r w:rsidR="009045CD">
        <w:t xml:space="preserve">  </w:t>
      </w:r>
    </w:p>
    <w:p w:rsidRDefault="000B49BF" w:rsidP="009045CD" w:rsidR="000B49BF">
      <w:pPr>
        <w:ind w:firstLine="708"/>
        <w:jc w:val="both"/>
      </w:pPr>
    </w:p>
    <w:p w:rsidRDefault="007C5AEA" w:rsidP="007C5AEA" w:rsidR="007C5AEA" w:rsidRPr="00183E01">
      <w:pPr>
        <w:jc w:val="both"/>
      </w:pPr>
    </w:p>
    <w:p w:rsidRDefault="004F5DC1" w:rsidP="00232B02" w:rsidR="004A0494" w:rsidRPr="00183E01">
      <w:pPr>
        <w:jc w:val="center"/>
        <w:rPr>
          <w:bCs/>
        </w:rPr>
      </w:pPr>
      <w:r w:rsidRPr="00183E01">
        <w:rPr>
          <w:bCs/>
        </w:rPr>
        <w:t xml:space="preserve">U Osijeku </w:t>
      </w:r>
      <w:r w:rsidR="00DC7460">
        <w:rPr>
          <w:bCs/>
        </w:rPr>
        <w:t>1</w:t>
      </w:r>
      <w:r w:rsidR="007F72E2">
        <w:rPr>
          <w:bCs/>
        </w:rPr>
        <w:t>9</w:t>
      </w:r>
      <w:r w:rsidR="00DC7460">
        <w:rPr>
          <w:bCs/>
        </w:rPr>
        <w:t>. prosinca</w:t>
      </w:r>
      <w:r w:rsidRPr="00183E01">
        <w:rPr>
          <w:bCs/>
        </w:rPr>
        <w:t xml:space="preserve"> 2018.</w:t>
      </w:r>
    </w:p>
    <w:p w:rsidRDefault="004F5DC1" w:rsidP="004F5DC1" w:rsidR="004F5DC1" w:rsidRPr="00183E01">
      <w:pPr>
        <w:ind w:left="5580"/>
        <w:jc w:val="center"/>
      </w:pPr>
      <w:r w:rsidRPr="00183E01">
        <w:rPr>
          <w:bCs/>
        </w:rPr>
        <w:t>STEČAJNI SUDAC</w:t>
      </w:r>
    </w:p>
    <w:p w:rsidRDefault="004F5DC1" w:rsidP="004F5DC1" w:rsidR="004F5DC1">
      <w:pPr>
        <w:ind w:left="5580"/>
        <w:jc w:val="center"/>
      </w:pPr>
      <w:r w:rsidRPr="00183E01">
        <w:t>mr. sc. Boris Vuković</w:t>
      </w:r>
    </w:p>
    <w:p w:rsidRDefault="004E6BB0" w:rsidP="004F5DC1" w:rsidR="004E6BB0" w:rsidRPr="00183E01">
      <w:pPr>
        <w:ind w:left="5580"/>
        <w:jc w:val="center"/>
      </w:pPr>
    </w:p>
    <w:p w:rsidRDefault="004F5DC1" w:rsidP="004F5DC1" w:rsidR="004F5DC1" w:rsidRPr="00183E01"/>
    <w:p w:rsidRDefault="004F5DC1" w:rsidP="004F5DC1" w:rsidR="004F5DC1" w:rsidRPr="00183E01">
      <w:r w:rsidRPr="00183E01">
        <w:t>Zapisničar Danijela Špeletić</w:t>
      </w:r>
    </w:p>
    <w:p w:rsidRDefault="00A0102E" w:rsidP="004F5DC1" w:rsidR="00A0102E"/>
    <w:p w:rsidRDefault="000B49BF" w:rsidP="004F5DC1" w:rsidR="000B49BF" w:rsidRPr="00183E01"/>
    <w:p w:rsidRDefault="00186A90" w:rsidP="00186A90" w:rsidR="00186A90" w:rsidRPr="00183E01">
      <w:r w:rsidRPr="00183E01">
        <w:t>UPUTA O PRAVNOM LIJEKU:</w:t>
      </w:r>
    </w:p>
    <w:p w:rsidRDefault="00186A90" w:rsidP="00056CE3" w:rsidR="00CF7A78" w:rsidRPr="00183E01">
      <w:pPr>
        <w:jc w:val="both"/>
        <w:rPr>
          <w:bCs/>
        </w:rPr>
      </w:pPr>
      <w:r w:rsidRPr="00183E01">
        <w:rPr>
          <w:bCs/>
        </w:rPr>
        <w:t>Protiv ovog rješenja može se izjaviti žalba. Žalba se podnosi u roku od 8 dana od dana primitka istog. Žalba se podnosi putem  ovog suda u dva istovjetna primjerka, a o žalbi odlučuje Visoki trgovački sud Republike Hrvatske.</w:t>
      </w:r>
    </w:p>
    <w:p w:rsidRDefault="00CF7A78" w:rsidP="004F5DC1" w:rsidR="00CF7A78">
      <w:pPr>
        <w:rPr>
          <w:bCs/>
        </w:rPr>
      </w:pPr>
    </w:p>
    <w:p w:rsidRDefault="00DC7460" w:rsidP="004F5DC1" w:rsidR="00DC7460">
      <w:pPr>
        <w:rPr>
          <w:bCs/>
        </w:rPr>
      </w:pPr>
    </w:p>
    <w:p w:rsidRDefault="002B5684" w:rsidP="004F5DC1" w:rsidR="002B5684">
      <w:pPr>
        <w:rPr>
          <w:bCs/>
        </w:rPr>
      </w:pPr>
    </w:p>
    <w:p w:rsidRDefault="002B5684" w:rsidP="004F5DC1" w:rsidR="002B5684" w:rsidRPr="00183E01">
      <w:pPr>
        <w:rPr>
          <w:bCs/>
        </w:rPr>
      </w:pPr>
    </w:p>
    <w:p w:rsidRDefault="004F5DC1" w:rsidP="004F5DC1" w:rsidR="004F5DC1" w:rsidRPr="002C0AE3">
      <w:pPr>
        <w:rPr>
          <w:bCs/>
        </w:rPr>
      </w:pPr>
      <w:r w:rsidRPr="002C0AE3">
        <w:rPr>
          <w:bCs/>
        </w:rPr>
        <w:t>DNA:</w:t>
      </w:r>
    </w:p>
    <w:p w:rsidRDefault="00E43F37" w:rsidP="00FC3035" w:rsidR="00FC3035">
      <w:pPr>
        <w:pStyle w:val="Tijeloteksta"/>
        <w:ind w:left="360"/>
      </w:pPr>
      <w:r w:rsidRPr="002C0AE3">
        <w:rPr>
          <w:sz w:val="24"/>
        </w:rPr>
        <w:t>-</w:t>
      </w:r>
      <w:r w:rsidRPr="002C0AE3">
        <w:rPr>
          <w:sz w:val="24"/>
        </w:rPr>
        <w:tab/>
        <w:t xml:space="preserve">privremenom stečajnom upravitelju </w:t>
      </w:r>
      <w:r w:rsidR="00FC3035">
        <w:t xml:space="preserve">Ivan Mikić, Nova Gradiška, </w:t>
      </w:r>
      <w:proofErr w:type="spellStart"/>
      <w:r w:rsidR="00FC3035">
        <w:t>Gundulićeva</w:t>
      </w:r>
      <w:proofErr w:type="spellEnd"/>
      <w:r w:rsidR="00FC3035">
        <w:t xml:space="preserve"> </w:t>
      </w:r>
      <w:proofErr w:type="spellStart"/>
      <w:r w:rsidR="00FC3035">
        <w:t>bb</w:t>
      </w:r>
      <w:proofErr w:type="spellEnd"/>
    </w:p>
    <w:p w:rsidRDefault="00E43F37" w:rsidP="00FC3035" w:rsidR="008615FD">
      <w:pPr>
        <w:pStyle w:val="Tijeloteksta"/>
        <w:ind w:left="360"/>
        <w:rPr>
          <w:sz w:val="24"/>
        </w:rPr>
      </w:pPr>
      <w:r w:rsidRPr="00E43F37">
        <w:rPr>
          <w:sz w:val="24"/>
        </w:rPr>
        <w:t>-</w:t>
      </w:r>
      <w:r w:rsidRPr="00E43F37">
        <w:rPr>
          <w:sz w:val="24"/>
        </w:rPr>
        <w:tab/>
        <w:t>e-Oglasna ploča</w:t>
      </w:r>
    </w:p>
    <w:p w:rsidRDefault="00F83EC5" w:rsidP="00E43F37" w:rsidR="00B510A4" w:rsidRPr="00183E01">
      <w:pPr>
        <w:pStyle w:val="Tijeloteksta"/>
        <w:ind w:left="360"/>
        <w:jc w:val="left"/>
        <w:rPr>
          <w:sz w:val="24"/>
        </w:rPr>
      </w:pPr>
      <w:r>
        <w:rPr>
          <w:sz w:val="24"/>
        </w:rPr>
        <w:t xml:space="preserve">- </w:t>
      </w:r>
      <w:r>
        <w:rPr>
          <w:sz w:val="24"/>
        </w:rPr>
        <w:tab/>
        <w:t xml:space="preserve">R </w:t>
      </w:r>
      <w:r w:rsidR="00193980">
        <w:rPr>
          <w:sz w:val="24"/>
        </w:rPr>
        <w:t>31</w:t>
      </w:r>
      <w:r w:rsidR="00CD553F">
        <w:rPr>
          <w:sz w:val="24"/>
        </w:rPr>
        <w:t>.01</w:t>
      </w:r>
      <w:r w:rsidR="00B510A4">
        <w:rPr>
          <w:sz w:val="24"/>
        </w:rPr>
        <w:t xml:space="preserve">.2019. u </w:t>
      </w:r>
      <w:r w:rsidR="00193980">
        <w:rPr>
          <w:sz w:val="24"/>
        </w:rPr>
        <w:t>10,00</w:t>
      </w:r>
      <w:r w:rsidR="00B510A4">
        <w:rPr>
          <w:sz w:val="24"/>
        </w:rPr>
        <w:t xml:space="preserve"> sati</w:t>
      </w: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 w:rsidRDefault="008615FD" w:rsidP="008615FD" w:rsidR="008615FD" w:rsidRPr="00183E01">
      <w:pPr>
        <w:pStyle w:val="Tijeloteksta"/>
        <w:jc w:val="left"/>
        <w:rPr>
          <w:sz w:val="24"/>
        </w:rPr>
      </w:pPr>
      <w:r w:rsidRPr="00183E01">
        <w:rPr>
          <w:sz w:val="24"/>
        </w:rPr>
        <w:tab/>
      </w:r>
      <w:r w:rsidRPr="00183E01">
        <w:rPr>
          <w:sz w:val="24"/>
        </w:rPr>
        <w:tab/>
      </w:r>
      <w:r w:rsidRPr="00183E01">
        <w:rPr>
          <w:sz w:val="24"/>
        </w:rPr>
        <w:tab/>
      </w:r>
      <w:r w:rsidRPr="00183E01">
        <w:rPr>
          <w:sz w:val="24"/>
        </w:rPr>
        <w:tab/>
      </w:r>
      <w:r w:rsidRPr="00183E01">
        <w:rPr>
          <w:sz w:val="24"/>
        </w:rPr>
        <w:tab/>
      </w:r>
      <w:r w:rsidRPr="00183E01">
        <w:rPr>
          <w:sz w:val="24"/>
        </w:rPr>
        <w:tab/>
      </w:r>
      <w:r w:rsidRPr="00183E01">
        <w:rPr>
          <w:sz w:val="24"/>
        </w:rPr>
        <w:tab/>
      </w:r>
      <w:r w:rsidRPr="00183E01">
        <w:rPr>
          <w:sz w:val="24"/>
        </w:rPr>
        <w:tab/>
      </w:r>
      <w:r w:rsidRPr="00183E01">
        <w:rPr>
          <w:sz w:val="24"/>
        </w:rPr>
        <w:tab/>
      </w:r>
      <w:r w:rsidRPr="00183E01">
        <w:rPr>
          <w:sz w:val="24"/>
        </w:rPr>
        <w:tab/>
      </w:r>
      <w:r w:rsidRPr="00183E01">
        <w:rPr>
          <w:sz w:val="24"/>
        </w:rPr>
        <w:tab/>
      </w:r>
      <w:r w:rsidRPr="00183E01">
        <w:rPr>
          <w:sz w:val="24"/>
        </w:rPr>
        <w:tab/>
        <w:t xml:space="preserve"> </w:t>
      </w:r>
      <w:r w:rsidRPr="00183E01">
        <w:rPr>
          <w:sz w:val="24"/>
        </w:rPr>
        <w:tab/>
        <w:t xml:space="preserve">                                                                             </w:t>
      </w: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r w:rsidRPr="00183E01">
        <w:rPr>
          <w:sz w:val="24"/>
        </w:rPr>
        <w:t xml:space="preserve">                                                                                                                                </w:t>
      </w:r>
      <w:r w:rsidRPr="00183E01">
        <w:rPr>
          <w:sz w:val="24"/>
        </w:rPr>
        <w:tab/>
      </w:r>
      <w:r w:rsidRPr="00183E01">
        <w:rPr>
          <w:sz w:val="24"/>
        </w:rPr>
        <w:tab/>
      </w:r>
      <w:r w:rsidRPr="00183E01">
        <w:rPr>
          <w:sz w:val="24"/>
        </w:rPr>
        <w:tab/>
      </w:r>
    </w:p>
    <w:p w:rsidRDefault="008615FD" w:rsidP="008615FD" w:rsidR="008615FD" w:rsidRPr="00183E01">
      <w:pPr>
        <w:pStyle w:val="Tijeloteksta"/>
        <w:jc w:val="left"/>
        <w:rPr>
          <w:sz w:val="24"/>
        </w:rPr>
      </w:pPr>
      <w:r w:rsidRPr="00183E01">
        <w:rPr>
          <w:sz w:val="24"/>
        </w:rPr>
        <w:tab/>
      </w:r>
      <w:r w:rsidRPr="00183E01">
        <w:rPr>
          <w:sz w:val="24"/>
        </w:rPr>
        <w:tab/>
      </w:r>
      <w:r w:rsidRPr="00183E01">
        <w:rPr>
          <w:sz w:val="24"/>
        </w:rPr>
        <w:tab/>
      </w:r>
      <w:r w:rsidRPr="00183E01">
        <w:rPr>
          <w:sz w:val="24"/>
        </w:rPr>
        <w:tab/>
        <w:t xml:space="preserve">   </w:t>
      </w:r>
      <w:r w:rsidRPr="00183E01">
        <w:rPr>
          <w:sz w:val="24"/>
        </w:rPr>
        <w:tab/>
        <w:t xml:space="preserve">                                                </w:t>
      </w:r>
    </w:p>
    <w:p w:rsidRDefault="008615FD" w:rsidP="008615FD" w:rsidR="008615FD" w:rsidRPr="00183E01">
      <w:pPr>
        <w:pStyle w:val="Tijeloteksta"/>
        <w:jc w:val="left"/>
        <w:rPr>
          <w:sz w:val="24"/>
        </w:rPr>
      </w:pPr>
    </w:p>
    <w:p w:rsidRDefault="006D3C3F" w:rsidP="008615FD" w:rsidR="006D3C3F" w:rsidRPr="00183E01"/>
    <w:sectPr w:rsidSect="00606835" w:rsidR="006D3C3F" w:rsidRPr="00183E01">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11DB" w:rsidR="009B11DB">
      <w:r>
        <w:separator/>
      </w:r>
    </w:p>
  </w:endnote>
  <w:endnote w:id="0" w:type="continuationSeparator">
    <w:p w:rsidRDefault="009B11DB" w:rsidR="009B11D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11DB" w:rsidR="009B11DB">
      <w:r>
        <w:separator/>
      </w:r>
    </w:p>
  </w:footnote>
  <w:footnote w:id="0" w:type="continuationSeparator">
    <w:p w:rsidRDefault="009B11DB" w:rsidR="009B11D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77646">
      <w:rPr>
        <w:rStyle w:val="Brojstranice"/>
        <w:noProof/>
      </w:rPr>
      <w:t>3</w:t>
    </w:r>
    <w:r>
      <w:rPr>
        <w:rStyle w:val="Brojstranice"/>
      </w:rPr>
      <w:fldChar w:fldCharType="end"/>
    </w:r>
  </w:p>
  <w:p w:rsidRDefault="00BF3E59" w:rsidP="00FA2E43" w:rsidR="00FA2E43">
    <w:pPr>
      <w:jc w:val="right"/>
    </w:pPr>
    <w:r w:rsidRPr="00DE5F8A">
      <w:rPr>
        <w:rFonts w:cs="Tahoma" w:hAnsi="Tahoma" w:ascii="Tahoma"/>
      </w:rPr>
      <w:tab/>
    </w:r>
    <w:r w:rsidRPr="00DE5F8A">
      <w:rPr>
        <w:rFonts w:cs="Tahoma" w:hAnsi="Tahoma" w:ascii="Tahoma"/>
      </w:rPr>
      <w:tab/>
    </w:r>
    <w:r w:rsidR="00141A6D">
      <w:t>Poslovni broj: 7 St-1053/18-20</w:t>
    </w:r>
  </w:p>
  <w:p w:rsidRDefault="00CA752E" w:rsidP="00D80F39" w:rsidR="00E0081C">
    <w:pPr>
      <w:jc w:val="right"/>
    </w:pPr>
    <w:r w:rsidRPr="00DE5F8A">
      <w:rPr>
        <w:rFonts w:cs="Tahoma" w:hAnsi="Tahoma" w:ascii="Tahoma"/>
      </w:rPr>
      <w:tab/>
    </w:r>
    <w:r w:rsidR="005E4D49" w:rsidRPr="00DE5F8A">
      <w:rPr>
        <w:rFonts w:cs="Tahoma" w:hAnsi="Tahoma" w:ascii="Tahoma"/>
      </w:rPr>
      <w:tab/>
    </w:r>
    <w:r w:rsidR="0038135F" w:rsidRPr="00DE5F8A">
      <w:rPr>
        <w:rFonts w:cs="Tahoma" w:hAnsi="Tahoma" w:ascii="Tahoma"/>
      </w:rPr>
      <w:tab/>
    </w:r>
    <w:r w:rsidR="0038135F" w:rsidRPr="00DE5F8A">
      <w:rPr>
        <w:rFonts w:cs="Tahoma" w:hAnsi="Tahoma" w:ascii="Tahoma"/>
      </w:rPr>
      <w:tab/>
    </w:r>
    <w:r w:rsidR="00E61F8A" w:rsidRPr="00DE5F8A">
      <w:rPr>
        <w:rFonts w:cs="Tahoma" w:hAnsi="Tahoma" w:ascii="Tahoma"/>
      </w:rPr>
      <w:tab/>
    </w:r>
    <w:r w:rsidR="00E61F8A" w:rsidRPr="00DE5F8A">
      <w:rPr>
        <w:rFonts w:cs="Tahoma" w:hAnsi="Tahoma" w:ascii="Tahoma"/>
      </w:rPr>
      <w:tab/>
    </w:r>
    <w:r w:rsidR="00951C9E" w:rsidRPr="00DE5F8A">
      <w:rPr>
        <w:rFonts w:cs="Tahoma" w:hAnsi="Tahoma" w:ascii="Tahoma"/>
      </w:rPr>
      <w:tab/>
    </w:r>
  </w:p>
  <w:p w:rsidRDefault="000B49BF" w:rsidP="000135B4" w:rsidR="000B49BF">
    <w:pPr>
      <w:jc w:val="right"/>
    </w:pPr>
  </w:p>
  <w:p w:rsidRDefault="000B49BF" w:rsidP="000135B4" w:rsidR="000B49BF">
    <w:pPr>
      <w:jc w:val="right"/>
    </w:pPr>
  </w:p>
  <w:p w:rsidRDefault="00232B02" w:rsidP="00232B02" w:rsidR="00232B02"/>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C93AE1" w:rsidR="00C93AE1">
    <w:pPr>
      <w:jc w:val="right"/>
    </w:pPr>
    <w:r w:rsidRPr="00DE5F8A">
      <w:rPr>
        <w:rFonts w:cs="Tahoma" w:hAnsi="Tahoma" w:ascii="Tahoma"/>
      </w:rPr>
      <w:tab/>
    </w:r>
    <w:r w:rsidRPr="00DE5F8A">
      <w:rPr>
        <w:rFonts w:cs="Tahoma" w:hAnsi="Tahoma" w:ascii="Tahoma"/>
      </w:rPr>
      <w:tab/>
    </w:r>
    <w:r w:rsidR="00C93AE1">
      <w:t>Poslovni broj: 7 St-105</w:t>
    </w:r>
    <w:r w:rsidR="00141A6D">
      <w:t>3</w:t>
    </w:r>
    <w:r w:rsidR="00C93AE1">
      <w:t>/18-</w:t>
    </w:r>
    <w:r w:rsidR="00141A6D">
      <w:t>20</w:t>
    </w:r>
  </w:p>
  <w:p w:rsidRDefault="00BF3E59" w:rsidP="004571DA" w:rsidR="00BF3E59" w:rsidRPr="00AE45C0">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0">
    <w:nsid w:val="6D7B5870"/>
    <w:multiLevelType w:val="hybridMultilevel"/>
    <w:tmpl w:val="40AA17FE"/>
    <w:lvl w:tplc="38FA4EF4" w:ilvl="0">
      <w:start w:val="1"/>
      <w:numFmt w:val="upperRoman"/>
      <w:lvlText w:val="%1."/>
      <w:lvlJc w:val="left"/>
      <w:pPr>
        <w:ind w:hanging="720" w:left="1571"/>
      </w:pPr>
    </w:lvl>
    <w:lvl w:tplc="041A0019" w:ilvl="1">
      <w:start w:val="1"/>
      <w:numFmt w:val="lowerLetter"/>
      <w:lvlText w:val="%2."/>
      <w:lvlJc w:val="left"/>
      <w:pPr>
        <w:ind w:hanging="360" w:left="1931"/>
      </w:pPr>
    </w:lvl>
    <w:lvl w:tplc="041A001B" w:ilvl="2">
      <w:start w:val="1"/>
      <w:numFmt w:val="lowerRoman"/>
      <w:lvlText w:val="%3."/>
      <w:lvlJc w:val="right"/>
      <w:pPr>
        <w:ind w:hanging="180" w:left="2651"/>
      </w:pPr>
    </w:lvl>
    <w:lvl w:tplc="041A000F" w:ilvl="3">
      <w:start w:val="1"/>
      <w:numFmt w:val="decimal"/>
      <w:lvlText w:val="%4."/>
      <w:lvlJc w:val="left"/>
      <w:pPr>
        <w:ind w:hanging="360" w:left="3371"/>
      </w:pPr>
    </w:lvl>
    <w:lvl w:tplc="041A0019" w:ilvl="4">
      <w:start w:val="1"/>
      <w:numFmt w:val="lowerLetter"/>
      <w:lvlText w:val="%5."/>
      <w:lvlJc w:val="left"/>
      <w:pPr>
        <w:ind w:hanging="360" w:left="4091"/>
      </w:pPr>
    </w:lvl>
    <w:lvl w:tplc="041A001B" w:ilvl="5">
      <w:start w:val="1"/>
      <w:numFmt w:val="lowerRoman"/>
      <w:lvlText w:val="%6."/>
      <w:lvlJc w:val="right"/>
      <w:pPr>
        <w:ind w:hanging="180" w:left="4811"/>
      </w:pPr>
    </w:lvl>
    <w:lvl w:tplc="041A000F" w:ilvl="6">
      <w:start w:val="1"/>
      <w:numFmt w:val="decimal"/>
      <w:lvlText w:val="%7."/>
      <w:lvlJc w:val="left"/>
      <w:pPr>
        <w:ind w:hanging="360" w:left="5531"/>
      </w:pPr>
    </w:lvl>
    <w:lvl w:tplc="041A0019" w:ilvl="7">
      <w:start w:val="1"/>
      <w:numFmt w:val="lowerLetter"/>
      <w:lvlText w:val="%8."/>
      <w:lvlJc w:val="left"/>
      <w:pPr>
        <w:ind w:hanging="360" w:left="6251"/>
      </w:pPr>
    </w:lvl>
    <w:lvl w:tplc="041A001B" w:ilvl="8">
      <w:start w:val="1"/>
      <w:numFmt w:val="lowerRoman"/>
      <w:lvlText w:val="%9."/>
      <w:lvlJc w:val="right"/>
      <w:pPr>
        <w:ind w:hanging="180" w:left="6971"/>
      </w:pPr>
    </w:lvl>
  </w:abstractNum>
  <w:abstractNum w:abstractNumId="11">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2">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4"/>
  </w:num>
  <w:num w:numId="2">
    <w:abstractNumId w:val="1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num>
  <w:num w:numId="11">
    <w:abstractNumId w:val="6"/>
  </w:num>
  <w:num w:numId="12">
    <w:abstractNumId w:val="8"/>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280"/>
    <w:rsid w:val="00000459"/>
    <w:rsid w:val="00000ED5"/>
    <w:rsid w:val="000010D4"/>
    <w:rsid w:val="000023E4"/>
    <w:rsid w:val="00002ABB"/>
    <w:rsid w:val="00003054"/>
    <w:rsid w:val="0000356D"/>
    <w:rsid w:val="00003B60"/>
    <w:rsid w:val="00004F27"/>
    <w:rsid w:val="00006803"/>
    <w:rsid w:val="00006A74"/>
    <w:rsid w:val="00010F89"/>
    <w:rsid w:val="00011F2C"/>
    <w:rsid w:val="000135B4"/>
    <w:rsid w:val="00014FBE"/>
    <w:rsid w:val="000151D2"/>
    <w:rsid w:val="00017DD7"/>
    <w:rsid w:val="000201CE"/>
    <w:rsid w:val="00020A8B"/>
    <w:rsid w:val="00022E72"/>
    <w:rsid w:val="000245F1"/>
    <w:rsid w:val="00024956"/>
    <w:rsid w:val="0002580E"/>
    <w:rsid w:val="00026F5E"/>
    <w:rsid w:val="0003012B"/>
    <w:rsid w:val="00033093"/>
    <w:rsid w:val="000350A4"/>
    <w:rsid w:val="0003777F"/>
    <w:rsid w:val="00041597"/>
    <w:rsid w:val="00044AA2"/>
    <w:rsid w:val="00045B24"/>
    <w:rsid w:val="00047817"/>
    <w:rsid w:val="00052F17"/>
    <w:rsid w:val="00054EB8"/>
    <w:rsid w:val="000561D9"/>
    <w:rsid w:val="00056CE3"/>
    <w:rsid w:val="000657B0"/>
    <w:rsid w:val="00065D96"/>
    <w:rsid w:val="000674A5"/>
    <w:rsid w:val="0006753C"/>
    <w:rsid w:val="00070CCC"/>
    <w:rsid w:val="00071489"/>
    <w:rsid w:val="000734E6"/>
    <w:rsid w:val="00073899"/>
    <w:rsid w:val="00073F19"/>
    <w:rsid w:val="00075B92"/>
    <w:rsid w:val="000760D8"/>
    <w:rsid w:val="0007641F"/>
    <w:rsid w:val="00077646"/>
    <w:rsid w:val="00080CCB"/>
    <w:rsid w:val="00082BE6"/>
    <w:rsid w:val="0008385F"/>
    <w:rsid w:val="00083D2D"/>
    <w:rsid w:val="000900DB"/>
    <w:rsid w:val="00090BC8"/>
    <w:rsid w:val="00091C60"/>
    <w:rsid w:val="00093500"/>
    <w:rsid w:val="00097240"/>
    <w:rsid w:val="00097321"/>
    <w:rsid w:val="000A1632"/>
    <w:rsid w:val="000A1CE6"/>
    <w:rsid w:val="000A2CEB"/>
    <w:rsid w:val="000A3977"/>
    <w:rsid w:val="000A3E11"/>
    <w:rsid w:val="000A42C8"/>
    <w:rsid w:val="000A648E"/>
    <w:rsid w:val="000A67FA"/>
    <w:rsid w:val="000B075B"/>
    <w:rsid w:val="000B20E7"/>
    <w:rsid w:val="000B26D0"/>
    <w:rsid w:val="000B2C43"/>
    <w:rsid w:val="000B3D31"/>
    <w:rsid w:val="000B4533"/>
    <w:rsid w:val="000B495B"/>
    <w:rsid w:val="000B49BF"/>
    <w:rsid w:val="000B4A40"/>
    <w:rsid w:val="000B58CC"/>
    <w:rsid w:val="000B7D61"/>
    <w:rsid w:val="000C05AA"/>
    <w:rsid w:val="000C1141"/>
    <w:rsid w:val="000C1412"/>
    <w:rsid w:val="000C3BF4"/>
    <w:rsid w:val="000C410B"/>
    <w:rsid w:val="000C4BD0"/>
    <w:rsid w:val="000C4BD3"/>
    <w:rsid w:val="000C51CD"/>
    <w:rsid w:val="000C6004"/>
    <w:rsid w:val="000C6578"/>
    <w:rsid w:val="000D1C3C"/>
    <w:rsid w:val="000D3055"/>
    <w:rsid w:val="000D3505"/>
    <w:rsid w:val="000D4DAF"/>
    <w:rsid w:val="000D55A8"/>
    <w:rsid w:val="000D67AE"/>
    <w:rsid w:val="000D7671"/>
    <w:rsid w:val="000D7898"/>
    <w:rsid w:val="000D7B70"/>
    <w:rsid w:val="000E0248"/>
    <w:rsid w:val="000E2803"/>
    <w:rsid w:val="000E4207"/>
    <w:rsid w:val="000E46E4"/>
    <w:rsid w:val="000E59F3"/>
    <w:rsid w:val="000E6266"/>
    <w:rsid w:val="000E7B50"/>
    <w:rsid w:val="000F16D0"/>
    <w:rsid w:val="000F37ED"/>
    <w:rsid w:val="000F3AFA"/>
    <w:rsid w:val="000F561B"/>
    <w:rsid w:val="000F6B3F"/>
    <w:rsid w:val="000F7CEF"/>
    <w:rsid w:val="000F7D1E"/>
    <w:rsid w:val="00102146"/>
    <w:rsid w:val="00105A24"/>
    <w:rsid w:val="00110D41"/>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1772"/>
    <w:rsid w:val="00141A6D"/>
    <w:rsid w:val="00144D3E"/>
    <w:rsid w:val="001459FB"/>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3E01"/>
    <w:rsid w:val="00186A90"/>
    <w:rsid w:val="0018707D"/>
    <w:rsid w:val="001879BB"/>
    <w:rsid w:val="001910C6"/>
    <w:rsid w:val="001921AA"/>
    <w:rsid w:val="00193980"/>
    <w:rsid w:val="00194EE6"/>
    <w:rsid w:val="001954F6"/>
    <w:rsid w:val="00195D1D"/>
    <w:rsid w:val="001963AF"/>
    <w:rsid w:val="00196B2A"/>
    <w:rsid w:val="00196CBA"/>
    <w:rsid w:val="00196E9C"/>
    <w:rsid w:val="00197385"/>
    <w:rsid w:val="001A16DE"/>
    <w:rsid w:val="001A1A16"/>
    <w:rsid w:val="001A2221"/>
    <w:rsid w:val="001A3183"/>
    <w:rsid w:val="001A619E"/>
    <w:rsid w:val="001A7518"/>
    <w:rsid w:val="001B1AAC"/>
    <w:rsid w:val="001B22AA"/>
    <w:rsid w:val="001B33F4"/>
    <w:rsid w:val="001B4F31"/>
    <w:rsid w:val="001C036B"/>
    <w:rsid w:val="001C1AEF"/>
    <w:rsid w:val="001C5920"/>
    <w:rsid w:val="001C612D"/>
    <w:rsid w:val="001C6991"/>
    <w:rsid w:val="001C71D7"/>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2F8E"/>
    <w:rsid w:val="001F4357"/>
    <w:rsid w:val="001F4FE5"/>
    <w:rsid w:val="001F73D1"/>
    <w:rsid w:val="002009C8"/>
    <w:rsid w:val="00201F44"/>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3ADA"/>
    <w:rsid w:val="00225473"/>
    <w:rsid w:val="00226273"/>
    <w:rsid w:val="00226B3F"/>
    <w:rsid w:val="00230931"/>
    <w:rsid w:val="00231023"/>
    <w:rsid w:val="00231B0A"/>
    <w:rsid w:val="00231DF8"/>
    <w:rsid w:val="002322CA"/>
    <w:rsid w:val="00232B02"/>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BE9"/>
    <w:rsid w:val="00277609"/>
    <w:rsid w:val="00277C1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B5684"/>
    <w:rsid w:val="002C0AE3"/>
    <w:rsid w:val="002C309E"/>
    <w:rsid w:val="002C3A38"/>
    <w:rsid w:val="002C46EC"/>
    <w:rsid w:val="002C496F"/>
    <w:rsid w:val="002D4076"/>
    <w:rsid w:val="002D50AA"/>
    <w:rsid w:val="002D5E8D"/>
    <w:rsid w:val="002E2327"/>
    <w:rsid w:val="002E32F1"/>
    <w:rsid w:val="002E4945"/>
    <w:rsid w:val="002E67D0"/>
    <w:rsid w:val="002E741D"/>
    <w:rsid w:val="002E7F5F"/>
    <w:rsid w:val="002F199D"/>
    <w:rsid w:val="002F2EA0"/>
    <w:rsid w:val="002F48B0"/>
    <w:rsid w:val="002F6466"/>
    <w:rsid w:val="0030250F"/>
    <w:rsid w:val="003056B2"/>
    <w:rsid w:val="003079FE"/>
    <w:rsid w:val="0031019E"/>
    <w:rsid w:val="00310BB4"/>
    <w:rsid w:val="00310F77"/>
    <w:rsid w:val="00311577"/>
    <w:rsid w:val="003145BD"/>
    <w:rsid w:val="00315D49"/>
    <w:rsid w:val="0031631F"/>
    <w:rsid w:val="0032279A"/>
    <w:rsid w:val="003227DE"/>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F"/>
    <w:rsid w:val="00354DDB"/>
    <w:rsid w:val="00354DDD"/>
    <w:rsid w:val="003559E6"/>
    <w:rsid w:val="00356E09"/>
    <w:rsid w:val="0035711D"/>
    <w:rsid w:val="003576DA"/>
    <w:rsid w:val="0036040E"/>
    <w:rsid w:val="0036126D"/>
    <w:rsid w:val="003619EE"/>
    <w:rsid w:val="00362003"/>
    <w:rsid w:val="00365E87"/>
    <w:rsid w:val="00366D3A"/>
    <w:rsid w:val="00370026"/>
    <w:rsid w:val="00371081"/>
    <w:rsid w:val="0037380B"/>
    <w:rsid w:val="0037417F"/>
    <w:rsid w:val="00374643"/>
    <w:rsid w:val="003751E5"/>
    <w:rsid w:val="0037659F"/>
    <w:rsid w:val="0038135F"/>
    <w:rsid w:val="003818D8"/>
    <w:rsid w:val="00382858"/>
    <w:rsid w:val="00382E90"/>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E2666"/>
    <w:rsid w:val="003E27D3"/>
    <w:rsid w:val="003E2ED8"/>
    <w:rsid w:val="003E3C7B"/>
    <w:rsid w:val="003E3FF7"/>
    <w:rsid w:val="003E4C42"/>
    <w:rsid w:val="003E67AC"/>
    <w:rsid w:val="003E7017"/>
    <w:rsid w:val="003F451F"/>
    <w:rsid w:val="003F686D"/>
    <w:rsid w:val="0040025C"/>
    <w:rsid w:val="00401E16"/>
    <w:rsid w:val="0040305A"/>
    <w:rsid w:val="00404318"/>
    <w:rsid w:val="00404742"/>
    <w:rsid w:val="0040496C"/>
    <w:rsid w:val="00404CD2"/>
    <w:rsid w:val="00407D0A"/>
    <w:rsid w:val="00412468"/>
    <w:rsid w:val="00412DCB"/>
    <w:rsid w:val="004134BC"/>
    <w:rsid w:val="00415667"/>
    <w:rsid w:val="004166D4"/>
    <w:rsid w:val="0041765F"/>
    <w:rsid w:val="00421F42"/>
    <w:rsid w:val="0042546B"/>
    <w:rsid w:val="00426521"/>
    <w:rsid w:val="004267F3"/>
    <w:rsid w:val="00426D7B"/>
    <w:rsid w:val="00433524"/>
    <w:rsid w:val="00433C94"/>
    <w:rsid w:val="00435DE7"/>
    <w:rsid w:val="004378B5"/>
    <w:rsid w:val="00442D99"/>
    <w:rsid w:val="004458F1"/>
    <w:rsid w:val="00446E1B"/>
    <w:rsid w:val="00450039"/>
    <w:rsid w:val="004505D5"/>
    <w:rsid w:val="00450BD1"/>
    <w:rsid w:val="00453517"/>
    <w:rsid w:val="00454636"/>
    <w:rsid w:val="00454D36"/>
    <w:rsid w:val="004571DA"/>
    <w:rsid w:val="004603BA"/>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19"/>
    <w:rsid w:val="004779CF"/>
    <w:rsid w:val="00481614"/>
    <w:rsid w:val="00483EDD"/>
    <w:rsid w:val="00486204"/>
    <w:rsid w:val="00486C17"/>
    <w:rsid w:val="0048705B"/>
    <w:rsid w:val="004879D1"/>
    <w:rsid w:val="00496141"/>
    <w:rsid w:val="00497E7B"/>
    <w:rsid w:val="004A0494"/>
    <w:rsid w:val="004A11AB"/>
    <w:rsid w:val="004A12FF"/>
    <w:rsid w:val="004A201E"/>
    <w:rsid w:val="004A34CD"/>
    <w:rsid w:val="004A38FA"/>
    <w:rsid w:val="004A5AB7"/>
    <w:rsid w:val="004A5B9A"/>
    <w:rsid w:val="004A62DA"/>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E6BB0"/>
    <w:rsid w:val="004F0B03"/>
    <w:rsid w:val="004F2AA7"/>
    <w:rsid w:val="004F3C29"/>
    <w:rsid w:val="004F422A"/>
    <w:rsid w:val="004F5315"/>
    <w:rsid w:val="004F5AF1"/>
    <w:rsid w:val="004F5DC1"/>
    <w:rsid w:val="005013B9"/>
    <w:rsid w:val="00503088"/>
    <w:rsid w:val="00504C4B"/>
    <w:rsid w:val="0050594E"/>
    <w:rsid w:val="00510069"/>
    <w:rsid w:val="00510B11"/>
    <w:rsid w:val="00510D93"/>
    <w:rsid w:val="005131C9"/>
    <w:rsid w:val="0051629B"/>
    <w:rsid w:val="005163D8"/>
    <w:rsid w:val="005174EE"/>
    <w:rsid w:val="00523B38"/>
    <w:rsid w:val="00525A1C"/>
    <w:rsid w:val="00531931"/>
    <w:rsid w:val="00532716"/>
    <w:rsid w:val="00533BBE"/>
    <w:rsid w:val="00533E3B"/>
    <w:rsid w:val="00535D80"/>
    <w:rsid w:val="005402F5"/>
    <w:rsid w:val="005408B2"/>
    <w:rsid w:val="00540DB9"/>
    <w:rsid w:val="0054351A"/>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6E5A"/>
    <w:rsid w:val="00567EA0"/>
    <w:rsid w:val="00567EE7"/>
    <w:rsid w:val="00573343"/>
    <w:rsid w:val="00573CF0"/>
    <w:rsid w:val="0057403E"/>
    <w:rsid w:val="00574060"/>
    <w:rsid w:val="00575E93"/>
    <w:rsid w:val="00576A3C"/>
    <w:rsid w:val="0058014D"/>
    <w:rsid w:val="00580354"/>
    <w:rsid w:val="00584046"/>
    <w:rsid w:val="005848FB"/>
    <w:rsid w:val="005910AB"/>
    <w:rsid w:val="005914F0"/>
    <w:rsid w:val="00593808"/>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6E21"/>
    <w:rsid w:val="005B76ED"/>
    <w:rsid w:val="005B7DF0"/>
    <w:rsid w:val="005C38EC"/>
    <w:rsid w:val="005C3ABC"/>
    <w:rsid w:val="005C4C95"/>
    <w:rsid w:val="005C4CE3"/>
    <w:rsid w:val="005C4FC7"/>
    <w:rsid w:val="005C7107"/>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2AAC"/>
    <w:rsid w:val="005F2E9C"/>
    <w:rsid w:val="005F2EA5"/>
    <w:rsid w:val="005F54CD"/>
    <w:rsid w:val="00600812"/>
    <w:rsid w:val="0060128F"/>
    <w:rsid w:val="006018EF"/>
    <w:rsid w:val="006021E3"/>
    <w:rsid w:val="0060264C"/>
    <w:rsid w:val="00602F62"/>
    <w:rsid w:val="00604AD6"/>
    <w:rsid w:val="00606835"/>
    <w:rsid w:val="006101EA"/>
    <w:rsid w:val="006123E0"/>
    <w:rsid w:val="0061303A"/>
    <w:rsid w:val="0061311D"/>
    <w:rsid w:val="00615E36"/>
    <w:rsid w:val="0061629A"/>
    <w:rsid w:val="006170FB"/>
    <w:rsid w:val="006171AB"/>
    <w:rsid w:val="006179E2"/>
    <w:rsid w:val="006200E2"/>
    <w:rsid w:val="006205E0"/>
    <w:rsid w:val="006212FE"/>
    <w:rsid w:val="006227B7"/>
    <w:rsid w:val="00622A93"/>
    <w:rsid w:val="00623E09"/>
    <w:rsid w:val="00624CCB"/>
    <w:rsid w:val="0063272B"/>
    <w:rsid w:val="00633664"/>
    <w:rsid w:val="00633EF0"/>
    <w:rsid w:val="006350CC"/>
    <w:rsid w:val="00637C90"/>
    <w:rsid w:val="00641E46"/>
    <w:rsid w:val="00644965"/>
    <w:rsid w:val="00644E71"/>
    <w:rsid w:val="006457EA"/>
    <w:rsid w:val="0064699F"/>
    <w:rsid w:val="0065394C"/>
    <w:rsid w:val="00654E7D"/>
    <w:rsid w:val="00655278"/>
    <w:rsid w:val="00655660"/>
    <w:rsid w:val="00655E1F"/>
    <w:rsid w:val="00655FAE"/>
    <w:rsid w:val="00656E72"/>
    <w:rsid w:val="00656F3C"/>
    <w:rsid w:val="0065709C"/>
    <w:rsid w:val="00662461"/>
    <w:rsid w:val="00663BC4"/>
    <w:rsid w:val="006661E8"/>
    <w:rsid w:val="006701FC"/>
    <w:rsid w:val="00671F8C"/>
    <w:rsid w:val="00672977"/>
    <w:rsid w:val="00672A60"/>
    <w:rsid w:val="006734F9"/>
    <w:rsid w:val="00675C44"/>
    <w:rsid w:val="00676171"/>
    <w:rsid w:val="00676D81"/>
    <w:rsid w:val="006813D5"/>
    <w:rsid w:val="00681ED4"/>
    <w:rsid w:val="00682070"/>
    <w:rsid w:val="00682B75"/>
    <w:rsid w:val="00687130"/>
    <w:rsid w:val="006874B5"/>
    <w:rsid w:val="006904CA"/>
    <w:rsid w:val="00692FCA"/>
    <w:rsid w:val="006957B4"/>
    <w:rsid w:val="00695E9A"/>
    <w:rsid w:val="00695F9F"/>
    <w:rsid w:val="006A0CED"/>
    <w:rsid w:val="006A2F13"/>
    <w:rsid w:val="006A5786"/>
    <w:rsid w:val="006A5E58"/>
    <w:rsid w:val="006A5F8E"/>
    <w:rsid w:val="006A7409"/>
    <w:rsid w:val="006A7721"/>
    <w:rsid w:val="006B1153"/>
    <w:rsid w:val="006B215A"/>
    <w:rsid w:val="006B3256"/>
    <w:rsid w:val="006B366E"/>
    <w:rsid w:val="006B648C"/>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9EB"/>
    <w:rsid w:val="00704B18"/>
    <w:rsid w:val="00704DED"/>
    <w:rsid w:val="00706CA4"/>
    <w:rsid w:val="00707579"/>
    <w:rsid w:val="00710C58"/>
    <w:rsid w:val="007120B5"/>
    <w:rsid w:val="00713A26"/>
    <w:rsid w:val="00713EEA"/>
    <w:rsid w:val="00714324"/>
    <w:rsid w:val="00715399"/>
    <w:rsid w:val="00716C73"/>
    <w:rsid w:val="00717390"/>
    <w:rsid w:val="007174FA"/>
    <w:rsid w:val="00717F41"/>
    <w:rsid w:val="0072053C"/>
    <w:rsid w:val="00720590"/>
    <w:rsid w:val="007205CA"/>
    <w:rsid w:val="0072100B"/>
    <w:rsid w:val="00722972"/>
    <w:rsid w:val="00727160"/>
    <w:rsid w:val="00731F97"/>
    <w:rsid w:val="0073568B"/>
    <w:rsid w:val="00735AF2"/>
    <w:rsid w:val="00736075"/>
    <w:rsid w:val="00737358"/>
    <w:rsid w:val="00737CF3"/>
    <w:rsid w:val="007400FC"/>
    <w:rsid w:val="00740C35"/>
    <w:rsid w:val="00744631"/>
    <w:rsid w:val="00744FF3"/>
    <w:rsid w:val="00745284"/>
    <w:rsid w:val="007460A1"/>
    <w:rsid w:val="007500E9"/>
    <w:rsid w:val="00755CB1"/>
    <w:rsid w:val="00756545"/>
    <w:rsid w:val="00757015"/>
    <w:rsid w:val="00762C0A"/>
    <w:rsid w:val="00763814"/>
    <w:rsid w:val="00763E6A"/>
    <w:rsid w:val="00763E6B"/>
    <w:rsid w:val="00764642"/>
    <w:rsid w:val="007703B9"/>
    <w:rsid w:val="007719D5"/>
    <w:rsid w:val="00771D9B"/>
    <w:rsid w:val="00772625"/>
    <w:rsid w:val="00772CCF"/>
    <w:rsid w:val="00773361"/>
    <w:rsid w:val="00773E7D"/>
    <w:rsid w:val="00774834"/>
    <w:rsid w:val="00774C91"/>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408A"/>
    <w:rsid w:val="007A456B"/>
    <w:rsid w:val="007A49B3"/>
    <w:rsid w:val="007A5FAD"/>
    <w:rsid w:val="007A7B5D"/>
    <w:rsid w:val="007B1AD5"/>
    <w:rsid w:val="007B1CCF"/>
    <w:rsid w:val="007B28D3"/>
    <w:rsid w:val="007B373D"/>
    <w:rsid w:val="007B4B20"/>
    <w:rsid w:val="007B5510"/>
    <w:rsid w:val="007B5995"/>
    <w:rsid w:val="007B7348"/>
    <w:rsid w:val="007B784C"/>
    <w:rsid w:val="007C0B2F"/>
    <w:rsid w:val="007C1DC5"/>
    <w:rsid w:val="007C3C49"/>
    <w:rsid w:val="007C5AEA"/>
    <w:rsid w:val="007D0AF9"/>
    <w:rsid w:val="007D1059"/>
    <w:rsid w:val="007D2D44"/>
    <w:rsid w:val="007D612E"/>
    <w:rsid w:val="007E3875"/>
    <w:rsid w:val="007E3946"/>
    <w:rsid w:val="007E43C9"/>
    <w:rsid w:val="007E452F"/>
    <w:rsid w:val="007E47B5"/>
    <w:rsid w:val="007E668E"/>
    <w:rsid w:val="007E6CAD"/>
    <w:rsid w:val="007E7BD4"/>
    <w:rsid w:val="007F0127"/>
    <w:rsid w:val="007F0BCB"/>
    <w:rsid w:val="007F18BD"/>
    <w:rsid w:val="007F2C1D"/>
    <w:rsid w:val="007F4B7C"/>
    <w:rsid w:val="007F72E2"/>
    <w:rsid w:val="007F7C97"/>
    <w:rsid w:val="008015CF"/>
    <w:rsid w:val="008022C7"/>
    <w:rsid w:val="00802615"/>
    <w:rsid w:val="008053FC"/>
    <w:rsid w:val="008062BF"/>
    <w:rsid w:val="008122CF"/>
    <w:rsid w:val="008134E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4342"/>
    <w:rsid w:val="0082457A"/>
    <w:rsid w:val="00824DE6"/>
    <w:rsid w:val="0082511F"/>
    <w:rsid w:val="00827640"/>
    <w:rsid w:val="00830DCC"/>
    <w:rsid w:val="00834F01"/>
    <w:rsid w:val="0083503E"/>
    <w:rsid w:val="008355A9"/>
    <w:rsid w:val="00837C5B"/>
    <w:rsid w:val="00840DDA"/>
    <w:rsid w:val="00841584"/>
    <w:rsid w:val="008419D8"/>
    <w:rsid w:val="0084606E"/>
    <w:rsid w:val="008516A8"/>
    <w:rsid w:val="00851702"/>
    <w:rsid w:val="00851909"/>
    <w:rsid w:val="0085190E"/>
    <w:rsid w:val="00851AF5"/>
    <w:rsid w:val="00852A14"/>
    <w:rsid w:val="00853373"/>
    <w:rsid w:val="00853A69"/>
    <w:rsid w:val="00855618"/>
    <w:rsid w:val="00855E0B"/>
    <w:rsid w:val="00856E0B"/>
    <w:rsid w:val="0085711C"/>
    <w:rsid w:val="008615FD"/>
    <w:rsid w:val="0086164D"/>
    <w:rsid w:val="00862BE1"/>
    <w:rsid w:val="0086350F"/>
    <w:rsid w:val="00870CA7"/>
    <w:rsid w:val="00871CB1"/>
    <w:rsid w:val="00872876"/>
    <w:rsid w:val="00877FF1"/>
    <w:rsid w:val="00880DC7"/>
    <w:rsid w:val="00881463"/>
    <w:rsid w:val="008814C5"/>
    <w:rsid w:val="00882502"/>
    <w:rsid w:val="00885323"/>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7C70"/>
    <w:rsid w:val="008A7C93"/>
    <w:rsid w:val="008B01DC"/>
    <w:rsid w:val="008B0805"/>
    <w:rsid w:val="008B0A60"/>
    <w:rsid w:val="008B0E3C"/>
    <w:rsid w:val="008B234F"/>
    <w:rsid w:val="008B3CA2"/>
    <w:rsid w:val="008B50D0"/>
    <w:rsid w:val="008B599D"/>
    <w:rsid w:val="008B5CD4"/>
    <w:rsid w:val="008B6700"/>
    <w:rsid w:val="008B7355"/>
    <w:rsid w:val="008C3C64"/>
    <w:rsid w:val="008C59C1"/>
    <w:rsid w:val="008C5F8A"/>
    <w:rsid w:val="008C60AB"/>
    <w:rsid w:val="008C6C31"/>
    <w:rsid w:val="008C6F21"/>
    <w:rsid w:val="008D13DA"/>
    <w:rsid w:val="008D42BF"/>
    <w:rsid w:val="008D5F88"/>
    <w:rsid w:val="008E175A"/>
    <w:rsid w:val="008E27E6"/>
    <w:rsid w:val="008E2B0E"/>
    <w:rsid w:val="008E2D4B"/>
    <w:rsid w:val="008E439F"/>
    <w:rsid w:val="008E6F1B"/>
    <w:rsid w:val="008F0E90"/>
    <w:rsid w:val="008F48AC"/>
    <w:rsid w:val="008F5024"/>
    <w:rsid w:val="008F7A62"/>
    <w:rsid w:val="009014B5"/>
    <w:rsid w:val="0090176F"/>
    <w:rsid w:val="0090202A"/>
    <w:rsid w:val="00902E0C"/>
    <w:rsid w:val="0090372C"/>
    <w:rsid w:val="009045CD"/>
    <w:rsid w:val="00906415"/>
    <w:rsid w:val="009069BD"/>
    <w:rsid w:val="00906EA9"/>
    <w:rsid w:val="00907204"/>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16B1"/>
    <w:rsid w:val="00931F93"/>
    <w:rsid w:val="009336C2"/>
    <w:rsid w:val="009372AE"/>
    <w:rsid w:val="009400EC"/>
    <w:rsid w:val="00941FFA"/>
    <w:rsid w:val="00943607"/>
    <w:rsid w:val="009451CC"/>
    <w:rsid w:val="00947940"/>
    <w:rsid w:val="00947E39"/>
    <w:rsid w:val="00950D43"/>
    <w:rsid w:val="00950EDC"/>
    <w:rsid w:val="00951896"/>
    <w:rsid w:val="00951C9E"/>
    <w:rsid w:val="009521F0"/>
    <w:rsid w:val="009525E8"/>
    <w:rsid w:val="00953934"/>
    <w:rsid w:val="00953DC8"/>
    <w:rsid w:val="009564F8"/>
    <w:rsid w:val="00957B9E"/>
    <w:rsid w:val="00961ECA"/>
    <w:rsid w:val="00963E70"/>
    <w:rsid w:val="0096466A"/>
    <w:rsid w:val="00965775"/>
    <w:rsid w:val="00965929"/>
    <w:rsid w:val="0096702B"/>
    <w:rsid w:val="009672A9"/>
    <w:rsid w:val="00967478"/>
    <w:rsid w:val="009710EF"/>
    <w:rsid w:val="009723C8"/>
    <w:rsid w:val="00976BC0"/>
    <w:rsid w:val="0097772C"/>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0FD7"/>
    <w:rsid w:val="009A1504"/>
    <w:rsid w:val="009A1BF1"/>
    <w:rsid w:val="009A7277"/>
    <w:rsid w:val="009B11DB"/>
    <w:rsid w:val="009B18B0"/>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00CA"/>
    <w:rsid w:val="009D1393"/>
    <w:rsid w:val="009D17F4"/>
    <w:rsid w:val="009D329A"/>
    <w:rsid w:val="009D3DAA"/>
    <w:rsid w:val="009D496A"/>
    <w:rsid w:val="009E08A8"/>
    <w:rsid w:val="009E12EB"/>
    <w:rsid w:val="009E25D5"/>
    <w:rsid w:val="009E323E"/>
    <w:rsid w:val="009E358F"/>
    <w:rsid w:val="009E5FA4"/>
    <w:rsid w:val="009E6BEE"/>
    <w:rsid w:val="009E6F2D"/>
    <w:rsid w:val="009F14D5"/>
    <w:rsid w:val="009F266E"/>
    <w:rsid w:val="009F30B3"/>
    <w:rsid w:val="009F4210"/>
    <w:rsid w:val="009F72D8"/>
    <w:rsid w:val="009F75B9"/>
    <w:rsid w:val="00A0102E"/>
    <w:rsid w:val="00A0183C"/>
    <w:rsid w:val="00A02121"/>
    <w:rsid w:val="00A02273"/>
    <w:rsid w:val="00A02523"/>
    <w:rsid w:val="00A041AB"/>
    <w:rsid w:val="00A04D7C"/>
    <w:rsid w:val="00A0740C"/>
    <w:rsid w:val="00A07DF8"/>
    <w:rsid w:val="00A11CF8"/>
    <w:rsid w:val="00A13C83"/>
    <w:rsid w:val="00A14DE5"/>
    <w:rsid w:val="00A15A89"/>
    <w:rsid w:val="00A16B89"/>
    <w:rsid w:val="00A22BB8"/>
    <w:rsid w:val="00A246FD"/>
    <w:rsid w:val="00A27F09"/>
    <w:rsid w:val="00A35298"/>
    <w:rsid w:val="00A35A50"/>
    <w:rsid w:val="00A400A4"/>
    <w:rsid w:val="00A410AA"/>
    <w:rsid w:val="00A41187"/>
    <w:rsid w:val="00A419B8"/>
    <w:rsid w:val="00A432CA"/>
    <w:rsid w:val="00A43B20"/>
    <w:rsid w:val="00A44E66"/>
    <w:rsid w:val="00A453F6"/>
    <w:rsid w:val="00A46005"/>
    <w:rsid w:val="00A4696D"/>
    <w:rsid w:val="00A47277"/>
    <w:rsid w:val="00A506AC"/>
    <w:rsid w:val="00A50E42"/>
    <w:rsid w:val="00A51801"/>
    <w:rsid w:val="00A5302C"/>
    <w:rsid w:val="00A557DF"/>
    <w:rsid w:val="00A55DA3"/>
    <w:rsid w:val="00A56501"/>
    <w:rsid w:val="00A57AA7"/>
    <w:rsid w:val="00A60A2A"/>
    <w:rsid w:val="00A61B3F"/>
    <w:rsid w:val="00A61EC8"/>
    <w:rsid w:val="00A620BB"/>
    <w:rsid w:val="00A621A8"/>
    <w:rsid w:val="00A627AF"/>
    <w:rsid w:val="00A64DC4"/>
    <w:rsid w:val="00A64EB9"/>
    <w:rsid w:val="00A663AD"/>
    <w:rsid w:val="00A67E32"/>
    <w:rsid w:val="00A7126C"/>
    <w:rsid w:val="00A71554"/>
    <w:rsid w:val="00A72521"/>
    <w:rsid w:val="00A73B9B"/>
    <w:rsid w:val="00A73C9F"/>
    <w:rsid w:val="00A74939"/>
    <w:rsid w:val="00A74984"/>
    <w:rsid w:val="00A8049E"/>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749"/>
    <w:rsid w:val="00A965E6"/>
    <w:rsid w:val="00A9780C"/>
    <w:rsid w:val="00AA1BC8"/>
    <w:rsid w:val="00AA1EA2"/>
    <w:rsid w:val="00AA2C22"/>
    <w:rsid w:val="00AA3CCD"/>
    <w:rsid w:val="00AA40A5"/>
    <w:rsid w:val="00AA6663"/>
    <w:rsid w:val="00AA6A71"/>
    <w:rsid w:val="00AB018A"/>
    <w:rsid w:val="00AB038C"/>
    <w:rsid w:val="00AB1540"/>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1F33"/>
    <w:rsid w:val="00AD6B39"/>
    <w:rsid w:val="00AD6B79"/>
    <w:rsid w:val="00AD7818"/>
    <w:rsid w:val="00AE20B4"/>
    <w:rsid w:val="00AE45C0"/>
    <w:rsid w:val="00AE7D7C"/>
    <w:rsid w:val="00AF1A34"/>
    <w:rsid w:val="00AF22F6"/>
    <w:rsid w:val="00AF3ECC"/>
    <w:rsid w:val="00AF5B14"/>
    <w:rsid w:val="00AF6846"/>
    <w:rsid w:val="00AF6C13"/>
    <w:rsid w:val="00AF7DAE"/>
    <w:rsid w:val="00B026F7"/>
    <w:rsid w:val="00B0554D"/>
    <w:rsid w:val="00B05679"/>
    <w:rsid w:val="00B1351D"/>
    <w:rsid w:val="00B14188"/>
    <w:rsid w:val="00B15F6D"/>
    <w:rsid w:val="00B162DF"/>
    <w:rsid w:val="00B20B46"/>
    <w:rsid w:val="00B20ED1"/>
    <w:rsid w:val="00B22A9B"/>
    <w:rsid w:val="00B2408D"/>
    <w:rsid w:val="00B24D8D"/>
    <w:rsid w:val="00B26F71"/>
    <w:rsid w:val="00B303AF"/>
    <w:rsid w:val="00B325AA"/>
    <w:rsid w:val="00B3537E"/>
    <w:rsid w:val="00B36972"/>
    <w:rsid w:val="00B3765C"/>
    <w:rsid w:val="00B41602"/>
    <w:rsid w:val="00B42F80"/>
    <w:rsid w:val="00B448FB"/>
    <w:rsid w:val="00B44AC0"/>
    <w:rsid w:val="00B45218"/>
    <w:rsid w:val="00B45AE8"/>
    <w:rsid w:val="00B45FF9"/>
    <w:rsid w:val="00B46157"/>
    <w:rsid w:val="00B46A12"/>
    <w:rsid w:val="00B4744B"/>
    <w:rsid w:val="00B47E69"/>
    <w:rsid w:val="00B5044A"/>
    <w:rsid w:val="00B510A4"/>
    <w:rsid w:val="00B51954"/>
    <w:rsid w:val="00B53477"/>
    <w:rsid w:val="00B54730"/>
    <w:rsid w:val="00B54D85"/>
    <w:rsid w:val="00B60388"/>
    <w:rsid w:val="00B6067B"/>
    <w:rsid w:val="00B60D8D"/>
    <w:rsid w:val="00B61C80"/>
    <w:rsid w:val="00B62149"/>
    <w:rsid w:val="00B627B3"/>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3177"/>
    <w:rsid w:val="00BB3E82"/>
    <w:rsid w:val="00BB72F3"/>
    <w:rsid w:val="00BB752B"/>
    <w:rsid w:val="00BB7CF0"/>
    <w:rsid w:val="00BB7E08"/>
    <w:rsid w:val="00BC3441"/>
    <w:rsid w:val="00BC50C5"/>
    <w:rsid w:val="00BC7706"/>
    <w:rsid w:val="00BC77A9"/>
    <w:rsid w:val="00BC7B05"/>
    <w:rsid w:val="00BC7C5E"/>
    <w:rsid w:val="00BD0A07"/>
    <w:rsid w:val="00BD1A0A"/>
    <w:rsid w:val="00BD1AA6"/>
    <w:rsid w:val="00BD5693"/>
    <w:rsid w:val="00BD6E08"/>
    <w:rsid w:val="00BE018E"/>
    <w:rsid w:val="00BE0835"/>
    <w:rsid w:val="00BE1CE1"/>
    <w:rsid w:val="00BE267B"/>
    <w:rsid w:val="00BE550E"/>
    <w:rsid w:val="00BE559E"/>
    <w:rsid w:val="00BE5CC6"/>
    <w:rsid w:val="00BF1493"/>
    <w:rsid w:val="00BF3E59"/>
    <w:rsid w:val="00BF46FE"/>
    <w:rsid w:val="00BF532F"/>
    <w:rsid w:val="00BF557C"/>
    <w:rsid w:val="00BF5F3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5DF6"/>
    <w:rsid w:val="00C3623E"/>
    <w:rsid w:val="00C36DBE"/>
    <w:rsid w:val="00C3792D"/>
    <w:rsid w:val="00C37CBC"/>
    <w:rsid w:val="00C40AB9"/>
    <w:rsid w:val="00C4605B"/>
    <w:rsid w:val="00C46A4E"/>
    <w:rsid w:val="00C46E0F"/>
    <w:rsid w:val="00C472E9"/>
    <w:rsid w:val="00C47707"/>
    <w:rsid w:val="00C50D82"/>
    <w:rsid w:val="00C52406"/>
    <w:rsid w:val="00C52C5D"/>
    <w:rsid w:val="00C52FC9"/>
    <w:rsid w:val="00C53C19"/>
    <w:rsid w:val="00C53D58"/>
    <w:rsid w:val="00C55092"/>
    <w:rsid w:val="00C56EB7"/>
    <w:rsid w:val="00C57B0F"/>
    <w:rsid w:val="00C6116A"/>
    <w:rsid w:val="00C62055"/>
    <w:rsid w:val="00C62592"/>
    <w:rsid w:val="00C6391A"/>
    <w:rsid w:val="00C65C76"/>
    <w:rsid w:val="00C65C7C"/>
    <w:rsid w:val="00C67F4E"/>
    <w:rsid w:val="00C70AB2"/>
    <w:rsid w:val="00C70ADB"/>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3AE1"/>
    <w:rsid w:val="00C95A8B"/>
    <w:rsid w:val="00C961D8"/>
    <w:rsid w:val="00C97D1D"/>
    <w:rsid w:val="00CA1E4C"/>
    <w:rsid w:val="00CA39D0"/>
    <w:rsid w:val="00CA4EEF"/>
    <w:rsid w:val="00CA5FB2"/>
    <w:rsid w:val="00CA6F05"/>
    <w:rsid w:val="00CA752E"/>
    <w:rsid w:val="00CA75DA"/>
    <w:rsid w:val="00CA7C47"/>
    <w:rsid w:val="00CB0120"/>
    <w:rsid w:val="00CB21A9"/>
    <w:rsid w:val="00CB24A8"/>
    <w:rsid w:val="00CB312D"/>
    <w:rsid w:val="00CB3876"/>
    <w:rsid w:val="00CB4BE0"/>
    <w:rsid w:val="00CB54F1"/>
    <w:rsid w:val="00CB7057"/>
    <w:rsid w:val="00CC0427"/>
    <w:rsid w:val="00CC31B6"/>
    <w:rsid w:val="00CC3A70"/>
    <w:rsid w:val="00CC6031"/>
    <w:rsid w:val="00CC6DCF"/>
    <w:rsid w:val="00CC76A6"/>
    <w:rsid w:val="00CD1962"/>
    <w:rsid w:val="00CD46AF"/>
    <w:rsid w:val="00CD47DB"/>
    <w:rsid w:val="00CD4836"/>
    <w:rsid w:val="00CD553F"/>
    <w:rsid w:val="00CD5B65"/>
    <w:rsid w:val="00CD74EE"/>
    <w:rsid w:val="00CD7F07"/>
    <w:rsid w:val="00CE35EB"/>
    <w:rsid w:val="00CE5174"/>
    <w:rsid w:val="00CF202C"/>
    <w:rsid w:val="00CF20E9"/>
    <w:rsid w:val="00CF22BA"/>
    <w:rsid w:val="00CF40E6"/>
    <w:rsid w:val="00CF5AAF"/>
    <w:rsid w:val="00CF7072"/>
    <w:rsid w:val="00CF7A78"/>
    <w:rsid w:val="00D01711"/>
    <w:rsid w:val="00D0211F"/>
    <w:rsid w:val="00D039C0"/>
    <w:rsid w:val="00D1116B"/>
    <w:rsid w:val="00D11ABF"/>
    <w:rsid w:val="00D13182"/>
    <w:rsid w:val="00D1346F"/>
    <w:rsid w:val="00D151AD"/>
    <w:rsid w:val="00D219EC"/>
    <w:rsid w:val="00D21AE1"/>
    <w:rsid w:val="00D22D76"/>
    <w:rsid w:val="00D232F6"/>
    <w:rsid w:val="00D24527"/>
    <w:rsid w:val="00D24BE2"/>
    <w:rsid w:val="00D25339"/>
    <w:rsid w:val="00D26002"/>
    <w:rsid w:val="00D27785"/>
    <w:rsid w:val="00D30FEE"/>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471D"/>
    <w:rsid w:val="00D54C02"/>
    <w:rsid w:val="00D5671C"/>
    <w:rsid w:val="00D60B79"/>
    <w:rsid w:val="00D61083"/>
    <w:rsid w:val="00D6125F"/>
    <w:rsid w:val="00D6173B"/>
    <w:rsid w:val="00D6205D"/>
    <w:rsid w:val="00D633FA"/>
    <w:rsid w:val="00D63410"/>
    <w:rsid w:val="00D659E7"/>
    <w:rsid w:val="00D66E3E"/>
    <w:rsid w:val="00D701F1"/>
    <w:rsid w:val="00D70AF7"/>
    <w:rsid w:val="00D70DE9"/>
    <w:rsid w:val="00D719A3"/>
    <w:rsid w:val="00D71F60"/>
    <w:rsid w:val="00D721CE"/>
    <w:rsid w:val="00D72462"/>
    <w:rsid w:val="00D73AD7"/>
    <w:rsid w:val="00D73FB6"/>
    <w:rsid w:val="00D75B6A"/>
    <w:rsid w:val="00D76045"/>
    <w:rsid w:val="00D760F8"/>
    <w:rsid w:val="00D76E9C"/>
    <w:rsid w:val="00D7730A"/>
    <w:rsid w:val="00D80781"/>
    <w:rsid w:val="00D80AD2"/>
    <w:rsid w:val="00D80F39"/>
    <w:rsid w:val="00D82CF8"/>
    <w:rsid w:val="00D82ED4"/>
    <w:rsid w:val="00D8305A"/>
    <w:rsid w:val="00D856F0"/>
    <w:rsid w:val="00D917CC"/>
    <w:rsid w:val="00D91FA6"/>
    <w:rsid w:val="00D93508"/>
    <w:rsid w:val="00D93907"/>
    <w:rsid w:val="00D93B28"/>
    <w:rsid w:val="00D94595"/>
    <w:rsid w:val="00D95819"/>
    <w:rsid w:val="00D9684E"/>
    <w:rsid w:val="00D9737F"/>
    <w:rsid w:val="00DA092E"/>
    <w:rsid w:val="00DA1006"/>
    <w:rsid w:val="00DA2971"/>
    <w:rsid w:val="00DA2DE2"/>
    <w:rsid w:val="00DA3097"/>
    <w:rsid w:val="00DA440A"/>
    <w:rsid w:val="00DA5644"/>
    <w:rsid w:val="00DA6841"/>
    <w:rsid w:val="00DB030F"/>
    <w:rsid w:val="00DB032C"/>
    <w:rsid w:val="00DB1BF9"/>
    <w:rsid w:val="00DB6077"/>
    <w:rsid w:val="00DB62A5"/>
    <w:rsid w:val="00DB77DD"/>
    <w:rsid w:val="00DC2A34"/>
    <w:rsid w:val="00DC5E34"/>
    <w:rsid w:val="00DC7460"/>
    <w:rsid w:val="00DC7EA3"/>
    <w:rsid w:val="00DD1593"/>
    <w:rsid w:val="00DD3504"/>
    <w:rsid w:val="00DD58B4"/>
    <w:rsid w:val="00DD6F38"/>
    <w:rsid w:val="00DD7E77"/>
    <w:rsid w:val="00DE05E4"/>
    <w:rsid w:val="00DE15C1"/>
    <w:rsid w:val="00DE1D08"/>
    <w:rsid w:val="00DE3D62"/>
    <w:rsid w:val="00DE587F"/>
    <w:rsid w:val="00DE5F8A"/>
    <w:rsid w:val="00DE7057"/>
    <w:rsid w:val="00DE7DF5"/>
    <w:rsid w:val="00DF0A92"/>
    <w:rsid w:val="00DF136F"/>
    <w:rsid w:val="00DF3547"/>
    <w:rsid w:val="00DF3E0A"/>
    <w:rsid w:val="00DF5C5B"/>
    <w:rsid w:val="00DF6E1C"/>
    <w:rsid w:val="00E0027F"/>
    <w:rsid w:val="00E0081C"/>
    <w:rsid w:val="00E01BF6"/>
    <w:rsid w:val="00E0260D"/>
    <w:rsid w:val="00E02A56"/>
    <w:rsid w:val="00E02DAF"/>
    <w:rsid w:val="00E02E55"/>
    <w:rsid w:val="00E03FC5"/>
    <w:rsid w:val="00E053C9"/>
    <w:rsid w:val="00E069FB"/>
    <w:rsid w:val="00E06D0C"/>
    <w:rsid w:val="00E07772"/>
    <w:rsid w:val="00E11205"/>
    <w:rsid w:val="00E11EB7"/>
    <w:rsid w:val="00E12782"/>
    <w:rsid w:val="00E16D6C"/>
    <w:rsid w:val="00E16DAD"/>
    <w:rsid w:val="00E222E3"/>
    <w:rsid w:val="00E24FDE"/>
    <w:rsid w:val="00E25567"/>
    <w:rsid w:val="00E263A1"/>
    <w:rsid w:val="00E27514"/>
    <w:rsid w:val="00E275EE"/>
    <w:rsid w:val="00E277EE"/>
    <w:rsid w:val="00E301C3"/>
    <w:rsid w:val="00E31315"/>
    <w:rsid w:val="00E33A91"/>
    <w:rsid w:val="00E35E81"/>
    <w:rsid w:val="00E365AC"/>
    <w:rsid w:val="00E4221A"/>
    <w:rsid w:val="00E42296"/>
    <w:rsid w:val="00E4249A"/>
    <w:rsid w:val="00E433DD"/>
    <w:rsid w:val="00E43F37"/>
    <w:rsid w:val="00E457B0"/>
    <w:rsid w:val="00E46E75"/>
    <w:rsid w:val="00E47612"/>
    <w:rsid w:val="00E478FB"/>
    <w:rsid w:val="00E50AFC"/>
    <w:rsid w:val="00E5259F"/>
    <w:rsid w:val="00E53385"/>
    <w:rsid w:val="00E539D1"/>
    <w:rsid w:val="00E54E43"/>
    <w:rsid w:val="00E578FC"/>
    <w:rsid w:val="00E60962"/>
    <w:rsid w:val="00E6113A"/>
    <w:rsid w:val="00E61781"/>
    <w:rsid w:val="00E61F8A"/>
    <w:rsid w:val="00E625CB"/>
    <w:rsid w:val="00E62F34"/>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A75C8"/>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4408"/>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107D"/>
    <w:rsid w:val="00F321D5"/>
    <w:rsid w:val="00F322A5"/>
    <w:rsid w:val="00F325FD"/>
    <w:rsid w:val="00F34984"/>
    <w:rsid w:val="00F373FB"/>
    <w:rsid w:val="00F37FD9"/>
    <w:rsid w:val="00F40741"/>
    <w:rsid w:val="00F408E8"/>
    <w:rsid w:val="00F424A2"/>
    <w:rsid w:val="00F43EE5"/>
    <w:rsid w:val="00F44E0B"/>
    <w:rsid w:val="00F47C3F"/>
    <w:rsid w:val="00F47C5B"/>
    <w:rsid w:val="00F56316"/>
    <w:rsid w:val="00F57626"/>
    <w:rsid w:val="00F57E80"/>
    <w:rsid w:val="00F57F23"/>
    <w:rsid w:val="00F610A5"/>
    <w:rsid w:val="00F6150F"/>
    <w:rsid w:val="00F61924"/>
    <w:rsid w:val="00F6258A"/>
    <w:rsid w:val="00F646BC"/>
    <w:rsid w:val="00F70FFE"/>
    <w:rsid w:val="00F7125F"/>
    <w:rsid w:val="00F718C0"/>
    <w:rsid w:val="00F73D1E"/>
    <w:rsid w:val="00F7444E"/>
    <w:rsid w:val="00F768F0"/>
    <w:rsid w:val="00F76C5B"/>
    <w:rsid w:val="00F80146"/>
    <w:rsid w:val="00F80ED7"/>
    <w:rsid w:val="00F81E21"/>
    <w:rsid w:val="00F83813"/>
    <w:rsid w:val="00F83EC5"/>
    <w:rsid w:val="00F90246"/>
    <w:rsid w:val="00F92006"/>
    <w:rsid w:val="00F9354C"/>
    <w:rsid w:val="00F94499"/>
    <w:rsid w:val="00FA0930"/>
    <w:rsid w:val="00FA1E75"/>
    <w:rsid w:val="00FA227C"/>
    <w:rsid w:val="00FA2E43"/>
    <w:rsid w:val="00FA7B04"/>
    <w:rsid w:val="00FB0A06"/>
    <w:rsid w:val="00FB127A"/>
    <w:rsid w:val="00FB32BA"/>
    <w:rsid w:val="00FB6508"/>
    <w:rsid w:val="00FC0ECF"/>
    <w:rsid w:val="00FC1AAC"/>
    <w:rsid w:val="00FC3035"/>
    <w:rsid w:val="00FC5916"/>
    <w:rsid w:val="00FD287F"/>
    <w:rsid w:val="00FD2AE9"/>
    <w:rsid w:val="00FD3127"/>
    <w:rsid w:val="00FD42DC"/>
    <w:rsid w:val="00FD5D78"/>
    <w:rsid w:val="00FE0141"/>
    <w:rsid w:val="00FE09A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A2E43"/>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styleId="Naslov2" w:type="paragraph">
    <w:name w:val="heading 2"/>
    <w:basedOn w:val="Normal"/>
    <w:next w:val="Normal"/>
    <w:link w:val="Naslov2Char"/>
    <w:semiHidden/>
    <w:unhideWhenUsed/>
    <w:qFormat/>
    <w:rsid w:val="007C5AEA"/>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Naslov2Char" w:type="character">
    <w:name w:val="Naslov 2 Char"/>
    <w:basedOn w:val="Zadanifontodlomka"/>
    <w:link w:val="Naslov2"/>
    <w:semiHidden/>
    <w:rsid w:val="007C5AEA"/>
    <w:rPr>
      <w:rFonts w:cstheme="majorBidi" w:eastAsiaTheme="majorEastAsia" w:hAnsiTheme="majorHAnsi" w:asciiTheme="majorHAnsi"/>
      <w:b/>
      <w:bCs/>
      <w:color w:themeColor="accent1" w:val="4F81BD"/>
      <w:sz w:val="26"/>
      <w:szCs w:val="26"/>
    </w:rPr>
  </w:style>
  <w:style w:styleId="Istaknuto" w:type="character">
    <w:name w:val="Emphasis"/>
    <w:basedOn w:val="Zadanifontodlomka"/>
    <w:uiPriority w:val="20"/>
    <w:qFormat/>
    <w:rsid w:val="001459FB"/>
    <w:rPr>
      <w:b/>
      <w:bCs/>
      <w:i w:val="false"/>
      <w:iCs w:val="false"/>
    </w:rPr>
  </w:style>
  <w:style w:customStyle="true" w:styleId="st1" w:type="character">
    <w:name w:val="st1"/>
    <w:basedOn w:val="Zadanifontodlomka"/>
    <w:rsid w:val="001459FB"/>
  </w:style>
  <w:style w:styleId="Tekstrezerviranogmjesta" w:type="character">
    <w:name w:val="Placeholder Text"/>
    <w:basedOn w:val="Zadanifontodlomka"/>
    <w:uiPriority w:val="99"/>
    <w:semiHidden/>
    <w:rsid w:val="00077646"/>
    <w:rPr>
      <w:color w:val="808080"/>
      <w:bdr w:space="0" w:sz="0" w:color="auto" w:val="none"/>
      <w:shd w:fill="CCFFFF" w:color="auto" w:val="clear"/>
    </w:rPr>
  </w:style>
  <w:style w:customStyle="true" w:styleId="eSPISCCParagraphDefaultFont" w:type="character">
    <w:name w:val="eSPIS_CC_Paragraph Default Font"/>
    <w:basedOn w:val="Zadanifontodlomka"/>
    <w:rsid w:val="0007764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77646"/>
    <w:rPr>
      <w:bdr w:space="0" w:sz="0" w:color="auto" w:val="none"/>
      <w:shd w:fill="FFFFCC" w:color="auto" w:val="clear"/>
      <w:lang w:val="hr-HR"/>
    </w:rPr>
  </w:style>
  <w:style w:customStyle="true" w:styleId="PozadinaSvijetloCrvena" w:type="character">
    <w:name w:val="Pozadina_SvijetloCrvena"/>
    <w:basedOn w:val="eSPISCCParagraphDefaultFont"/>
    <w:rsid w:val="0007764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7764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A2E43"/>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styleId="Naslov2" w:type="paragraph">
    <w:name w:val="heading 2"/>
    <w:basedOn w:val="Normal"/>
    <w:next w:val="Normal"/>
    <w:link w:val="Naslov2Char"/>
    <w:semiHidden/>
    <w:unhideWhenUsed/>
    <w:qFormat/>
    <w:rsid w:val="007C5AEA"/>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Naslov2Char" w:type="character">
    <w:name w:val="Naslov 2 Char"/>
    <w:basedOn w:val="Zadanifontodlomka"/>
    <w:link w:val="Naslov2"/>
    <w:semiHidden/>
    <w:rsid w:val="007C5AEA"/>
    <w:rPr>
      <w:rFonts w:asciiTheme="majorHAnsi" w:cstheme="majorBidi" w:eastAsiaTheme="majorEastAsia" w:hAnsiTheme="majorHAnsi"/>
      <w:b/>
      <w:bCs/>
      <w:color w:themeColor="accent1" w:val="4F81BD"/>
      <w:sz w:val="26"/>
      <w:szCs w:val="26"/>
    </w:rPr>
  </w:style>
  <w:style w:styleId="Istaknuto" w:type="character">
    <w:name w:val="Emphasis"/>
    <w:basedOn w:val="Zadanifontodlomka"/>
    <w:uiPriority w:val="20"/>
    <w:qFormat/>
    <w:rsid w:val="001459FB"/>
    <w:rPr>
      <w:b/>
      <w:bCs/>
      <w:i w:val="0"/>
      <w:iCs w:val="0"/>
    </w:rPr>
  </w:style>
  <w:style w:customStyle="1" w:styleId="st1" w:type="character">
    <w:name w:val="st1"/>
    <w:basedOn w:val="Zadanifontodlomka"/>
    <w:rsid w:val="001459FB"/>
  </w:style>
  <w:style w:styleId="Tekstrezerviranogmjesta" w:type="character">
    <w:name w:val="Placeholder Text"/>
    <w:basedOn w:val="Zadanifontodlomka"/>
    <w:uiPriority w:val="99"/>
    <w:semiHidden/>
    <w:rsid w:val="00077646"/>
    <w:rPr>
      <w:color w:val="808080"/>
      <w:bdr w:color="auto" w:space="0" w:sz="0" w:val="none"/>
      <w:shd w:color="auto" w:fill="CCFFFF" w:val="clear"/>
    </w:rPr>
  </w:style>
  <w:style w:customStyle="1" w:styleId="eSPISCCParagraphDefaultFont" w:type="character">
    <w:name w:val="eSPIS_CC_Paragraph Default Font"/>
    <w:basedOn w:val="Zadanifontodlomka"/>
    <w:rsid w:val="0007764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77646"/>
    <w:rPr>
      <w:bdr w:color="auto" w:space="0" w:sz="0" w:val="none"/>
      <w:shd w:color="auto" w:fill="FFFFCC" w:val="clear"/>
      <w:lang w:val="hr-HR"/>
    </w:rPr>
  </w:style>
  <w:style w:customStyle="1" w:styleId="PozadinaSvijetloCrvena" w:type="character">
    <w:name w:val="Pozadina_SvijetloCrvena"/>
    <w:basedOn w:val="eSPISCCParagraphDefaultFont"/>
    <w:rsid w:val="0007764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7764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51528858">
      <w:bodyDiv w:val="true"/>
      <w:marLeft w:val="0"/>
      <w:marRight w:val="0"/>
      <w:marTop w:val="0"/>
      <w:marBottom w:val="0"/>
      <w:divBdr>
        <w:top w:space="0" w:sz="0" w:color="auto" w:val="none"/>
        <w:left w:space="0" w:sz="0" w:color="auto" w:val="none"/>
        <w:bottom w:space="0" w:sz="0" w:color="auto" w:val="none"/>
        <w:right w:space="0" w:sz="0" w:color="auto" w:val="none"/>
      </w:divBdr>
    </w:div>
    <w:div w:id="154420747">
      <w:bodyDiv w:val="true"/>
      <w:marLeft w:val="0"/>
      <w:marRight w:val="0"/>
      <w:marTop w:val="0"/>
      <w:marBottom w:val="0"/>
      <w:divBdr>
        <w:top w:space="0" w:sz="0" w:color="auto" w:val="none"/>
        <w:left w:space="0" w:sz="0" w:color="auto" w:val="none"/>
        <w:bottom w:space="0" w:sz="0" w:color="auto" w:val="none"/>
        <w:right w:space="0" w:sz="0" w:color="auto" w:val="none"/>
      </w:divBdr>
    </w:div>
    <w:div w:id="338852117">
      <w:bodyDiv w:val="true"/>
      <w:marLeft w:val="0"/>
      <w:marRight w:val="0"/>
      <w:marTop w:val="0"/>
      <w:marBottom w:val="0"/>
      <w:divBdr>
        <w:top w:space="0" w:sz="0" w:color="auto" w:val="none"/>
        <w:left w:space="0" w:sz="0" w:color="auto" w:val="none"/>
        <w:bottom w:space="0" w:sz="0" w:color="auto" w:val="none"/>
        <w:right w:space="0" w:sz="0" w:color="auto" w:val="none"/>
      </w:divBdr>
    </w:div>
    <w:div w:id="440297089">
      <w:bodyDiv w:val="true"/>
      <w:marLeft w:val="0"/>
      <w:marRight w:val="0"/>
      <w:marTop w:val="0"/>
      <w:marBottom w:val="0"/>
      <w:divBdr>
        <w:top w:space="0" w:sz="0" w:color="auto" w:val="none"/>
        <w:left w:space="0" w:sz="0" w:color="auto" w:val="none"/>
        <w:bottom w:space="0" w:sz="0" w:color="auto" w:val="none"/>
        <w:right w:space="0" w:sz="0" w:color="auto" w:val="none"/>
      </w:divBdr>
    </w:div>
    <w:div w:id="465196154">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5045899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8413153">
      <w:bodyDiv w:val="true"/>
      <w:marLeft w:val="0"/>
      <w:marRight w:val="0"/>
      <w:marTop w:val="0"/>
      <w:marBottom w:val="0"/>
      <w:divBdr>
        <w:top w:space="0" w:sz="0" w:color="auto" w:val="none"/>
        <w:left w:space="0" w:sz="0" w:color="auto" w:val="none"/>
        <w:bottom w:space="0" w:sz="0" w:color="auto" w:val="none"/>
        <w:right w:space="0" w:sz="0" w:color="auto" w:val="none"/>
      </w:divBdr>
    </w:div>
    <w:div w:id="64018708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396832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66724322">
      <w:bodyDiv w:val="true"/>
      <w:marLeft w:val="0"/>
      <w:marRight w:val="0"/>
      <w:marTop w:val="0"/>
      <w:marBottom w:val="0"/>
      <w:divBdr>
        <w:top w:space="0" w:sz="0" w:color="auto" w:val="none"/>
        <w:left w:space="0" w:sz="0" w:color="auto" w:val="none"/>
        <w:bottom w:space="0" w:sz="0" w:color="auto" w:val="none"/>
        <w:right w:space="0" w:sz="0" w:color="auto" w:val="none"/>
      </w:divBdr>
    </w:div>
    <w:div w:id="875387990">
      <w:bodyDiv w:val="true"/>
      <w:marLeft w:val="0"/>
      <w:marRight w:val="0"/>
      <w:marTop w:val="0"/>
      <w:marBottom w:val="0"/>
      <w:divBdr>
        <w:top w:space="0" w:sz="0" w:color="auto" w:val="none"/>
        <w:left w:space="0" w:sz="0" w:color="auto" w:val="none"/>
        <w:bottom w:space="0" w:sz="0" w:color="auto" w:val="none"/>
        <w:right w:space="0" w:sz="0" w:color="auto" w:val="none"/>
      </w:divBdr>
    </w:div>
    <w:div w:id="927884604">
      <w:bodyDiv w:val="true"/>
      <w:marLeft w:val="0"/>
      <w:marRight w:val="0"/>
      <w:marTop w:val="0"/>
      <w:marBottom w:val="0"/>
      <w:divBdr>
        <w:top w:space="0" w:sz="0" w:color="auto" w:val="none"/>
        <w:left w:space="0" w:sz="0" w:color="auto" w:val="none"/>
        <w:bottom w:space="0" w:sz="0" w:color="auto" w:val="none"/>
        <w:right w:space="0" w:sz="0" w:color="auto" w:val="none"/>
      </w:divBdr>
    </w:div>
    <w:div w:id="941646969">
      <w:bodyDiv w:val="true"/>
      <w:marLeft w:val="0"/>
      <w:marRight w:val="0"/>
      <w:marTop w:val="0"/>
      <w:marBottom w:val="0"/>
      <w:divBdr>
        <w:top w:space="0" w:sz="0" w:color="auto" w:val="none"/>
        <w:left w:space="0" w:sz="0" w:color="auto" w:val="none"/>
        <w:bottom w:space="0" w:sz="0" w:color="auto" w:val="none"/>
        <w:right w:space="0" w:sz="0" w:color="auto" w:val="none"/>
      </w:divBdr>
    </w:div>
    <w:div w:id="959342267">
      <w:bodyDiv w:val="true"/>
      <w:marLeft w:val="0"/>
      <w:marRight w:val="0"/>
      <w:marTop w:val="0"/>
      <w:marBottom w:val="0"/>
      <w:divBdr>
        <w:top w:space="0" w:sz="0" w:color="auto" w:val="none"/>
        <w:left w:space="0" w:sz="0" w:color="auto" w:val="none"/>
        <w:bottom w:space="0" w:sz="0" w:color="auto" w:val="none"/>
        <w:right w:space="0" w:sz="0" w:color="auto" w:val="none"/>
      </w:divBdr>
    </w:div>
    <w:div w:id="969750608">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99385162">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7008454">
      <w:bodyDiv w:val="true"/>
      <w:marLeft w:val="0"/>
      <w:marRight w:val="0"/>
      <w:marTop w:val="0"/>
      <w:marBottom w:val="0"/>
      <w:divBdr>
        <w:top w:space="0" w:sz="0" w:color="auto" w:val="none"/>
        <w:left w:space="0" w:sz="0" w:color="auto" w:val="none"/>
        <w:bottom w:space="0" w:sz="0" w:color="auto" w:val="none"/>
        <w:right w:space="0" w:sz="0" w:color="auto" w:val="none"/>
      </w:divBdr>
    </w:div>
    <w:div w:id="1056899787">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041906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27044208">
      <w:bodyDiv w:val="true"/>
      <w:marLeft w:val="0"/>
      <w:marRight w:val="0"/>
      <w:marTop w:val="0"/>
      <w:marBottom w:val="0"/>
      <w:divBdr>
        <w:top w:space="0" w:sz="0" w:color="auto" w:val="none"/>
        <w:left w:space="0" w:sz="0" w:color="auto" w:val="none"/>
        <w:bottom w:space="0" w:sz="0" w:color="auto" w:val="none"/>
        <w:right w:space="0" w:sz="0" w:color="auto" w:val="none"/>
      </w:divBdr>
    </w:div>
    <w:div w:id="116655788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5673457">
      <w:bodyDiv w:val="true"/>
      <w:marLeft w:val="0"/>
      <w:marRight w:val="0"/>
      <w:marTop w:val="0"/>
      <w:marBottom w:val="0"/>
      <w:divBdr>
        <w:top w:space="0" w:sz="0" w:color="auto" w:val="none"/>
        <w:left w:space="0" w:sz="0" w:color="auto" w:val="none"/>
        <w:bottom w:space="0" w:sz="0" w:color="auto" w:val="none"/>
        <w:right w:space="0" w:sz="0" w:color="auto" w:val="none"/>
      </w:divBdr>
    </w:div>
    <w:div w:id="1240411121">
      <w:bodyDiv w:val="true"/>
      <w:marLeft w:val="0"/>
      <w:marRight w:val="0"/>
      <w:marTop w:val="0"/>
      <w:marBottom w:val="0"/>
      <w:divBdr>
        <w:top w:space="0" w:sz="0" w:color="auto" w:val="none"/>
        <w:left w:space="0" w:sz="0" w:color="auto" w:val="none"/>
        <w:bottom w:space="0" w:sz="0" w:color="auto" w:val="none"/>
        <w:right w:space="0" w:sz="0" w:color="auto" w:val="none"/>
      </w:divBdr>
    </w:div>
    <w:div w:id="1251936341">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60082487">
      <w:bodyDiv w:val="true"/>
      <w:marLeft w:val="0"/>
      <w:marRight w:val="0"/>
      <w:marTop w:val="0"/>
      <w:marBottom w:val="0"/>
      <w:divBdr>
        <w:top w:space="0" w:sz="0" w:color="auto" w:val="none"/>
        <w:left w:space="0" w:sz="0" w:color="auto" w:val="none"/>
        <w:bottom w:space="0" w:sz="0" w:color="auto" w:val="none"/>
        <w:right w:space="0" w:sz="0" w:color="auto" w:val="none"/>
      </w:divBdr>
    </w:div>
    <w:div w:id="13716835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4568906">
      <w:bodyDiv w:val="true"/>
      <w:marLeft w:val="0"/>
      <w:marRight w:val="0"/>
      <w:marTop w:val="0"/>
      <w:marBottom w:val="0"/>
      <w:divBdr>
        <w:top w:space="0" w:sz="0" w:color="auto" w:val="none"/>
        <w:left w:space="0" w:sz="0" w:color="auto" w:val="none"/>
        <w:bottom w:space="0" w:sz="0" w:color="auto" w:val="none"/>
        <w:right w:space="0" w:sz="0" w:color="auto" w:val="none"/>
      </w:divBdr>
    </w:div>
    <w:div w:id="1488278702">
      <w:bodyDiv w:val="true"/>
      <w:marLeft w:val="0"/>
      <w:marRight w:val="0"/>
      <w:marTop w:val="0"/>
      <w:marBottom w:val="0"/>
      <w:divBdr>
        <w:top w:space="0" w:sz="0" w:color="auto" w:val="none"/>
        <w:left w:space="0" w:sz="0" w:color="auto" w:val="none"/>
        <w:bottom w:space="0" w:sz="0" w:color="auto" w:val="none"/>
        <w:right w:space="0" w:sz="0" w:color="auto" w:val="none"/>
      </w:divBdr>
    </w:div>
    <w:div w:id="1552425837">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93277359">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9525951">
      <w:bodyDiv w:val="true"/>
      <w:marLeft w:val="0"/>
      <w:marRight w:val="0"/>
      <w:marTop w:val="0"/>
      <w:marBottom w:val="0"/>
      <w:divBdr>
        <w:top w:space="0" w:sz="0" w:color="auto" w:val="none"/>
        <w:left w:space="0" w:sz="0" w:color="auto" w:val="none"/>
        <w:bottom w:space="0" w:sz="0" w:color="auto" w:val="none"/>
        <w:right w:space="0" w:sz="0" w:color="auto" w:val="none"/>
      </w:divBdr>
    </w:div>
    <w:div w:id="172262895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4828825">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2783721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9622225">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2805357">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0463838">
      <w:bodyDiv w:val="true"/>
      <w:marLeft w:val="0"/>
      <w:marRight w:val="0"/>
      <w:marTop w:val="0"/>
      <w:marBottom w:val="0"/>
      <w:divBdr>
        <w:top w:space="0" w:sz="0" w:color="auto" w:val="none"/>
        <w:left w:space="0" w:sz="0" w:color="auto" w:val="none"/>
        <w:bottom w:space="0" w:sz="0" w:color="auto" w:val="none"/>
        <w:right w:space="0" w:sz="0" w:color="auto" w:val="none"/>
      </w:divBdr>
    </w:div>
    <w:div w:id="21350553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2018.</izvorni_sadrzaj>
    <derivirana_varijabla naziv="DomainObject.DatumDonosenjaOdluke_1">19.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1053</izvorni_sadrzaj>
    <derivirana_varijabla naziv="DomainObject.Predmet.Broj_1">1053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srpnja 2018.</izvorni_sadrzaj>
    <derivirana_varijabla naziv="DomainObject.Predmet.DatumOsnivanja_1">31.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St-1053/2018</izvorni_sadrzaj>
    <derivirana_varijabla naziv="DomainObject.Predmet.OznakaBroj_1">St-1053/2018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MEDIUM IT j.d.o.o. za informatičke i ostale usluge zastupanog po punomoćniku Nikola Papratović</izvorni_sadrzaj>
    <derivirana_varijabla naziv="DomainObject.Predmet.ProtustrankaFormated_1">  MEDIUM IT j.d.o.o. za informatičke i ostale usluge zastupanog po punomoćniku Nikola Papratović</derivirana_varijabla>
  </DomainObject.Predmet.ProtustrankaFormated>
  <DomainObject.Predmet.ProtustrankaFormatedOIB>
    <izvorni_sadrzaj>  MEDIUM IT j.d.o.o. za informatičke i ostale usluge, OIB 48682424123 zastupanog po punomoćniku Nikola Papratović</izvorni_sadrzaj>
    <derivirana_varijabla naziv="DomainObject.Predmet.ProtustrankaFormatedOIB_1">  MEDIUM IT j.d.o.o. za informatičke i ostale usluge, OIB 48682424123 zastupanog po punomoćniku Nikola Papratović</derivirana_varijabla>
  </DomainObject.Predmet.ProtustrankaFormatedOIB>
  <DomainObject.Predmet.ProtustrankaFormatedWithAdress>
    <izvorni_sadrzaj> MEDIUM IT j.d.o.o. za informatičke i ostale usluge, Vijenac Gorana Zobundžije 16, 31000 Osijek zastupanog po punomoćniku Nikola Papratović</izvorni_sadrzaj>
    <derivirana_varijabla naziv="DomainObject.Predmet.ProtustrankaFormatedWithAdress_1"> MEDIUM IT j.d.o.o. za informatičke i ostale usluge, Vijenac Gorana Zobundžije 16, 31000 Osijek zastupanog po punomoćniku Nikola Papratović</derivirana_varijabla>
  </DomainObject.Predmet.ProtustrankaFormatedWithAdress>
  <DomainObject.Predmet.ProtustrankaFormatedWithAdressOIB>
    <izvorni_sadrzaj> MEDIUM IT j.d.o.o. za informatičke i ostale usluge, OIB 48682424123, Vijenac Gorana Zobundžije 16, 31000 Osijek zastupanog po punomoćniku Nikola Papratović</izvorni_sadrzaj>
    <derivirana_varijabla naziv="DomainObject.Predmet.ProtustrankaFormatedWithAdressOIB_1"> MEDIUM IT j.d.o.o. za informatičke i ostale usluge, OIB 48682424123, Vijenac Gorana Zobundžije 16, 31000 Osijek zastupanog po punomoćniku Nikola Papratović</derivirana_varijabla>
  </DomainObject.Predmet.ProtustrankaFormatedWithAdressOIB>
  <DomainObject.Predmet.ProtustrankaWithAdress>
    <izvorni_sadrzaj>MEDIUM IT j.d.o.o. za informatičke i ostale usluge Vijenac Gorana Zobundžije 16, 31000 Osijek</izvorni_sadrzaj>
    <derivirana_varijabla naziv="DomainObject.Predmet.ProtustrankaWithAdress_1">MEDIUM IT j.d.o.o. za informatičke i ostale usluge Vijenac Gorana Zobundžije 16, 31000 Osijek</derivirana_varijabla>
  </DomainObject.Predmet.ProtustrankaWithAdress>
  <DomainObject.Predmet.ProtustrankaWithAdressOIB>
    <izvorni_sadrzaj>MEDIUM IT j.d.o.o. za informatičke i ostale usluge, OIB 48682424123, Vijenac Gorana Zobundžije 16, 31000 Osijek</izvorni_sadrzaj>
    <derivirana_varijabla naziv="DomainObject.Predmet.ProtustrankaWithAdressOIB_1">MEDIUM IT j.d.o.o. za informatičke i ostale usluge, OIB 48682424123, Vijenac Gorana Zobundžije 16, 31000 Osijek</derivirana_varijabla>
  </DomainObject.Predmet.ProtustrankaWithAdressOIB>
  <DomainObject.Predmet.ProtustrankaNazivFormated>
    <izvorni_sadrzaj>MEDIUM IT j.d.o.o. za informatičke i ostale usluge</izvorni_sadrzaj>
    <derivirana_varijabla naziv="DomainObject.Predmet.ProtustrankaNazivFormated_1">MEDIUM IT j.d.o.o. za informatičke i ostale usluge</derivirana_varijabla>
  </DomainObject.Predmet.ProtustrankaNazivFormated>
  <DomainObject.Predmet.ProtustrankaNazivFormatedOIB>
    <izvorni_sadrzaj>MEDIUM IT j.d.o.o. za informatičke i ostale usluge, OIB 48682424123</izvorni_sadrzaj>
    <derivirana_varijabla naziv="DomainObject.Predmet.ProtustrankaNazivFormatedOIB_1">MEDIUM IT j.d.o.o. za informatičke i ostale usluge, OIB 48682424123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MEDIUM IT j.d.o.o. za informatičke i ostale usluge zastupanog po punomoćniku Nikola Papratović</item>
    </izvorni_sadrzaj>
    <derivirana_varijabla naziv="DomainObject.Predmet.ProtuStrankaListFormated_1">
      <item>MEDIUM IT j.d.o.o. za informatičke i ostale usluge zastupanog po punomoćniku Nikola Papratović</item>
    </derivirana_varijabla>
  </DomainObject.Predmet.ProtuStrankaListFormated>
  <DomainObject.Predmet.ProtuStrankaListFormatedOIB>
    <izvorni_sadrzaj>
      <item>MEDIUM IT j.d.o.o. za informatičke i ostale usluge, OIB 48682424123 zastupanog po punomoćniku Nikola Papratović</item>
    </izvorni_sadrzaj>
    <derivirana_varijabla naziv="DomainObject.Predmet.ProtuStrankaListFormatedOIB_1">
      <item>MEDIUM IT j.d.o.o. za informatičke i ostale usluge, OIB 48682424123 zastupanog po punomoćniku Nikola Papratović</item>
    </derivirana_varijabla>
  </DomainObject.Predmet.ProtuStrankaListFormatedOIB>
  <DomainObject.Predmet.ProtuStrankaListFormatedWithAdress>
    <izvorni_sadrzaj>
      <item>MEDIUM IT j.d.o.o. za informatičke i ostale usluge, Vijenac Gorana Zobundžije 16, 31000 Osijek zastupanog po punomoćniku Nikola Papratović</item>
    </izvorni_sadrzaj>
    <derivirana_varijabla naziv="DomainObject.Predmet.ProtuStrankaListFormatedWithAdress_1">
      <item>MEDIUM IT j.d.o.o. za informatičke i ostale usluge, Vijenac Gorana Zobundžije 16, 31000 Osijek zastupanog po punomoćniku Nikola Papratović</item>
    </derivirana_varijabla>
  </DomainObject.Predmet.ProtuStrankaListFormatedWithAdress>
  <DomainObject.Predmet.ProtuStrankaListFormatedWithAdressOIB>
    <izvorni_sadrzaj>
      <item>MEDIUM IT j.d.o.o. za informatičke i ostale usluge, OIB 48682424123, Vijenac Gorana Zobundžije 16, 31000 Osijek zastupanog po punomoćniku Nikola Papratović</item>
    </izvorni_sadrzaj>
    <derivirana_varijabla naziv="DomainObject.Predmet.ProtuStrankaListFormatedWithAdressOIB_1">
      <item>MEDIUM IT j.d.o.o. za informatičke i ostale usluge, OIB 48682424123, Vijenac Gorana Zobundžije 16, 31000 Osijek zastupanog po punomoćniku Nikola Papratović</item>
    </derivirana_varijabla>
  </DomainObject.Predmet.ProtuStrankaListFormatedWithAdressOIB>
  <DomainObject.Predmet.ProtuStrankaListNazivFormated>
    <izvorni_sadrzaj>
      <item>MEDIUM IT j.d.o.o. za informatičke i ostale usluge</item>
    </izvorni_sadrzaj>
    <derivirana_varijabla naziv="DomainObject.Predmet.ProtuStrankaListNazivFormated_1">
      <item>MEDIUM IT j.d.o.o. za informatičke i ostale usluge</item>
    </derivirana_varijabla>
  </DomainObject.Predmet.ProtuStrankaListNazivFormated>
  <DomainObject.Predmet.ProtuStrankaListNazivFormatedOIB>
    <izvorni_sadrzaj>
      <item>MEDIUM IT j.d.o.o. za informatičke i ostale usluge, OIB 48682424123</item>
    </izvorni_sadrzaj>
    <derivirana_varijabla naziv="DomainObject.Predmet.ProtuStrankaListNazivFormatedOIB_1">
      <item>MEDIUM IT j.d.o.o. za informatičke i ostale usluge, OIB 48682424123</item>
    </derivirana_varijabla>
  </DomainObject.Predmet.ProtuStrankaListNazivFormatedOIB>
  <DomainObject.Predmet.OstaliListFormated>
    <izvorni_sadrzaj>
      <item>Nikola Papratović punomoćnik sudionika u postupku MEDIUM IT j.d.o.o. za informatičke i ostale usluge</item>
      <item>Županijsko državno odvjetništvo u Osijeku</item>
    </izvorni_sadrzaj>
    <derivirana_varijabla naziv="DomainObject.Predmet.OstaliListFormated_1">
      <item>Nikola Papratović punomoćnik sudionika u postupku MEDIUM IT j.d.o.o. za informatičke i ostale usluge</item>
      <item>Županijsko državno odvjetništvo u Osijeku</item>
    </derivirana_varijabla>
  </DomainObject.Predmet.OstaliListFormated>
  <DomainObject.Predmet.OstaliListFormatedOIB>
    <izvorni_sadrzaj>
      <item>Nikola Papratović, OIB 96212860754 punomoćnik sudionika u postupku MEDIUM IT j.d.o.o. za informatičke i ostale usluge</item>
      <item>Županijsko državno odvjetništvo u Osijeku, OIB 61379160880</item>
    </izvorni_sadrzaj>
    <derivirana_varijabla naziv="DomainObject.Predmet.OstaliListFormatedOIB_1">
      <item>Nikola Papratović, OIB 96212860754 punomoćnik sudionika u postupku MEDIUM IT j.d.o.o. za informatičke i ostale usluge</item>
      <item>Županijsko državno odvjetništvo u Osijeku, OIB 61379160880</item>
    </derivirana_varijabla>
  </DomainObject.Predmet.OstaliListFormatedOIB>
  <DomainObject.Predmet.OstaliListFormatedWithAdress>
    <izvorni_sadrzaj>
      <item>Nikola Papratović, Vijenac Gorana Zobundžije 16, 31000 Osijek punomoćnik sudionika u postupku MEDIUM IT j.d.o.o. za informatičke i ostale usluge</item>
      <item>Županijsko državno odvjetništvo u Osijeku, Kapucinska 21, 31000 Osijek</item>
    </izvorni_sadrzaj>
    <derivirana_varijabla naziv="DomainObject.Predmet.OstaliListFormatedWithAdress_1">
      <item>Nikola Papratović, Vijenac Gorana Zobundžije 16, 31000 Osijek punomoćnik sudionika u postupku MEDIUM IT j.d.o.o. za informatičke i ostale usluge</item>
      <item>Županijsko državno odvjetništvo u Osijeku, Kapucinska 21, 31000 Osijek</item>
    </derivirana_varijabla>
  </DomainObject.Predmet.OstaliListFormatedWithAdress>
  <DomainObject.Predmet.OstaliListFormatedWithAdressOIB>
    <izvorni_sadrzaj>
      <item>Nikola Papratović, OIB 96212860754, Vijenac Gorana Zobundžije 16, 31000 Osijek punomoćnik sudionika u postupku MEDIUM IT j.d.o.o. za informatičke i ostale usluge</item>
      <item>Županijsko državno odvjetništvo u Osijeku, OIB 61379160880, Kapucinska 21, 31000 Osijek</item>
    </izvorni_sadrzaj>
    <derivirana_varijabla naziv="DomainObject.Predmet.OstaliListFormatedWithAdressOIB_1">
      <item>Nikola Papratović, OIB 96212860754, Vijenac Gorana Zobundžije 16, 31000 Osijek punomoćnik sudionika u postupku MEDIUM IT j.d.o.o. za informatičke i ostale usluge</item>
      <item>Županijsko državno odvjetništvo u Osijeku, OIB 61379160880, Kapucinska 21, 31000 Osijek</item>
    </derivirana_varijabla>
  </DomainObject.Predmet.OstaliListFormatedWithAdressOIB>
  <DomainObject.Predmet.OstaliListNazivFormated>
    <izvorni_sadrzaj>
      <item>Nikola Papratović</item>
      <item>Županijsko državno odvjetništvo u Osijeku</item>
    </izvorni_sadrzaj>
    <derivirana_varijabla naziv="DomainObject.Predmet.OstaliListNazivFormated_1">
      <item>Nikola Papratović</item>
      <item>Županijsko državno odvjetništvo u Osijeku</item>
    </derivirana_varijabla>
  </DomainObject.Predmet.OstaliListNazivFormated>
  <DomainObject.Predmet.OstaliListNazivFormatedOIB>
    <izvorni_sadrzaj>
      <item>Nikola Papratović, OIB 96212860754</item>
      <item>Županijsko državno odvjetništvo u Osijeku, OIB 61379160880</item>
    </izvorni_sadrzaj>
    <derivirana_varijabla naziv="DomainObject.Predmet.OstaliListNazivFormatedOIB_1">
      <item>Nikola Papratović, OIB 96212860754</item>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2018.</izvorni_sadrzaj>
    <derivirana_varijabla naziv="DomainObject.Datum_1">19. prosinca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MEDIUM IT j.d.o.o. za informatičke i ostale usluge</izvorni_sadrzaj>
    <derivirana_varijabla naziv="DomainObject.Predmet.ProtustrankaIDrugi_1">MEDIUM IT j.d.o.o. za informatičke i ostale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MEDIUM IT j.d.o.o. za informatičke i ostale usluge, OIB 48682424123, Vijenac Gorana Zobundžije 16, 31000 Osijek</izvorni_sadrzaj>
    <derivirana_varijabla naziv="DomainObject.Predmet.ProtustrankaIDrugiAdressOIB_1">MEDIUM IT j.d.o.o. za informatičke i ostale usluge, OIB 48682424123, Vijenac Gorana Zobundžije 16,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MEDIUM IT j.d.o.o. za informatičke i ostale usluge</item>
      <item>Nikola Papratović</item>
      <item>Županijsko državno odvjetništvo u Osijeku</item>
    </izvorni_sadrzaj>
    <derivirana_varijabla naziv="DomainObject.Predmet.SudioniciListNaziv_1">
      <item>FINA RC OSIJEK</item>
      <item>MEDIUM IT j.d.o.o. za informatičke i ostale usluge</item>
      <item>Nikola Papratović</item>
      <item>Županijsko državno odvjetništvo u Osijeku</item>
    </derivirana_varijabla>
  </DomainObject.Predmet.SudioniciListNaziv>
  <DomainObject.Predmet.SudioniciListAdressOIB>
    <izvorni_sadrzaj>
      <item>FINA RC OSIJEK, OIB 85821130368</item>
      <item>MEDIUM IT j.d.o.o. za informatičke i ostale usluge, OIB 48682424123, Vijenac Gorana Zobundžije 16,31000 Osijek</item>
      <item>Nikola Papratović, OIB 96212860754, Vijenac Gorana Zobundžije 16,31000 Osijek</item>
      <item>Županijsko državno odvjetništvo u Osijeku, OIB 61379160880, Kapucinska 21,31000 Osijek</item>
    </izvorni_sadrzaj>
    <derivirana_varijabla naziv="DomainObject.Predmet.SudioniciListAdressOIB_1">
      <item>FINA RC OSIJEK, OIB 85821130368</item>
      <item>MEDIUM IT j.d.o.o. za informatičke i ostale usluge, OIB 48682424123, Vijenac Gorana Zobundžije 16,31000 Osijek</item>
      <item>Nikola Papratović, OIB 96212860754, Vijenac Gorana Zobundžije 16,31000 Osijek</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48682424123</item>
      <item>, OIB 96212860754</item>
      <item>, OIB 61379160880</item>
    </izvorni_sadrzaj>
    <derivirana_varijabla naziv="DomainObject.Predmet.SudioniciListNazivOIB_1">
      <item>, OIB 85821130368</item>
      <item>, OIB 48682424123</item>
      <item>, OIB 96212860754</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Mikić, OIB 72220905423, Gundulićeva bb, 35400 Nova Gradiška</item>
    </izvorni_sadrzaj>
    <derivirana_varijabla naziv="DomainObject.Predmet.StecajniUpraviteljiListAddressOIB_1">
      <item>Ivan Mikić, OIB 72220905423, Gundulićeva bb, 35400 Nova Gradiška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prosinca 2018.</izvorni_sadrzaj>
    <derivirana_varijabla naziv="DomainObject.Predmet.DatumZadnjeOdrzaneSudskeRadnje_1">4. prosinca 2018.</derivirana_varijabla>
  </DomainObject.Predmet.DatumZadnjeOdrzaneSudskeRadnje>
  <DomainObject.PredzadnjaOdlukaIzPredmeta.DatumDonosenjaOdluke>
    <izvorni_sadrzaj>19. prosinca 2018.</izvorni_sadrzaj>
    <derivirana_varijabla naziv="DomainObject.PredzadnjaOdlukaIzPredmeta.DatumDonosenjaOdluke_1">19. prosinca 2018.</derivirana_varijabla>
  </DomainObject.PredzadnjaOdlukaIzPredmeta.DatumDonosenjaOdluke>
  <DomainObject.PredzadnjaOdlukaIzPredmeta.Oznaka>
    <izvorni_sadrzaj>St-1053/2018-18</izvorni_sadrzaj>
    <derivirana_varijabla naziv="DomainObject.PredzadnjaOdlukaIzPredmeta.Oznaka_1">St-1053/2018-18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18605F-38C5-4FCE-8917-22762499FB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717</properties:Words>
  <properties:Characters>3845</properties:Characters>
  <properties:Lines>169</properties:Lines>
  <properties:Paragraphs>29</properties:Paragraphs>
  <properties:TotalTime>670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4830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2018-11-16T09:28:00Z</cp:lastPrinted>
  <dcterms:modified xmlns:xsi="http://www.w3.org/2001/XMLSchema-instance" xsi:type="dcterms:W3CDTF">2018-12-19T13:29:00Z</dcterms:modified>
  <cp:revision>495</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Odluka - Rješenje o imenovanju privremenog stečajnog upravitelja (1053-18 (-20) MEDIUM IT.docx)</vt:lpwstr>
  </prop:property>
  <prop:property name="CC_coloring" pid="5" fmtid="{D5CDD505-2E9C-101B-9397-08002B2CF9AE}">
    <vt:bool>true</vt:bool>
  </prop:property>
</prop:Properties>
</file>