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59b5" w14:paraId="c2059b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9D6234">
        <w:t>460/17</w:t>
      </w:r>
      <w:r w:rsidR="000938B8">
        <w:t>-3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872BA4">
        <w:t>PRETIUM d.o.o. za poljoprivrednu proizvodnju, turizam i ugostiteljstvo, Osijek, A. Paradžika 14, MBS: 030125276, OIB: 10329825642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872BA4">
        <w:t>5. travnja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72BA4">
        <w:t>PRETIUM d.o.o. za poljoprivrednu proizvodnju, turizam i ugostiteljstvo, Osijek, A. Paradžika 14, MBS: 030125276, OIB: 10329825642</w:t>
      </w:r>
      <w:r w:rsidR="00895B23">
        <w:t xml:space="preserve"> </w:t>
      </w:r>
      <w:r>
        <w:t xml:space="preserve">iznosi </w:t>
      </w:r>
      <w:r w:rsidR="00872BA4">
        <w:t>553.888,45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6F60DD">
        <w:t xml:space="preserve">osoba ovlaštena za zastupanje dužnika </w:t>
      </w:r>
      <w:r w:rsidR="00872BA4">
        <w:t>Ivor Štefičić, OIB: 96397711999, Osijek, A. Paradžika 14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872BA4">
        <w:t>460-17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72BA4">
        <w:t>5. travnja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872BA4">
        <w:t>11/6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748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PRETIUM d.o.o. za poljoprivrednu proizvodnju, turizam i ugostiteljstvo</item>
    </izvorni_sadrzaj>
    <derivirana_varijabla naziv="DomainObject.Predmet.SudioniciListNaziv_1">
      <item>FINA RC OSIJEK</item>
      <item>PRETIUM d.o.o. za poljoprivrednu proizvodnju, turizam i ugostiteljstvo</item>
    </derivirana_varijabla>
  </DomainObject.Predmet.SudioniciListNaziv>
  <DomainObject.Predmet.SudioniciListAdressOIB>
    <izvorni_sadrzaj>
      <item>FINA RC OSIJEK, OIB 85821130368</item>
      <item>PRETIUM d.o.o. za poljoprivrednu proizvodnju, turizam i ugostiteljstvo, OIB 10329825642, A. Paradžika 14,31000 Osijek</item>
    </izvorni_sadrzaj>
    <derivirana_varijabla naziv="DomainObject.Predmet.SudioniciListAdressOIB_1">
      <item>FINA RC OSIJEK, OIB 85821130368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10329825642</item>
    </izvorni_sadrzaj>
    <derivirana_varijabla naziv="DomainObject.Predmet.SudioniciListNazivOIB_1">
      <item>, OIB 85821130368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2017-04-05T06:08:00Z</dcterms:created>
  <dc:creator>Korisnik</dc:creator>
  <cp:lastModifiedBy>Žana Bem</cp:lastModifiedBy>
  <cp:lastPrinted>2015-11-13T09:22:00Z</cp:lastPrinted>
  <dcterms:modified xmlns:xsi="http://www.w3.org/2001/XMLSchema-instance" xsi:type="dcterms:W3CDTF">2017-04-05T06:09:00Z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