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e658" w14:paraId="953e658" w:rsidRDefault="002520D6" w:rsidP="00C10294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A92001">
        <w:t>2030</w:t>
      </w:r>
      <w:r w:rsidR="00C10294">
        <w:t>/16</w:t>
      </w:r>
      <w:r w:rsidR="00AA4B46">
        <w:t>-10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A92001" w:rsidP="00C40A44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PRIMA PROJEKT d.o.o., OIB 05987789299, Zagreb, Dramaljska 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</w:t>
      </w:r>
      <w:r w:rsidR="00C10294">
        <w:rPr>
          <w:lang w:val="pt-BR"/>
        </w:rPr>
        <w:t>. veljače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92001" w:rsidRPr="00A92001">
        <w:t>PRIMA PROJEKT d.o.o., OIB 05987789299, Zagreb, Dramaljska 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0294">
        <w:t>2</w:t>
      </w:r>
      <w:r w:rsidR="00A92001">
        <w:t>030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A92001" w:rsidRPr="00A92001">
        <w:t>PRIMA PROJEKT d.o.o., OIB 05987789299, Zagreb, Dramaljska 3</w:t>
      </w:r>
      <w:r w:rsidR="00C10294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C10294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</w:t>
      </w:r>
      <w:r w:rsidR="00C10294">
        <w:rPr>
          <w:lang w:val="pt-BR"/>
        </w:rPr>
        <w:t>.</w:t>
      </w:r>
      <w:r w:rsidR="00B947B1">
        <w:rPr>
          <w:lang w:val="pt-BR"/>
        </w:rPr>
        <w:t xml:space="preserve"> Stečajnog zakona </w:t>
      </w:r>
      <w:r>
        <w:t xml:space="preserve">(„Narodne novine“ broj 71/15, dalje: SZ). </w:t>
      </w:r>
    </w:p>
    <w:p w:rsidRDefault="00A92001" w:rsidP="00F324F6" w:rsidR="00A92001">
      <w:pPr>
        <w:pStyle w:val="Tijeloteksta"/>
        <w:ind w:firstLine="708"/>
      </w:pPr>
      <w:r w:rsidRPr="00A9200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450 dana, u ukupnom iznosu od 150.776,72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C10294">
        <w:t>22.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84012" w:rsidP="00D677F7" w:rsidR="00184012">
      <w:pPr>
        <w:pStyle w:val="Tijeloteksta"/>
        <w:ind w:firstLine="708"/>
      </w:pPr>
      <w:r>
        <w:t>D</w:t>
      </w:r>
      <w:r w:rsidR="00A75576" w:rsidRPr="00184012">
        <w:t xml:space="preserve">užnik je </w:t>
      </w:r>
      <w:r w:rsidR="00A92001">
        <w:t>1</w:t>
      </w:r>
      <w:r w:rsidR="00FE4AD5">
        <w:t>1</w:t>
      </w:r>
      <w:r w:rsidR="00C10294">
        <w:t>. siječnja</w:t>
      </w:r>
      <w:r w:rsidR="00A75576" w:rsidRPr="00184012">
        <w:t xml:space="preserve"> 201</w:t>
      </w:r>
      <w:r w:rsidR="00C10294">
        <w:t>7</w:t>
      </w:r>
      <w:r w:rsidR="00A75576" w:rsidRPr="00184012">
        <w:t xml:space="preserve">. dostavio podnesak (list </w:t>
      </w:r>
      <w:r w:rsidR="00A92001">
        <w:t>2</w:t>
      </w:r>
      <w:r w:rsidR="00C10294">
        <w:t>1</w:t>
      </w:r>
      <w:r w:rsidR="00A92001">
        <w:t>-39</w:t>
      </w:r>
      <w:r w:rsidR="00A75576" w:rsidRPr="00184012">
        <w:t xml:space="preserve"> spisa) u kojem je naveo da dužnik nema </w:t>
      </w:r>
      <w:r w:rsidR="00A92001">
        <w:t>nekretnina, od pokretnina ima radni stol i dva ormara za registratore, nema imovinskih prava na tuđim stvarima, nema evidentiranih tražbina prema trećima, nema drugih prava k</w:t>
      </w:r>
      <w:r w:rsidR="00FE4AD5">
        <w:t>oja bi činila imovinu dužnika,</w:t>
      </w:r>
      <w:r w:rsidR="00A92001">
        <w:t xml:space="preserve"> nema novčanih sredstava na računima</w:t>
      </w:r>
      <w:r w:rsidR="00FE4AD5">
        <w:t xml:space="preserve">, na imovini dužnika nema razlučnih ni izlučnih prava vjerovnika te je dužnik prestao sa obavljanjem djelatnosti 2014. </w:t>
      </w:r>
    </w:p>
    <w:p w:rsidRDefault="00FE4AD5" w:rsidP="00C10294" w:rsidR="00C10294">
      <w:pPr>
        <w:jc w:val="both"/>
      </w:pPr>
      <w:r>
        <w:lastRenderedPageBreak/>
        <w:tab/>
      </w:r>
      <w:r w:rsidR="008E437D"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C10294">
        <w:t>1. veljače 2017</w:t>
      </w:r>
      <w:r w:rsidR="00FF62A0" w:rsidRPr="00184012">
        <w:t>. zastupni</w:t>
      </w:r>
      <w:r w:rsidR="00C10294">
        <w:t>k</w:t>
      </w:r>
      <w:r w:rsidR="00FF62A0" w:rsidRPr="00184012">
        <w:t xml:space="preserve"> po zakonu dužnika </w:t>
      </w:r>
      <w:r>
        <w:t>Danijel Čeh</w:t>
      </w:r>
      <w:r w:rsidR="00FF62A0" w:rsidRPr="00184012">
        <w:t xml:space="preserve"> potvrdi</w:t>
      </w:r>
      <w:r w:rsidR="00C10294">
        <w:t>o</w:t>
      </w:r>
      <w:r w:rsidR="00FF62A0" w:rsidRPr="00184012">
        <w:t xml:space="preserve"> je navode iz navedenog podneska te izjavi</w:t>
      </w:r>
      <w:r w:rsidR="00C10294">
        <w:t>o</w:t>
      </w:r>
      <w:r w:rsidR="00FF62A0" w:rsidRPr="00184012">
        <w:t xml:space="preserve"> da se ne protivi prijedlogu da se nad društvom </w:t>
      </w:r>
      <w:r w:rsidRPr="00FE4AD5">
        <w:t>PRIMA PROJEKT d.o.o., OIB 05987789299, Zagreb, Dramaljska 3</w:t>
      </w:r>
      <w:r w:rsidR="00C10294">
        <w:rPr>
          <w:lang w:val="pt-BR"/>
        </w:rPr>
        <w:t xml:space="preserve"> </w:t>
      </w:r>
      <w:r w:rsidR="00FF62A0" w:rsidRPr="00184012">
        <w:t>otvori stečaj.</w:t>
      </w:r>
      <w:r w:rsidR="00B947B1" w:rsidRPr="00184012">
        <w:t xml:space="preserve"> </w:t>
      </w:r>
      <w:r w:rsidR="00C10294" w:rsidRPr="00F84522">
        <w:t>Na istom ročištu spojeno je ročište radi očitovanja o prijedlogu za otvaranje stečajnog postupka sa ročištem radi rasprave o uvjetima za otvaranje stečajnog postupka te je zastupni</w:t>
      </w:r>
      <w:r w:rsidR="00C10294">
        <w:t>k</w:t>
      </w:r>
      <w:r w:rsidR="00C10294" w:rsidRPr="00F84522">
        <w:t xml:space="preserve"> po zakonu dužnika</w:t>
      </w:r>
      <w:r>
        <w:t xml:space="preserve"> izjavio da potvrđuje navode iz podneska od 11. siječnja 2017. </w:t>
      </w:r>
    </w:p>
    <w:p w:rsidRDefault="00FE4AD5" w:rsidP="00FF62A0" w:rsidR="00FE4AD5">
      <w:pPr>
        <w:pStyle w:val="Tijeloteksta"/>
        <w:ind w:firstLine="708"/>
      </w:pPr>
      <w:r>
        <w:t xml:space="preserve">Po pozivu suda Financijska agencija je dostavila potvrdu </w:t>
      </w:r>
      <w:r w:rsidRPr="00FE4AD5">
        <w:t xml:space="preserve">od 29. prosinca 2016. (list 12 spisa) prema kojoj dužnik na taj dan ima evidentirane neizvršene osnove za plaćanje u neprekinutom razdoblju od </w:t>
      </w:r>
      <w:r w:rsidR="00AA4B46">
        <w:t>934</w:t>
      </w:r>
      <w:r w:rsidRPr="00FE4AD5">
        <w:t xml:space="preserve"> dana, obavijest o osiguranju sredstava za namirenje troškova stečajnog postupka prema kojoj dužnik na dan 29.12.2016. na ime predujma za namirenje troškova stečajnog postupka nema zaplijenjenih novčanih sredstava (list 13) i očevidnik o redoslijedu plaćanja sa obračunatom kamatom od prema kojem dužnik na dan </w:t>
      </w:r>
      <w:r w:rsidR="00AA4B46">
        <w:t>29</w:t>
      </w:r>
      <w:r w:rsidRPr="00FE4AD5">
        <w:t xml:space="preserve">.12.2016. ima nepodmirene obveze u iznosu od </w:t>
      </w:r>
      <w:r w:rsidR="00AA4B46">
        <w:t>171.703,93 kn (list 14-20</w:t>
      </w:r>
      <w:r w:rsidRPr="00FE4AD5">
        <w:t xml:space="preserve"> spisa).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4C4872" w:rsidRPr="00A92001">
        <w:t>PRIMA PROJEKT d.o.o., OIB 05987789299, Zagreb, Dramaljska 3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4C4872">
        <w:t>2</w:t>
      </w:r>
      <w:r w:rsidR="00C10294">
        <w:t>. veljače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2520D6" w:rsidRPr="00B9015B">
      <w:pPr>
        <w:jc w:val="right"/>
      </w:pPr>
      <w:r>
        <w:t>Nikolina Dorić Hadžisejdić</w:t>
      </w:r>
      <w:r w:rsidR="000517C1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517C1" w:rsidP="000517C1" w:rsidR="000517C1"/>
    <w:p w:rsidRDefault="000517C1" w:rsidP="000517C1" w:rsidR="000517C1"/>
    <w:p w:rsidRDefault="000517C1" w:rsidP="002B3342" w:rsidR="000517C1" w:rsidRPr="00694D64">
      <w:r w:rsidRPr="00694D64">
        <w:t>Za točnost otpravka-ovlašteni službenik:</w:t>
      </w:r>
    </w:p>
    <w:p w:rsidRDefault="000517C1" w:rsidP="002B3342" w:rsidR="000517C1" w:rsidRPr="00694D64">
      <w:r w:rsidRPr="00694D64">
        <w:t>Karmela Dolenc</w:t>
      </w:r>
    </w:p>
    <w:p w:rsidRDefault="000517C1" w:rsidP="002B3342" w:rsidR="000517C1">
      <w:pPr>
        <w:pStyle w:val="Bezproreda"/>
      </w:pPr>
    </w:p>
    <w:p w:rsidRDefault="000517C1" w:rsidP="000517C1" w:rsidR="000517C1" w:rsidRPr="00B9015B"/>
    <w:p w:rsidRDefault="0089764D" w:rsidP="00065B42" w:rsidR="0089764D"/>
    <w:sectPr w:rsidSect="00121224" w:rsidR="0089764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0517C1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C10294">
      <w:rPr>
        <w:sz w:val="24"/>
        <w:szCs w:val="24"/>
      </w:rPr>
      <w:t>203</w:t>
    </w:r>
    <w:r w:rsidR="004C4872">
      <w:rPr>
        <w:sz w:val="24"/>
        <w:szCs w:val="24"/>
      </w:rPr>
      <w:t>0</w:t>
    </w:r>
    <w:r w:rsidR="00BE0BAA">
      <w:rPr>
        <w:sz w:val="24"/>
        <w:szCs w:val="24"/>
      </w:rPr>
      <w:t>/16</w:t>
    </w:r>
    <w:r w:rsidR="00121224">
      <w:rPr>
        <w:sz w:val="24"/>
        <w:szCs w:val="24"/>
      </w:rPr>
      <w:t>-10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517C1"/>
    <w:rsid w:val="00065B42"/>
    <w:rsid w:val="000B22E7"/>
    <w:rsid w:val="000E335E"/>
    <w:rsid w:val="000E57F1"/>
    <w:rsid w:val="001013EE"/>
    <w:rsid w:val="00121224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4C4872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92001"/>
    <w:rsid w:val="00AA4B46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10294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E4AD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0517C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PROJEKT d.o.o. zastupanog po punomoćniku DANIJEL ČEH</izvorni_sadrzaj>
    <derivirana_varijabla naziv="DomainObject.Predmet.ProtustrankaFormated_1">  PRIMA PROJEKT d.o.o. zastupanog po punomoćniku DANIJEL ČEH</derivirana_varijabla>
  </DomainObject.Predmet.ProtustrankaFormated>
  <DomainObject.Predmet.ProtustrankaFormatedOIB>
    <izvorni_sadrzaj>  PRIMA PROJEKT d.o.o., OIB 05987789299 zastupanog po punomoćniku DANIJEL ČEH</izvorni_sadrzaj>
    <derivirana_varijabla naziv="DomainObject.Predmet.ProtustrankaFormatedOIB_1">  PRIMA PROJEKT d.o.o., OIB 05987789299 zastupanog po punomoćniku DANIJEL ČEH</derivirana_varijabla>
  </DomainObject.Predmet.ProtustrankaFormatedOIB>
  <DomainObject.Predmet.ProtustrankaFormatedWithAdress>
    <izvorni_sadrzaj> PRIMA PROJEKT d.o.o., Dramaljska 3, 10000 Zagreb zastupanog po punomoćniku DANIJEL ČEH</izvorni_sadrzaj>
    <derivirana_varijabla naziv="DomainObject.Predmet.ProtustrankaFormatedWithAdress_1"> PRIMA PROJEKT d.o.o., Dramaljska 3, 10000 Zagreb zastupanog po punomoćniku DANIJEL ČEH</derivirana_varijabla>
  </DomainObject.Predmet.ProtustrankaFormatedWithAdress>
  <DomainObject.Predmet.ProtustrankaFormatedWithAdressOIB>
    <izvorni_sadrzaj> PRIMA PROJEKT d.o.o., OIB 05987789299, Dramaljska 3, 10000 Zagreb zastupanog po punomoćniku DANIJEL ČEH</izvorni_sadrzaj>
    <derivirana_varijabla naziv="DomainObject.Predmet.ProtustrankaFormatedWithAdressOIB_1"> PRIMA PROJEKT d.o.o., OIB 05987789299, Dramaljska 3, 10000 Zagreb zastupanog po punomoćniku DANIJEL ČEH</derivirana_varijabla>
  </DomainObject.Predmet.ProtustrankaFormatedWithAdressOIB>
  <DomainObject.Predmet.ProtustrankaWithAdress>
    <izvorni_sadrzaj>PRIMA PROJEKT d.o.o. Dramaljska 3, 10000 Zagreb</izvorni_sadrzaj>
    <derivirana_varijabla naziv="DomainObject.Predmet.ProtustrankaWithAdress_1">PRIMA PROJEKT d.o.o. Dramaljska 3, 10000 Zagreb</derivirana_varijabla>
  </DomainObject.Predmet.ProtustrankaWithAdress>
  <DomainObject.Predmet.ProtustrankaWithAdressOIB>
    <izvorni_sadrzaj>PRIMA PROJEKT d.o.o., OIB 05987789299, Dramaljska 3, 10000 Zagreb</izvorni_sadrzaj>
    <derivirana_varijabla naziv="DomainObject.Predmet.ProtustrankaWithAdressOIB_1">PRIMA PROJEKT d.o.o., OIB 05987789299, Dramaljska 3, 10000 Zagreb</derivirana_varijabla>
  </DomainObject.Predmet.ProtustrankaWithAdressOIB>
  <DomainObject.Predmet.ProtustrankaNazivFormated>
    <izvorni_sadrzaj>PRIMA PROJEKT d.o.o.</izvorni_sadrzaj>
    <derivirana_varijabla naziv="DomainObject.Predmet.ProtustrankaNazivFormated_1">PRIMA PROJEKT d.o.o.</derivirana_varijabla>
  </DomainObject.Predmet.ProtustrankaNazivFormated>
  <DomainObject.Predmet.ProtustrankaNazivFormatedOIB>
    <izvorni_sadrzaj>PRIMA PROJEKT d.o.o., OIB 05987789299</izvorni_sadrzaj>
    <derivirana_varijabla naziv="DomainObject.Predmet.ProtustrankaNazivFormatedOIB_1">PRIMA PROJEKT d.o.o., OIB 05987789299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PROJEKT d.o.o. zastupanog po punomoćniku DANIJEL ČEH</item>
    </izvorni_sadrzaj>
    <derivirana_varijabla naziv="DomainObject.Predmet.ProtuStrankaListFormated_1">
      <item>PRIMA PROJEKT d.o.o. zastupanog po punomoćniku DANIJEL ČEH</item>
    </derivirana_varijabla>
  </DomainObject.Predmet.ProtuStrankaListFormated>
  <DomainObject.Predmet.ProtuStrankaListFormatedOIB>
    <izvorni_sadrzaj>
      <item>PRIMA PROJEKT d.o.o., OIB 05987789299 zastupanog po punomoćniku DANIJEL ČEH</item>
    </izvorni_sadrzaj>
    <derivirana_varijabla naziv="DomainObject.Predmet.ProtuStrankaListFormatedOIB_1">
      <item>PRIMA PROJEKT d.o.o., OIB 05987789299 zastupanog po punomoćniku DANIJEL ČEH</item>
    </derivirana_varijabla>
  </DomainObject.Predmet.ProtuStrankaListFormatedOIB>
  <DomainObject.Predmet.ProtuStrankaListFormatedWithAdress>
    <izvorni_sadrzaj>
      <item>PRIMA PROJEKT d.o.o., Dramaljska 3, 10000 Zagreb zastupanog po punomoćniku DANIJEL ČEH</item>
    </izvorni_sadrzaj>
    <derivirana_varijabla naziv="DomainObject.Predmet.ProtuStrankaListFormatedWithAdress_1">
      <item>PRIMA PROJEKT d.o.o., Dramaljska 3, 10000 Zagreb zastupanog po punomoćniku DANIJEL ČEH</item>
    </derivirana_varijabla>
  </DomainObject.Predmet.ProtuStrankaListFormatedWithAdress>
  <DomainObject.Predmet.ProtuStrankaListFormatedWithAdressOIB>
    <izvorni_sadrzaj>
      <item>PRIMA PROJEKT d.o.o., OIB 05987789299, Dramaljska 3, 10000 Zagreb zastupanog po punomoćniku DANIJEL ČEH</item>
    </izvorni_sadrzaj>
    <derivirana_varijabla naziv="DomainObject.Predmet.ProtuStrankaListFormatedWithAdressOIB_1">
      <item>PRIMA PROJEKT d.o.o., OIB 05987789299, Dramaljska 3, 10000 Zagreb zastupanog po punomoćniku DANIJEL ČEH</item>
    </derivirana_varijabla>
  </DomainObject.Predmet.ProtuStrankaListFormatedWithAdressOIB>
  <DomainObject.Predmet.ProtuStrankaListNazivFormated>
    <izvorni_sadrzaj>
      <item>PRIMA PROJEKT d.o.o.</item>
    </izvorni_sadrzaj>
    <derivirana_varijabla naziv="DomainObject.Predmet.ProtuStrankaListNazivFormated_1">
      <item>PRIMA PROJEKT d.o.o.</item>
    </derivirana_varijabla>
  </DomainObject.Predmet.ProtuStrankaListNazivFormated>
  <DomainObject.Predmet.ProtuStrankaListNazivFormatedOIB>
    <izvorni_sadrzaj>
      <item>PRIMA PROJEKT d.o.o., OIB 05987789299</item>
    </izvorni_sadrzaj>
    <derivirana_varijabla naziv="DomainObject.Predmet.ProtuStrankaListNazivFormatedOIB_1">
      <item>PRIMA PROJEKT d.o.o., OIB 05987789299</item>
    </derivirana_varijabla>
  </DomainObject.Predmet.ProtuStrankaListNazivFormatedOIB>
  <DomainObject.Predmet.OstaliListFormated>
    <izvorni_sadrzaj>
      <item>DANIJEL ČEH punomoćnik sudionika u postupku PRIMA PROJEKT d.o.o.</item>
      <item>Raiffeisenbank Austria d.d.</item>
    </izvorni_sadrzaj>
    <derivirana_varijabla naziv="DomainObject.Predmet.OstaliListFormated_1">
      <item>DANIJEL ČEH punomoćnik sudionika u postupku PRIMA PROJEKT d.o.o.</item>
      <item>Raiffeisenbank Austria d.d.</item>
    </derivirana_varijabla>
  </DomainObject.Predmet.OstaliListFormated>
  <DomainObject.Predmet.OstaliListFormatedOIB>
    <izvorni_sadrzaj>
      <item>DANIJEL ČEH, OIB 94113093174 punomoćnik sudionika u postupku PRIMA PROJEKT d.o.o.</item>
      <item>Raiffeisenbank Austria d.d., OIB 53056966535</item>
    </izvorni_sadrzaj>
    <derivirana_varijabla naziv="DomainObject.Predmet.OstaliListFormatedOIB_1">
      <item>DANIJEL ČEH, OIB 94113093174 punomoćnik sudionika u postupku PRIMA PROJEKT d.o.o.</item>
      <item>Raiffeisenbank Austria d.d., OIB 53056966535</item>
    </derivirana_varijabla>
  </DomainObject.Predmet.OstaliListFormatedOIB>
  <DomainObject.Predmet.OstaliListFormatedWithAdress>
    <izvorni_sadrzaj>
      <item>DANIJEL ČEH, Dramaljska 3, 10000 Zagreb punomoćnik sudionika u postupku PRIMA PROJEKT d.o.o.</item>
      <item>Raiffeisenbank Austria d.d., Magazinska cesta 69, 10000 Zagreb</item>
    </izvorni_sadrzaj>
    <derivirana_varijabla naziv="DomainObject.Predmet.OstaliListFormatedWithAdress_1">
      <item>DANIJEL ČEH, Dramaljska 3, 10000 Zagreb punomoćnik sudionika u postupku PRIMA PROJEKT d.o.o.</item>
      <item>Raiffeisenbank Austria d.d., Magazinska cesta 69, 10000 Zagreb</item>
    </derivirana_varijabla>
  </DomainObject.Predmet.OstaliListFormatedWithAdress>
  <DomainObject.Predmet.OstaliListFormatedWithAdressOIB>
    <izvorni_sadrzaj>
      <item>DANIJEL ČEH, OIB 94113093174, Dramaljska 3, 10000 Zagreb punomoćnik sudionika u postupku PRIMA PROJEKT d.o.o.</item>
      <item>Raiffeisenbank Austria d.d., OIB 53056966535, Magazinska cesta 69, 10000 Zagreb</item>
    </izvorni_sadrzaj>
    <derivirana_varijabla naziv="DomainObject.Predmet.OstaliListFormatedWithAdressOIB_1">
      <item>DANIJEL ČEH, OIB 94113093174, Dramaljska 3, 10000 Zagreb punomoćnik sudionika u postupku PRIMA PROJEKT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DANIJEL ČEH</item>
      <item>Raiffeisenbank Austria d.d.</item>
    </izvorni_sadrzaj>
    <derivirana_varijabla naziv="DomainObject.Predmet.OstaliListNazivFormated_1">
      <item>DANIJEL ČEH</item>
      <item>Raiffeisenbank Austria d.d.</item>
    </derivirana_varijabla>
  </DomainObject.Predmet.OstaliListNazivFormated>
  <DomainObject.Predmet.OstaliListNazivFormatedOIB>
    <izvorni_sadrzaj>
      <item>DANIJEL ČEH, OIB 94113093174</item>
      <item>Raiffeisenbank Austria d.d., OIB 53056966535</item>
    </izvorni_sadrzaj>
    <derivirana_varijabla naziv="DomainObject.Predmet.OstaliListNazivFormatedOIB_1">
      <item>DANIJEL ČEH, OIB 94113093174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PROJEKT d.o.o.</izvorni_sadrzaj>
    <derivirana_varijabla naziv="DomainObject.Predmet.ProtustrankaIDrugi_1">PRIMA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 PROJEKT d.o.o., OIB 05987789299, Dramaljska 3, 10000 Zagreb</izvorni_sadrzaj>
    <derivirana_varijabla naziv="DomainObject.Predmet.ProtustrankaIDrugiAdressOIB_1">PRIMA PROJEKT d.o.o., OIB 05987789299, Dramaljska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 PROJEKT d.o.o.</item>
      <item>DANIJEL ČEH</item>
      <item>Raiffeisenbank Austria d.d.</item>
    </izvorni_sadrzaj>
    <derivirana_varijabla naziv="DomainObject.Predmet.SudioniciListNaziv_1">
      <item>FINA Regionalni centar Zagreb</item>
      <item>PRIMA PROJEKT d.o.o.</item>
      <item>DANIJEL ČEH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PRIMA PROJEKT d.o.o., OIB 05987789299, Dramaljska 3,10000 Zagreb</item>
      <item>DANIJEL ČEH, OIB 94113093174, Dramaljska 3,10000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PRIMA PROJEKT d.o.o., OIB 05987789299, Dramaljska 3,10000 Zagreb</item>
      <item>DANIJEL ČEH, OIB 94113093174, Dramaljska 3,10000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05987789299</item>
      <item>, OIB 94113093174</item>
      <item>, OIB 53056966535</item>
    </izvorni_sadrzaj>
    <derivirana_varijabla naziv="DomainObject.Predmet.SudioniciListNazivOIB_1">
      <item>, OIB 85821130368</item>
      <item>, OIB 05987789299</item>
      <item>, OIB 94113093174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AF4F3-2559-4026-8EAB-A5214A927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877</properties:Words>
  <properties:Characters>4867</properties:Characters>
  <properties:Lines>93</properties:Lines>
  <properties:Paragraphs>24</properties:Paragraphs>
  <properties:TotalTime>326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2017-02-02T10:28:00Z</cp:lastPrinted>
  <dcterms:modified xmlns:xsi="http://www.w3.org/2001/XMLSchema-instance" xsi:type="dcterms:W3CDTF">2017-02-02T10:28:00Z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