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a935" w14:paraId="baaa935" w:rsidRDefault="00751783" w:rsidP="00751783" w:rsidR="00751783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751783" w:rsidP="00751783" w:rsidR="00751783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751783" w:rsidP="00751783" w:rsidR="0075178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3/St-1324/2017-13</w:t>
      </w:r>
    </w:p>
    <w:p w:rsidRDefault="00751783" w:rsidP="00751783" w:rsidR="0075178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751783" w:rsidP="00751783" w:rsidR="00751783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751783" w:rsidP="00751783" w:rsidR="00751783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751783" w:rsidP="00751783" w:rsidR="0075178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751783" w:rsidP="00751783" w:rsidR="00751783">
      <w:pPr>
        <w:ind w:firstLine="708"/>
        <w:jc w:val="both"/>
        <w:rPr>
          <w:color w:val="222222"/>
        </w:rPr>
      </w:pPr>
    </w:p>
    <w:p w:rsidRDefault="00751783" w:rsidP="00751783" w:rsidR="00751783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>
        <w:rPr>
          <w:b/>
        </w:rPr>
        <w:t xml:space="preserve"> STANO-SERVIS d.o.o., Slavonski Brod, P. Krešimira IV 12, OIB: 60136645936,</w:t>
      </w:r>
      <w:r>
        <w:rPr>
          <w:color w:val="222222"/>
        </w:rPr>
        <w:t xml:space="preserve"> 7. rujna 2017.</w:t>
      </w:r>
    </w:p>
    <w:p w:rsidRDefault="00751783" w:rsidP="00751783" w:rsidR="00751783">
      <w:pPr>
        <w:ind w:firstLine="708"/>
        <w:jc w:val="both"/>
        <w:rPr>
          <w:color w:val="222222"/>
        </w:rPr>
      </w:pPr>
    </w:p>
    <w:p w:rsidRDefault="00751783" w:rsidP="00751783" w:rsidR="00751783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751783" w:rsidP="00751783" w:rsidR="00751783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12. listopada 2017. u 9,30 sati, soba 73, III kat, Stalna služba u Slavonskom Brodu, Trg pobjede 13, Slavonski Brod.</w:t>
      </w:r>
    </w:p>
    <w:p w:rsidRDefault="00751783" w:rsidP="00751783" w:rsidR="0075178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 i direktor </w:t>
      </w:r>
      <w:r>
        <w:rPr>
          <w:b/>
          <w:color w:val="222222"/>
        </w:rPr>
        <w:t xml:space="preserve">Krešimir </w:t>
      </w:r>
      <w:proofErr w:type="spellStart"/>
      <w:r>
        <w:rPr>
          <w:b/>
          <w:color w:val="222222"/>
        </w:rPr>
        <w:t>Blumenšajn</w:t>
      </w:r>
      <w:proofErr w:type="spellEnd"/>
      <w:r>
        <w:rPr>
          <w:b/>
          <w:color w:val="222222"/>
        </w:rPr>
        <w:t xml:space="preserve">, Slavonski Brod, A. Barca 1 </w:t>
      </w:r>
      <w:r>
        <w:rPr>
          <w:color w:val="222222"/>
        </w:rPr>
        <w:t>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751783" w:rsidP="00751783" w:rsidR="0075178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</w:rPr>
        <w:t>St-1324/2017</w:t>
      </w:r>
      <w:r>
        <w:rPr>
          <w:color w:val="2222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751783" w:rsidP="00751783" w:rsidR="00751783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751783" w:rsidP="00751783" w:rsidR="0075178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751783" w:rsidP="00751783" w:rsidR="00751783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7. rujna 2017.</w:t>
      </w:r>
    </w:p>
    <w:p w:rsidRDefault="00751783" w:rsidP="00751783" w:rsidR="00751783">
      <w:pPr>
        <w:spacing w:beforeAutospacing="true" w:before="100"/>
        <w:ind w:left="5664"/>
        <w:rPr>
          <w:color w:val="222222"/>
        </w:rPr>
      </w:pPr>
      <w:r>
        <w:rPr>
          <w:color w:val="222222"/>
        </w:rPr>
        <w:t xml:space="preserve">      Stečajna sutkinja:                                                                                                Daniela Martini Maoduš</w:t>
      </w:r>
    </w:p>
    <w:p w:rsidRDefault="00751783" w:rsidP="00751783" w:rsidR="00751783">
      <w:pPr>
        <w:spacing w:beforeAutospacing="true" w:before="100"/>
        <w:rPr>
          <w:color w:val="222222"/>
        </w:rPr>
      </w:pPr>
    </w:p>
    <w:p w:rsidRDefault="00751783" w:rsidP="00751783" w:rsidR="0075178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751783" w:rsidP="00751783" w:rsidR="0075178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751783" w:rsidP="00751783" w:rsidR="0075178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751783" w:rsidP="00751783" w:rsidR="0075178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751783" w:rsidP="00751783" w:rsidR="00751783">
      <w:pPr>
        <w:spacing w:beforeAutospacing="true" w:before="100"/>
        <w:rPr>
          <w:color w:val="222222"/>
        </w:rPr>
      </w:pPr>
    </w:p>
    <w:p w:rsidRDefault="00751783" w:rsidP="00751783" w:rsidR="00751783">
      <w:pPr>
        <w:spacing w:beforeAutospacing="true" w:before="100"/>
        <w:rPr>
          <w:color w:val="222222"/>
        </w:rPr>
      </w:pPr>
    </w:p>
    <w:p w:rsidRDefault="00751783" w:rsidP="00751783" w:rsidR="00751783">
      <w:pPr>
        <w:spacing w:beforeAutospacing="true" w:before="100"/>
        <w:rPr>
          <w:color w:val="222222"/>
        </w:rPr>
      </w:pPr>
    </w:p>
    <w:p w:rsidRDefault="00751783" w:rsidP="00751783" w:rsidR="00751783">
      <w:pPr>
        <w:spacing w:beforeAutospacing="true" w:before="100"/>
        <w:rPr>
          <w:color w:val="222222"/>
        </w:rPr>
      </w:pPr>
    </w:p>
    <w:p w:rsidRDefault="00751783" w:rsidP="00751783" w:rsidR="00751783">
      <w:pPr>
        <w:spacing w:beforeAutospacing="true" w:before="100"/>
        <w:rPr>
          <w:color w:val="222222"/>
        </w:rPr>
      </w:pPr>
    </w:p>
    <w:p w:rsidRDefault="00751783" w:rsidP="00751783" w:rsidR="00751783">
      <w:pPr>
        <w:spacing w:beforeAutospacing="true" w:before="100"/>
      </w:pPr>
    </w:p>
    <w:p w:rsidRDefault="00ED0966" w:rsidR="00ED0966"/>
    <w:sectPr w:rsidR="00ED09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783"/>
    <w:rsid w:val="004F0EF6"/>
    <w:rsid w:val="00751783"/>
    <w:rsid w:val="00ED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17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1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178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EF6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EF6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EF6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EF6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17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1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178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EF6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EF6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EF6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EF6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412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15278.41</izvorni_sadrzaj>
    <derivirana_varijabla naziv="DomainObject.Predmet.InicijalnaVrijednost_1">15278.41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St-1324/2017</izvorni_sadrzaj>
    <derivirana_varijabla naziv="DomainObject.Predmet.OznakaBroj_1">St-1324/2017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STANO - SERVIS d. o. o. za upravljanje i održavanje zgrada</izvorni_sadrzaj>
    <derivirana_varijabla naziv="DomainObject.Predmet.ProtustrankaFormated_1">  STANO - SERVIS d. o. o. za upravljanje i održavanje zgrada</derivirana_varijabla>
  </DomainObject.Predmet.ProtustrankaFormated>
  <DomainObject.Predmet.ProtustrankaFormatedOIB>
    <izvorni_sadrzaj>  STANO - SERVIS d. o. o. za upravljanje i održavanje zgrada, OIB 60136645936</izvorni_sadrzaj>
    <derivirana_varijabla naziv="DomainObject.Predmet.ProtustrankaFormatedOIB_1">  STANO - SERVIS d. o. o. za upravljanje i održavanje zgrada, OIB 60136645936</derivirana_varijabla>
  </DomainObject.Predmet.ProtustrankaFormatedOIB>
  <DomainObject.Predmet.ProtustrankaFormatedWithAdress>
    <izvorni_sadrzaj> STANO - SERVIS d. o. o. za upravljanje i održavanje zgrada, Petra Krešimira IV 12, 35000 Slavonski Brod</izvorni_sadrzaj>
    <derivirana_varijabla naziv="DomainObject.Predmet.ProtustrankaFormatedWithAdress_1"> STANO - SERVIS d. o. o. za upravljanje i održavanje zgrada, Petra Krešimira IV 12, 35000 Slavonski Brod</derivirana_varijabla>
  </DomainObject.Predmet.ProtustrankaFormatedWithAdress>
  <DomainObject.Predmet.ProtustrankaFormatedWithAdressOIB>
    <izvorni_sadrzaj> STANO - SERVIS d. o. o. za upravljanje i održavanje zgrada, OIB 60136645936, Petra Krešimira IV 12, 35000 Slavonski Brod</izvorni_sadrzaj>
    <derivirana_varijabla naziv="DomainObject.Predmet.ProtustrankaFormatedWithAdressOIB_1"> STANO - SERVIS d. o. o. za upravljanje i održavanje zgrada, OIB 60136645936, Petra Krešimira IV 12, 35000 Slavonski Brod</derivirana_varijabla>
  </DomainObject.Predmet.ProtustrankaFormatedWithAdressOIB>
  <DomainObject.Predmet.ProtustrankaWithAdress>
    <izvorni_sadrzaj>STANO - SERVIS d. o. o. za upravljanje i održavanje zgrada Petra Krešimira IV 12, 35000 Slavonski Brod</izvorni_sadrzaj>
    <derivirana_varijabla naziv="DomainObject.Predmet.ProtustrankaWithAdress_1">STANO - SERVIS d. o. o. za upravljanje i održavanje zgrada Petra Krešimira IV 12, 35000 Slavonski Brod</derivirana_varijabla>
  </DomainObject.Predmet.ProtustrankaWithAdress>
  <DomainObject.Predmet.ProtustrankaWithAdressOIB>
    <izvorni_sadrzaj>STANO - SERVIS d. o. o. za upravljanje i održavanje zgrada, OIB 60136645936, Petra Krešimira IV 12, 35000 Slavonski Brod</izvorni_sadrzaj>
    <derivirana_varijabla naziv="DomainObject.Predmet.ProtustrankaWithAdressOIB_1">STANO - SERVIS d. o. o. za upravljanje i održavanje zgrada, OIB 60136645936, Petra Krešimira IV 12, 35000 Slavonski Brod</derivirana_varijabla>
  </DomainObject.Predmet.ProtustrankaWithAdressOIB>
  <DomainObject.Predmet.ProtustrankaNazivFormated>
    <izvorni_sadrzaj>STANO - SERVIS d. o. o. za upravljanje i održavanje zgrada</izvorni_sadrzaj>
    <derivirana_varijabla naziv="DomainObject.Predmet.ProtustrankaNazivFormated_1">STANO - SERVIS d. o. o. za upravljanje i održavanje zgrada</derivirana_varijabla>
  </DomainObject.Predmet.ProtustrankaNazivFormated>
  <DomainObject.Predmet.ProtustrankaNazivFormatedOIB>
    <izvorni_sadrzaj>STANO - SERVIS d. o. o. za upravljanje i održavanje zgrada, OIB 60136645936</izvorni_sadrzaj>
    <derivirana_varijabla naziv="DomainObject.Predmet.ProtustrankaNazivFormatedOIB_1">STANO - SERVIS d. o. o. za upravljanje i održavanje zgrada, OIB 60136645936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 - SERVIS d. o. o. za upravljanje i održavanje zgrada</item>
    </izvorni_sadrzaj>
    <derivirana_varijabla naziv="DomainObject.Predmet.ProtuStrankaListFormated_1">
      <item>STANO - SERVIS d. o. o. za upravljanje i održavanje zgrada</item>
    </derivirana_varijabla>
  </DomainObject.Predmet.ProtuStrankaListFormated>
  <DomainObject.Predmet.ProtuStrankaListFormatedOIB>
    <izvorni_sadrzaj>
      <item>STANO - SERVIS d. o. o. za upravljanje i održavanje zgrada, OIB 60136645936</item>
    </izvorni_sadrzaj>
    <derivirana_varijabla naziv="DomainObject.Predmet.ProtuStrankaListFormatedOIB_1">
      <item>STANO - SERVIS d. o. o. za upravljanje i održavanje zgrada, OIB 60136645936</item>
    </derivirana_varijabla>
  </DomainObject.Predmet.ProtuStrankaListFormatedOIB>
  <DomainObject.Predmet.ProtuStrankaListFormatedWithAdress>
    <izvorni_sadrzaj>
      <item>STANO - SERVIS d. o. o. za upravljanje i održavanje zgrada, Petra Krešimira IV 12, 35000 Slavonski Brod</item>
    </izvorni_sadrzaj>
    <derivirana_varijabla naziv="DomainObject.Predmet.ProtuStrankaListFormatedWithAdress_1">
      <item>STANO - SERVIS d. o. o. za upravljanje i održavanje zgrada, Petra Krešimira IV 12, 35000 Slavonski Brod</item>
    </derivirana_varijabla>
  </DomainObject.Predmet.ProtuStrankaListFormatedWithAdress>
  <DomainObject.Predmet.ProtuStrankaListFormatedWithAdressOIB>
    <izvorni_sadrzaj>
      <item>STANO - SERVIS d. o. o. za upravljanje i održavanje zgrada, OIB 60136645936, Petra Krešimira IV 12, 35000 Slavonski Brod</item>
    </izvorni_sadrzaj>
    <derivirana_varijabla naziv="DomainObject.Predmet.ProtuStrankaListFormatedWithAdressOIB_1">
      <item>STANO - SERVIS d. o. o. za upravljanje i održavanje zgrada, OIB 60136645936, Petra Krešimira IV 12, 35000 Slavonski Brod</item>
    </derivirana_varijabla>
  </DomainObject.Predmet.ProtuStrankaListFormatedWithAdressOIB>
  <DomainObject.Predmet.ProtuStrankaListNazivFormated>
    <izvorni_sadrzaj>
      <item>STANO - SERVIS d. o. o. za upravljanje i održavanje zgrada</item>
    </izvorni_sadrzaj>
    <derivirana_varijabla naziv="DomainObject.Predmet.ProtuStrankaListNazivFormated_1">
      <item>STANO - SERVIS d. o. o. za upravljanje i održavanje zgrada</item>
    </derivirana_varijabla>
  </DomainObject.Predmet.ProtuStrankaListNazivFormated>
  <DomainObject.Predmet.ProtuStrankaListNazivFormatedOIB>
    <izvorni_sadrzaj>
      <item>STANO - SERVIS d. o. o. za upravljanje i održavanje zgrada, OIB 60136645936</item>
    </izvorni_sadrzaj>
    <derivirana_varijabla naziv="DomainObject.Predmet.ProtuStrankaListNazivFormatedOIB_1">
      <item>STANO - SERVIS d. o. o. za upravljanje i održavanje zgrada, OIB 60136645936</item>
    </derivirana_varijabla>
  </DomainObject.Predmet.ProtuStrankaListNazivFormatedOIB>
  <DomainObject.Predmet.OstaliListFormated>
    <izvorni_sadrzaj>
      <item>Mirko Jelić, odvj.vježbenik</item>
    </izvorni_sadrzaj>
    <derivirana_varijabla naziv="DomainObject.Predmet.OstaliListFormated_1">
      <item>Mirko Jelić, odvj.vježbenik</item>
    </derivirana_varijabla>
  </DomainObject.Predmet.OstaliListFormated>
  <DomainObject.Predmet.OstaliListFormatedOIB>
    <izvorni_sadrzaj>
      <item>Mirko Jelić, odvj.vježbenik</item>
    </izvorni_sadrzaj>
    <derivirana_varijabla naziv="DomainObject.Predmet.OstaliListFormatedOIB_1">
      <item>Mirko Jelić, odvj.vježbenik</item>
    </derivirana_varijabla>
  </DomainObject.Predmet.OstaliListFormatedOIB>
  <DomainObject.Predmet.OstaliListFormatedWithAdress>
    <izvorni_sadrzaj>
      <item>Mirko Jelić, odvj.vježbenik</item>
    </izvorni_sadrzaj>
    <derivirana_varijabla naziv="DomainObject.Predmet.OstaliListFormatedWithAdress_1">
      <item>Mirko Jelić, odvj.vježbenik</item>
    </derivirana_varijabla>
  </DomainObject.Predmet.OstaliListFormatedWithAdress>
  <DomainObject.Predmet.OstaliListFormatedWithAdressOIB>
    <izvorni_sadrzaj>
      <item>Mirko Jelić, odvj.vježbenik</item>
    </izvorni_sadrzaj>
    <derivirana_varijabla naziv="DomainObject.Predmet.OstaliListFormatedWithAdressOIB_1">
      <item>Mirko Jelić, odvj.vježbenik</item>
    </derivirana_varijabla>
  </DomainObject.Predmet.OstaliListFormatedWithAdressOIB>
  <DomainObject.Predmet.OstaliListNazivFormated>
    <izvorni_sadrzaj>
      <item>Mirko Jelić, odvj.vježbenik</item>
    </izvorni_sadrzaj>
    <derivirana_varijabla naziv="DomainObject.Predmet.OstaliListNazivFormated_1">
      <item>Mirko Jelić, odvj.vježbenik</item>
    </derivirana_varijabla>
  </DomainObject.Predmet.OstaliListNazivFormated>
  <DomainObject.Predmet.OstaliListNazivFormatedOIB>
    <izvorni_sadrzaj>
      <item>Mirko Jelić, odvj.vježbenik</item>
    </izvorni_sadrzaj>
    <derivirana_varijabla naziv="DomainObject.Predmet.OstaliListNazivFormatedOIB_1">
      <item>Mirko Jelić, odvj.vježbenik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 - SERVIS d. o. o. za upravljanje i održavanje zgrada</izvorni_sadrzaj>
    <derivirana_varijabla naziv="DomainObject.Predmet.ProtustrankaIDrugi_1">STANO - SERVIS d. o. o. za upravljanje i održavanje zgrada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 - SERVIS d. o. o. za upravljanje i održavanje zgrada, OIB 60136645936, Petra Krešimira IV 12, 35000 Slavonski Brod</izvorni_sadrzaj>
    <derivirana_varijabla naziv="DomainObject.Predmet.ProtustrankaIDrugiAdressOIB_1">STANO - SERVIS d. o. o. za upravljanje i održavanje zgrada, OIB 60136645936, Petra Krešimira IV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 - SERVIS d. o. o. za upravljanje i održavanje zgrada</item>
      <item>Mirko Jelić, odvj.vježbenik</item>
    </izvorni_sadrzaj>
    <derivirana_varijabla naziv="DomainObject.Predmet.SudioniciListNaziv_1">
      <item>Financijska agencija</item>
      <item>STANO - SERVIS d. o. o. za upravljanje i održavanje zgrada</item>
      <item>Mirko Jelić, odvj.vježbenik</item>
    </derivirana_varijabla>
  </DomainObject.Predmet.SudioniciListNaziv>
  <DomainObject.Predmet.SudioniciListAdressOIB>
    <izvorni_sadrzaj>
      <item>Financijska agencija, OIB 85821130368, Ulica grada Vukovara 70,10000 Zagreb</item>
      <item>STANO - SERVIS d. o. o. za upravljanje i održavanje zgrada, OIB 60136645936, Petra Krešimira IV 12,35000 Slavonski Brod</item>
      <item>Mirko Jelić, odvj.vježbenik</item>
    </izvorni_sadrzaj>
    <derivirana_varijabla naziv="DomainObject.Predmet.SudioniciListAdressOIB_1">
      <item>Financijska agencija, OIB 85821130368, Ulica grada Vukovara 70,10000 Zagreb</item>
      <item>STANO - SERVIS d. o. o. za upravljanje i održavanje zgrada, OIB 60136645936, Petra Krešimira IV 12,35000 Slavonski Brod</item>
      <item>Mirko Jelić, odvj.vježbenik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60136645936</item>
      <item>, OIB null</item>
    </izvorni_sadrzaj>
    <derivirana_varijabla naziv="DomainObject.Predmet.SudioniciListNazivOIB_1">
      <item>, OIB 85821130368</item>
      <item>, OIB 60136645936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285</properties:Words>
  <properties:Characters>1530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2017-09-07T08:31:00Z</dcterms:created>
  <dc:creator>wsadmin</dc:creator>
  <cp:lastModifiedBy>wsadmin</cp:lastModifiedBy>
  <cp:lastPrinted>2017-09-07T08:32:00Z</cp:lastPrinted>
  <dcterms:modified xmlns:xsi="http://www.w3.org/2001/XMLSchema-instance" xsi:type="dcterms:W3CDTF">2017-09-07T08:32:00Z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