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48d2" w14:paraId="25748d2" w:rsidRDefault="00BA090C" w:rsidP="00BA090C" w:rsidR="00BA090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A090C" w:rsidP="00BA090C" w:rsidR="00BA090C">
      <w:pPr>
        <w:spacing w:after="0"/>
        <w:jc w:val="both"/>
      </w:pPr>
      <w:r>
        <w:t xml:space="preserve">       REPUBLIKA HRVATSKA</w:t>
      </w:r>
    </w:p>
    <w:p w:rsidRDefault="00BA090C" w:rsidP="00BA090C" w:rsidR="00BA090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A090C" w:rsidP="00BA090C" w:rsidR="00BA090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A090C" w:rsidP="00BA090C" w:rsidR="00BA090C">
      <w:pPr>
        <w:spacing w:after="0"/>
        <w:rPr>
          <w:bCs/>
        </w:rPr>
      </w:pPr>
    </w:p>
    <w:p w:rsidRDefault="00BA090C" w:rsidP="00BA090C" w:rsidR="00BA090C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BA090C" w:rsidP="00BA090C" w:rsidR="00BA090C">
      <w:pPr>
        <w:spacing w:after="0"/>
        <w:ind w:left="5664"/>
      </w:pPr>
      <w:r>
        <w:t>Poslovni broj: 3 St-146/16-11</w:t>
      </w:r>
    </w:p>
    <w:p w:rsidRDefault="00BA090C" w:rsidP="00BA090C" w:rsidR="00BA090C">
      <w:pPr>
        <w:spacing w:after="0"/>
        <w:ind w:left="5664"/>
      </w:pPr>
    </w:p>
    <w:p w:rsidRDefault="00BA090C" w:rsidP="00BA090C" w:rsidR="00BA090C">
      <w:pPr>
        <w:spacing w:after="0"/>
        <w:ind w:left="5664"/>
      </w:pPr>
    </w:p>
    <w:p w:rsidRDefault="00BA090C" w:rsidP="00BA090C" w:rsidR="00BA090C">
      <w:pPr>
        <w:spacing w:after="0"/>
        <w:ind w:left="5664"/>
      </w:pPr>
    </w:p>
    <w:p w:rsidRDefault="00BA090C" w:rsidP="00BA090C" w:rsidR="00BA090C">
      <w:pPr>
        <w:spacing w:after="0"/>
        <w:jc w:val="center"/>
      </w:pPr>
      <w:r>
        <w:t>R E P U B L I K A   H R V A T S K A</w:t>
      </w:r>
    </w:p>
    <w:p w:rsidRDefault="00BA090C" w:rsidP="00BA090C" w:rsidR="00BA090C">
      <w:pPr>
        <w:spacing w:after="0"/>
        <w:rPr>
          <w:b/>
        </w:rPr>
      </w:pPr>
    </w:p>
    <w:p w:rsidRDefault="00BA090C" w:rsidP="00BA090C" w:rsidR="00BA090C">
      <w:pPr>
        <w:spacing w:after="0"/>
        <w:jc w:val="center"/>
      </w:pPr>
      <w:r>
        <w:t>R J E Š E N J E</w:t>
      </w: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LEVEL 3 jednostavno društvo s ograničenom odgovornošću za ugostiteljstvo, skraćena tvrtka LEVEL 3 j.d.o.o. Domašinec, Martina Pušteka 13, MBS: 070129671, OIB: 97112247721, radi otvaranja stečajnog postupka nad dužnikom, dana 11. ožujka 2016. godine, 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center"/>
      </w:pPr>
      <w:r>
        <w:t xml:space="preserve">r i j e š i o    j e </w:t>
      </w: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</w:pPr>
    </w:p>
    <w:p w:rsidRDefault="00BA090C" w:rsidP="00BA090C" w:rsidR="00BA090C">
      <w:pPr>
        <w:numPr>
          <w:ilvl w:val="0"/>
          <w:numId w:val="47"/>
        </w:numPr>
        <w:spacing w:after="0"/>
        <w:jc w:val="both"/>
      </w:pPr>
      <w:r>
        <w:t>Pozivaju se vjerovnici stečajnog dužnika LEVEL 3 j.d.o.o. Domašinec, Martina Pušteka 13, MBS: 070129671, OIB: 97112247721,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center"/>
      </w:pPr>
      <w:r>
        <w:t>Obrazloženje</w:t>
      </w: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BA090C" w:rsidP="00BA090C" w:rsidR="00BA090C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center"/>
      </w:pPr>
      <w:r>
        <w:t>U Varaždinu, 11. ožujka 2016. godine</w:t>
      </w: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center"/>
      </w:pPr>
    </w:p>
    <w:p w:rsidRDefault="00BA090C" w:rsidP="00BA090C" w:rsidR="00BA090C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  <w:r>
        <w:t>UPUTA O PRAVNOM LIJEKU: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  <w:r>
        <w:t xml:space="preserve">Protiv ovog rješenja posebna žalba nije dopuštena. </w:t>
      </w: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</w:p>
    <w:p w:rsidRDefault="00BA090C" w:rsidP="00BA090C" w:rsidR="00BA090C">
      <w:pPr>
        <w:spacing w:after="0"/>
        <w:jc w:val="both"/>
      </w:pPr>
      <w:r>
        <w:t xml:space="preserve">DNA: 1. E-oglasna ploča ovog suda </w:t>
      </w:r>
    </w:p>
    <w:p w:rsidRDefault="00AE649C" w:rsidP="00BA090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72C4F" w:rsidP="00BA090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A090C" w:rsidR="00AE649C" w:rsidRPr="00B76F3C">
      <w:pPr>
        <w:pStyle w:val="SudSjedite"/>
      </w:pPr>
      <w:r>
        <w:tab/>
      </w:r>
    </w:p>
    <w:p w:rsidRDefault="00CB0EA4" w:rsidP="00BA090C" w:rsidR="00CB0EA4">
      <w:pPr>
        <w:pStyle w:val="Naslovdokumenta"/>
        <w:spacing w:after="0"/>
      </w:pPr>
    </w:p>
    <w:p w:rsidRDefault="0071688E" w:rsidP="00BA090C" w:rsidR="0071688E">
      <w:pPr>
        <w:pStyle w:val="Poetniodjeljak"/>
        <w:spacing w:after="0"/>
      </w:pPr>
    </w:p>
    <w:p w:rsidRDefault="00A21F0D" w:rsidP="00BA090C" w:rsidR="00A21F0D">
      <w:pPr>
        <w:pStyle w:val="NormaleSPIS"/>
        <w:spacing w:after="0"/>
        <w:rPr>
          <w:noProof/>
        </w:rPr>
      </w:pPr>
    </w:p>
    <w:p w:rsidRDefault="00DA0242" w:rsidP="00BA090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C4F" w:rsidP="00537B78" w:rsidR="00A72C4F">
      <w:r>
        <w:separator/>
      </w:r>
    </w:p>
  </w:endnote>
  <w:endnote w:id="0" w:type="continuationSeparator">
    <w:p w:rsidRDefault="00A72C4F" w:rsidP="00537B78" w:rsidR="00A72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C4F" w:rsidP="00537B78" w:rsidR="00A72C4F">
      <w:r>
        <w:separator/>
      </w:r>
    </w:p>
  </w:footnote>
  <w:footnote w:id="0" w:type="continuationSeparator">
    <w:p w:rsidRDefault="00A72C4F" w:rsidP="00537B78" w:rsidR="00A72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C4F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90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8B8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58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St-146/2016-11</izvorni_sadrzaj>
    <derivirana_varijabla naziv="DomainObject.Oznaka_1">St-146/2016-11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3 jednostavno društvo s ograničenom odgovornošću za ugostiteljstvo</izvorni_sadrzaj>
    <derivirana_varijabla naziv="DomainObject.Predmet.ProtustrankaFormated_1">  Level 3 jednostavno društvo s ograničenom odgovornošću za ugostiteljstvo</derivirana_varijabla>
  </DomainObject.Predmet.ProtustrankaFormated>
  <DomainObject.Predmet.ProtustrankaFormatedOIB>
    <izvorni_sadrzaj>  Level 3 jednostavno društvo s ograničenom odgovornošću za ugostiteljstvo, OIB 97112247721</izvorni_sadrzaj>
    <derivirana_varijabla naziv="DomainObject.Predmet.ProtustrankaFormatedOIB_1">  Level 3 jednostavno društvo s ograničenom odgovornošću za ugostiteljstvo, OIB 97112247721</derivirana_varijabla>
  </DomainObject.Predmet.ProtustrankaFormatedOIB>
  <DomainObject.Predmet.ProtustrankaFormatedWithAdress>
    <izvorni_sadrzaj> Level 3 jednostavno društvo s ograničenom odgovornošću za ugostiteljstvo, Martina Pušteka 13, 40000 Domašinec</izvorni_sadrzaj>
    <derivirana_varijabla naziv="DomainObject.Predmet.ProtustrankaFormatedWithAdress_1"> Level 3 jednostavno društvo s ograničenom odgovornošću za ugostiteljstvo, Martina Pušteka 13, 40000 Domašinec</derivirana_varijabla>
  </DomainObject.Predmet.ProtustrankaFormatedWithAdress>
  <DomainObject.Predmet.ProtustrankaFormatedWithAdressOIB>
    <izvorni_sadrzaj> Level 3 jednostavno društvo s ograničenom odgovornošću za ugostiteljstvo, OIB 97112247721, Martina Pušteka 13, 40000 Domašinec</izvorni_sadrzaj>
    <derivirana_varijabla naziv="DomainObject.Predmet.ProtustrankaFormatedWithAdressOIB_1"> Level 3 jednostavno društvo s ograničenom odgovornošću za ugostiteljstvo, OIB 97112247721, Martina Pušteka 13, 40000 Domašinec</derivirana_varijabla>
  </DomainObject.Predmet.ProtustrankaFormatedWithAdressOIB>
  <DomainObject.Predmet.ProtustrankaWithAdress>
    <izvorni_sadrzaj>Level 3 jednostavno društvo s ograničenom odgovornošću za ugostiteljstvo Martina Pušteka 13, 40000 Domašinec</izvorni_sadrzaj>
    <derivirana_varijabla naziv="DomainObject.Predmet.ProtustrankaWithAdress_1">Level 3 jednostavno društvo s ograničenom odgovornošću za ugostiteljstvo Martina Pušteka 13, 40000 Domašinec</derivirana_varijabla>
  </DomainObject.Predmet.ProtustrankaWithAdress>
  <DomainObject.Predmet.ProtustrankaWithAdressOIB>
    <izvorni_sadrzaj>Level 3 jednostavno društvo s ograničenom odgovornošću za ugostiteljstvo, OIB 97112247721, Martina Pušteka 13, 40000 Domašinec</izvorni_sadrzaj>
    <derivirana_varijabla naziv="DomainObject.Predmet.ProtustrankaWithAdressOIB_1">Level 3 jednostavno društvo s ograničenom odgovornošću za ugostiteljstvo, OIB 97112247721, Martina Pušteka 13, 40000 Domašinec</derivirana_varijabla>
  </DomainObject.Predmet.ProtustrankaWithAdressOIB>
  <DomainObject.Predmet.ProtustrankaNazivFormated>
    <izvorni_sadrzaj>Level 3 jednostavno društvo s ograničenom odgovornošću za ugostiteljstvo</izvorni_sadrzaj>
    <derivirana_varijabla naziv="DomainObject.Predmet.ProtustrankaNazivFormated_1">Level 3 jednostavno društvo s ograničenom odgovornošću za ugostiteljstvo</derivirana_varijabla>
  </DomainObject.Predmet.ProtustrankaNazivFormated>
  <DomainObject.Predmet.ProtustrankaNazivFormatedOIB>
    <izvorni_sadrzaj>Level 3 jednostavno društvo s ograničenom odgovornošću za ugostiteljstvo, OIB 97112247721</izvorni_sadrzaj>
    <derivirana_varijabla naziv="DomainObject.Predmet.ProtustrankaNazivFormatedOIB_1">Level 3 jednostavno društvo s ograničenom odgovornošću za ugostiteljstvo, OIB 97112247721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23120.00</izvorni_sadrzaj>
    <derivirana_varijabla naziv="DomainObject.Predmet.TrenutnaVrijednost_1">23120.00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 3 jednostavno društvo s ograničenom odgovornošću za ugostiteljstvo</item>
    </izvorni_sadrzaj>
    <derivirana_varijabla naziv="DomainObject.Predmet.ProtuStrankaListFormated_1">
      <item>Level 3 jednostavno društvo s ograničenom odgovornošću za ugostiteljstvo</item>
    </derivirana_varijabla>
  </DomainObject.Predmet.ProtuStrankaListFormated>
  <DomainObject.Predmet.ProtuStrankaListFormatedOIB>
    <izvorni_sadrzaj>
      <item>Level 3 jednostavno društvo s ograničenom odgovornošću za ugostiteljstvo, OIB 97112247721</item>
    </izvorni_sadrzaj>
    <derivirana_varijabla naziv="DomainObject.Predmet.ProtuStrankaListFormatedOIB_1">
      <item>Level 3 jednostavno društvo s ograničenom odgovornošću za ugostiteljstvo, OIB 97112247721</item>
    </derivirana_varijabla>
  </DomainObject.Predmet.ProtuStrankaListFormatedOIB>
  <DomainObject.Predmet.ProtuStrankaListFormatedWithAdress>
    <izvorni_sadrzaj>
      <item>Level 3 jednostavno društvo s ograničenom odgovornošću za ugostiteljstvo, Martina Pušteka 13, 40000 Domašinec</item>
    </izvorni_sadrzaj>
    <derivirana_varijabla naziv="DomainObject.Predmet.ProtuStrankaListFormatedWithAdress_1">
      <item>Level 3 jednostavno društvo s ograničenom odgovornošću za ugostiteljstvo, Martina Pušteka 13, 40000 Domašinec</item>
    </derivirana_varijabla>
  </DomainObject.Predmet.ProtuStrankaListFormatedWithAdress>
  <DomainObject.Predmet.ProtuStrankaListFormatedWithAdressOIB>
    <izvorni_sadrzaj>
      <item>Level 3 jednostavno društvo s ograničenom odgovornošću za ugostiteljstvo, OIB 97112247721, Martina Pušteka 13, 40000 Domašinec</item>
    </izvorni_sadrzaj>
    <derivirana_varijabla naziv="DomainObject.Predmet.ProtuStrankaListFormatedWithAdressOIB_1">
      <item>Level 3 jednostavno društvo s ograničenom odgovornošću za ugostiteljstvo, OIB 97112247721, Martina Pušteka 13, 40000 Domašinec</item>
    </derivirana_varijabla>
  </DomainObject.Predmet.ProtuStrankaListFormatedWithAdressOIB>
  <DomainObject.Predmet.ProtuStrankaListNazivFormated>
    <izvorni_sadrzaj>
      <item>Level 3 jednostavno društvo s ograničenom odgovornošću za ugostiteljstvo</item>
    </izvorni_sadrzaj>
    <derivirana_varijabla naziv="DomainObject.Predmet.ProtuStrankaListNazivFormated_1">
      <item>Level 3 jednostavno društvo s ograničenom odgovornošću za ugostiteljstvo</item>
    </derivirana_varijabla>
  </DomainObject.Predmet.ProtuStrankaListNazivFormated>
  <DomainObject.Predmet.ProtuStrankaListNazivFormatedOIB>
    <izvorni_sadrzaj>
      <item>Level 3 jednostavno društvo s ograničenom odgovornošću za ugostiteljstvo, OIB 97112247721</item>
    </izvorni_sadrzaj>
    <derivirana_varijabla naziv="DomainObject.Predmet.ProtuStrankaListNazivFormatedOIB_1">
      <item>Level 3 jednostavno društvo s ograničenom odgovornošću za ugostiteljstvo, OIB 97112247721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St-146/2016-11</izvorni_sadrzaj>
    <derivirana_varijabla naziv="DomainObject.PoslovniBrojDokumenta_1">St-146/2016-11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 3 jednostavno društvo s ograničenom odgovornošću za ugostiteljstvo</izvorni_sadrzaj>
    <derivirana_varijabla naziv="DomainObject.Predmet.ProtustrankaIDrugi_1">Level 3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Level 3 jednostavno društvo s ograničenom odgovornošću za ugostiteljstvo, OIB 97112247721, Martina Pušteka 13, 40000 Domašinec</izvorni_sadrzaj>
    <derivirana_varijabla naziv="DomainObject.Predmet.ProtustrankaIDrugiAdressOIB_1">Level 3 jednostavno društvo s ograničenom odgovornošću za ugostiteljstvo, OIB 97112247721, Martina Pušteka 13,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 3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Level 3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izvorni_sadrzaj>
    <derivirana_varijabla naziv="DomainObject.Predmet.SudioniciListAdressOIB_1"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B4FED-90D3-4AA0-B834-9B1A819526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1661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2016-03-11T06:49:00Z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