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7B2202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d23bd5d" w14:paraId="d23bd5d" w:rsidRDefault="00A67ED0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8E3CAC">
        <w:rPr>
          <w:sz w:val="24"/>
          <w:szCs w:val="24"/>
        </w:rPr>
        <w:t>354</w:t>
      </w:r>
    </w:p>
    <w:p w:rsidRDefault="000B433F" w:rsidP="007B2202" w:rsidR="000B433F">
      <w:pPr>
        <w:pStyle w:val="Naslov1"/>
        <w:jc w:val="left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8E3CAC">
        <w:rPr>
          <w:sz w:val="24"/>
          <w:szCs w:val="24"/>
        </w:rPr>
        <w:t>23. kolovoza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0B433F" w:rsidP="007B2202" w:rsidR="000B433F">
      <w:pPr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8E3CAC">
        <w:rPr>
          <w:sz w:val="24"/>
          <w:szCs w:val="24"/>
        </w:rPr>
        <w:t xml:space="preserve">Marku Duilu iz Zagreba, Puklavčeva 18, OIB:20325880669 </w:t>
      </w:r>
      <w:r w:rsidR="00690BCB">
        <w:rPr>
          <w:sz w:val="24"/>
          <w:szCs w:val="24"/>
        </w:rPr>
        <w:t xml:space="preserve">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zem. 4629/4 ZU 20184 K.O. Split </w:t>
      </w:r>
      <w:r w:rsidR="006037CA">
        <w:rPr>
          <w:sz w:val="24"/>
          <w:szCs w:val="24"/>
        </w:rPr>
        <w:t>–</w:t>
      </w:r>
      <w:r w:rsidR="00013C87">
        <w:rPr>
          <w:sz w:val="24"/>
          <w:szCs w:val="24"/>
        </w:rPr>
        <w:t xml:space="preserve"> </w:t>
      </w:r>
      <w:r w:rsidR="00017FDB" w:rsidRPr="00017FDB">
        <w:rPr>
          <w:sz w:val="24"/>
          <w:szCs w:val="24"/>
        </w:rPr>
        <w:t>parking mjesto oznake PM-11 upisano u podulošku broj 59, etaža 1/2960 koji je suvlasnički dio povezan sa cjelinom, vanjsko-ot</w:t>
      </w:r>
      <w:r w:rsidR="00017FDB">
        <w:rPr>
          <w:sz w:val="24"/>
          <w:szCs w:val="24"/>
        </w:rPr>
        <w:t>voreno, ukupne površine 11,00m</w:t>
      </w:r>
      <w:r w:rsidR="00017FDB" w:rsidRPr="00764682">
        <w:rPr>
          <w:sz w:val="24"/>
          <w:szCs w:val="24"/>
          <w:vertAlign w:val="superscript"/>
        </w:rPr>
        <w:t>2</w:t>
      </w:r>
      <w:r w:rsidR="006037CA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Kupreška 14,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8E3CAC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8E3CAC">
        <w:rPr>
          <w:sz w:val="24"/>
          <w:szCs w:val="24"/>
        </w:rPr>
        <w:t xml:space="preserve">Marka Duila iz Zagreba, Puklavčeva 18, OIB:20325880669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8E3CAC">
        <w:rPr>
          <w:sz w:val="24"/>
          <w:szCs w:val="24"/>
        </w:rPr>
        <w:t xml:space="preserve">Marka Duila iz Zagreba, Puklavčeva 18, OIB:20325880669 </w:t>
      </w:r>
      <w:r w:rsidR="002A5D68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09690F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D932BC">
        <w:rPr>
          <w:sz w:val="24"/>
          <w:szCs w:val="24"/>
        </w:rPr>
        <w:t xml:space="preserve">Željku Malešu, Split, Vukovarska 183B, OIB:10157455137 </w:t>
      </w:r>
      <w:r w:rsidR="00CB24C8">
        <w:rPr>
          <w:sz w:val="24"/>
          <w:szCs w:val="24"/>
        </w:rPr>
        <w:t xml:space="preserve">dosuđuje se imovina stečajnog dužnika i to </w:t>
      </w:r>
      <w:r w:rsidR="00CB24C8" w:rsidRPr="002B0174">
        <w:rPr>
          <w:sz w:val="24"/>
          <w:szCs w:val="24"/>
        </w:rPr>
        <w:t xml:space="preserve">posebni </w:t>
      </w:r>
      <w:r w:rsidR="00CB24C8">
        <w:rPr>
          <w:sz w:val="24"/>
          <w:szCs w:val="24"/>
        </w:rPr>
        <w:t xml:space="preserve">dio zgrade sagrađene </w:t>
      </w:r>
      <w:r w:rsidR="00CB24C8" w:rsidRPr="002B0174">
        <w:rPr>
          <w:sz w:val="24"/>
          <w:szCs w:val="24"/>
        </w:rPr>
        <w:t xml:space="preserve">na čest. zem. 4629/4 ZU 20184 K.O. Split </w:t>
      </w:r>
      <w:r w:rsidR="00CB24C8">
        <w:rPr>
          <w:sz w:val="24"/>
          <w:szCs w:val="24"/>
        </w:rPr>
        <w:t xml:space="preserve">– </w:t>
      </w:r>
      <w:r w:rsidR="00CB24C8" w:rsidRPr="00017FDB">
        <w:rPr>
          <w:sz w:val="24"/>
          <w:szCs w:val="24"/>
        </w:rPr>
        <w:t>parking mjesto oznake PM-11 upisano u podulošku broj 59, etaža 1/2960 koji je suvlasnički dio povezan sa cjelinom, vanjsko-ot</w:t>
      </w:r>
      <w:r w:rsidR="00CB24C8">
        <w:rPr>
          <w:sz w:val="24"/>
          <w:szCs w:val="24"/>
        </w:rPr>
        <w:t>voreno, ukupne površine 11,00m</w:t>
      </w:r>
      <w:r w:rsidR="00CB24C8" w:rsidRPr="00764682">
        <w:rPr>
          <w:sz w:val="24"/>
          <w:szCs w:val="24"/>
          <w:vertAlign w:val="superscript"/>
        </w:rPr>
        <w:t>2</w:t>
      </w:r>
      <w:r w:rsidR="00CB24C8">
        <w:rPr>
          <w:sz w:val="24"/>
          <w:szCs w:val="24"/>
        </w:rPr>
        <w:t xml:space="preserve">, na adresi Kupreška 14, Split. </w:t>
      </w:r>
    </w:p>
    <w:p w:rsidRDefault="00CB24C8" w:rsidP="002E489B" w:rsidR="00CB24C8">
      <w:pPr>
        <w:tabs>
          <w:tab w:pos="709" w:val="num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D932BC">
        <w:rPr>
          <w:sz w:val="24"/>
          <w:szCs w:val="24"/>
        </w:rPr>
        <w:t xml:space="preserve">Željku Malešu, Split, Vukovarska 183B, OIB:10157455137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D932BC">
        <w:rPr>
          <w:sz w:val="24"/>
          <w:szCs w:val="24"/>
        </w:rPr>
        <w:t>4.401</w:t>
      </w:r>
      <w:r w:rsidRPr="00EE4DF4">
        <w:rPr>
          <w:sz w:val="24"/>
          <w:szCs w:val="24"/>
        </w:rPr>
        <w:t xml:space="preserve">,00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932BC">
        <w:rPr>
          <w:sz w:val="24"/>
          <w:szCs w:val="24"/>
        </w:rPr>
        <w:t>1,00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>
        <w:rPr>
          <w:sz w:val="24"/>
          <w:szCs w:val="24"/>
        </w:rPr>
        <w:t>66826</w:t>
      </w:r>
      <w:r w:rsidRPr="002B0174">
        <w:rPr>
          <w:sz w:val="24"/>
          <w:szCs w:val="24"/>
        </w:rPr>
        <w:t xml:space="preserve">, a kao podatak drugi broj (P2) odvojen crticom (-) </w:t>
      </w:r>
      <w:r w:rsidR="00D932BC">
        <w:rPr>
          <w:sz w:val="24"/>
          <w:szCs w:val="24"/>
        </w:rPr>
        <w:t>21849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</w:t>
      </w:r>
      <w:r w:rsidRPr="00CC49EF">
        <w:rPr>
          <w:sz w:val="24"/>
          <w:szCs w:val="24"/>
        </w:rPr>
        <w:lastRenderedPageBreak/>
        <w:t>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D932BC">
        <w:rPr>
          <w:sz w:val="24"/>
          <w:szCs w:val="24"/>
        </w:rPr>
        <w:t>1,00</w:t>
      </w:r>
      <w:r w:rsidR="0009690F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 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zem. 4629/4 ZU 20184 K.O. Split i to </w:t>
      </w:r>
      <w:r w:rsidR="00017FDB" w:rsidRPr="00017FDB">
        <w:rPr>
          <w:sz w:val="24"/>
          <w:szCs w:val="24"/>
        </w:rPr>
        <w:t>parking mjesto oznake PM-11 upisano u podulošku broj 59, etaža 1/2960 koji je suvlasnički dio povezan sa cjelinom, vanjsko-otvoreno, ukupne površine 11,00m</w:t>
      </w:r>
      <w:r w:rsidR="00017FDB" w:rsidRPr="00AF3674">
        <w:rPr>
          <w:sz w:val="24"/>
          <w:szCs w:val="24"/>
          <w:vertAlign w:val="superscript"/>
        </w:rPr>
        <w:t>2</w:t>
      </w:r>
      <w:r w:rsidR="00017FDB" w:rsidRPr="00017FDB">
        <w:rPr>
          <w:sz w:val="24"/>
          <w:szCs w:val="24"/>
        </w:rPr>
        <w:t>, na adresi Kupreška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AF3674" w:rsidP="007E02BC" w:rsidR="00AF36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rješenja </w:t>
      </w:r>
      <w:r w:rsidR="0011435A">
        <w:rPr>
          <w:sz w:val="24"/>
          <w:szCs w:val="24"/>
        </w:rPr>
        <w:t xml:space="preserve">o dosudi </w:t>
      </w:r>
      <w:r>
        <w:rPr>
          <w:sz w:val="24"/>
          <w:szCs w:val="24"/>
        </w:rPr>
        <w:t>Trgovačkog suda u Splitu pod poslovnim brojem 4.St-198/2012 od 10. svibnja 2018.</w:t>
      </w:r>
      <w:r w:rsidR="0011435A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ponuditelju Željku Malešu, OIB: 10157455137, Split, Vukovarska 183 B, a glede 1/2960 dijela povezanog s garažno-parkirno mjesto oznake PM-11, površine 11,00 m</w:t>
      </w:r>
      <w:r w:rsidR="0011435A" w:rsidRPr="0011435A">
        <w:rPr>
          <w:sz w:val="24"/>
          <w:szCs w:val="24"/>
          <w:vertAlign w:val="superscript"/>
        </w:rPr>
        <w:t>2</w:t>
      </w:r>
      <w:r w:rsidR="0011435A" w:rsidRPr="0011435A">
        <w:rPr>
          <w:sz w:val="24"/>
          <w:szCs w:val="24"/>
        </w:rPr>
        <w:t>, (površine s koeficijentom 1,65 m</w:t>
      </w:r>
      <w:r w:rsidR="0011435A" w:rsidRPr="0011435A">
        <w:rPr>
          <w:sz w:val="24"/>
          <w:szCs w:val="24"/>
          <w:vertAlign w:val="superscript"/>
        </w:rPr>
        <w:t>2</w:t>
      </w:r>
      <w:r w:rsidR="0011435A" w:rsidRPr="0011435A">
        <w:rPr>
          <w:sz w:val="24"/>
          <w:szCs w:val="24"/>
        </w:rPr>
        <w:t>), knjižnog vlasništva VERTIGO d.o.o. za građenje i usluge, (MB: 2066076), OIB: 80053629143, Split, Savska 8, za cijelo</w:t>
      </w:r>
      <w:r w:rsidR="0011435A">
        <w:rPr>
          <w:sz w:val="24"/>
          <w:szCs w:val="24"/>
        </w:rPr>
        <w:t xml:space="preserve"> (upis pod brojem </w:t>
      </w:r>
      <w:r w:rsidR="0011435A" w:rsidRPr="0011435A">
        <w:rPr>
          <w:b/>
          <w:sz w:val="24"/>
          <w:szCs w:val="24"/>
        </w:rPr>
        <w:t>Z-19727/2018</w:t>
      </w:r>
      <w:r w:rsidR="0011435A"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4570B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teret </w:t>
      </w:r>
      <w:r w:rsidR="0084570B">
        <w:rPr>
          <w:sz w:val="24"/>
          <w:szCs w:val="24"/>
        </w:rPr>
        <w:t>1</w:t>
      </w:r>
      <w:r w:rsidRPr="007E02BC">
        <w:rPr>
          <w:sz w:val="24"/>
          <w:szCs w:val="24"/>
        </w:rPr>
        <w:t xml:space="preserve">/2960 dijela povezanog s garažno-parkirnim mjestom oznake </w:t>
      </w:r>
      <w:r w:rsidR="0084570B">
        <w:rPr>
          <w:sz w:val="24"/>
          <w:szCs w:val="24"/>
        </w:rPr>
        <w:t>PM-1</w:t>
      </w:r>
      <w:r w:rsidR="00E55D94">
        <w:rPr>
          <w:sz w:val="24"/>
          <w:szCs w:val="24"/>
        </w:rPr>
        <w:t>1</w:t>
      </w:r>
      <w:r w:rsidRPr="007E02BC">
        <w:rPr>
          <w:sz w:val="24"/>
          <w:szCs w:val="24"/>
        </w:rPr>
        <w:t xml:space="preserve">, površine </w:t>
      </w:r>
      <w:r w:rsidR="0084570B">
        <w:rPr>
          <w:sz w:val="24"/>
          <w:szCs w:val="24"/>
        </w:rPr>
        <w:t>11,</w:t>
      </w:r>
      <w:r w:rsidR="00E55D94">
        <w:rPr>
          <w:sz w:val="24"/>
          <w:szCs w:val="24"/>
        </w:rPr>
        <w:t>00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, (površine s koeficijentom </w:t>
      </w:r>
      <w:r w:rsidR="0084570B">
        <w:rPr>
          <w:sz w:val="24"/>
          <w:szCs w:val="24"/>
        </w:rPr>
        <w:t>1,</w:t>
      </w:r>
      <w:r w:rsidR="00E55D94">
        <w:rPr>
          <w:sz w:val="24"/>
          <w:szCs w:val="24"/>
        </w:rPr>
        <w:t>65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lastRenderedPageBreak/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11435A" w:rsidR="00A7209A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E55D94">
        <w:rPr>
          <w:sz w:val="24"/>
          <w:szCs w:val="24"/>
        </w:rPr>
        <w:t>480</w:t>
      </w:r>
      <w:r w:rsidR="0084570B">
        <w:rPr>
          <w:sz w:val="24"/>
          <w:szCs w:val="24"/>
        </w:rPr>
        <w:t>-</w:t>
      </w:r>
      <w:r w:rsidR="00E55D94">
        <w:rPr>
          <w:sz w:val="24"/>
          <w:szCs w:val="24"/>
        </w:rPr>
        <w:t>511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84570B">
        <w:rPr>
          <w:sz w:val="24"/>
          <w:szCs w:val="24"/>
        </w:rPr>
        <w:t>8. siječnja</w:t>
      </w:r>
      <w:r w:rsidR="00D63F8E" w:rsidRPr="00342CA5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2018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15.</w:t>
      </w:r>
      <w:r w:rsidR="00386310" w:rsidRPr="00342CA5">
        <w:rPr>
          <w:sz w:val="24"/>
          <w:szCs w:val="24"/>
        </w:rPr>
        <w:t>00 sati</w:t>
      </w:r>
      <w:r w:rsidR="0084570B">
        <w:rPr>
          <w:sz w:val="24"/>
          <w:szCs w:val="24"/>
        </w:rPr>
        <w:t>, a ista je završi</w:t>
      </w:r>
      <w:r w:rsidR="0020623C">
        <w:rPr>
          <w:sz w:val="24"/>
          <w:szCs w:val="24"/>
        </w:rPr>
        <w:t>la 3. travnja 2018. u 23:59:59., dok je nadmetanje započelo 20. ožujka 2018. u 00:00:00, a završilo 3. travnja 2018. u 23:59:59</w:t>
      </w:r>
      <w:r w:rsidR="00386310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 xml:space="preserve">e po </w:t>
      </w:r>
      <w:r w:rsidR="00E55D94">
        <w:rPr>
          <w:sz w:val="24"/>
          <w:szCs w:val="24"/>
        </w:rPr>
        <w:t>Željku Malešu, Split, Vukovarska 183B, OIB:10157455137, Marko Duilo iz Zagreba, Puklavčeva 18, OIB:20325880669</w:t>
      </w:r>
      <w:r w:rsidR="006F3479">
        <w:rPr>
          <w:sz w:val="24"/>
          <w:szCs w:val="24"/>
        </w:rPr>
        <w:t xml:space="preserve">, </w:t>
      </w:r>
      <w:r w:rsidR="00A7209A">
        <w:rPr>
          <w:sz w:val="24"/>
          <w:szCs w:val="24"/>
        </w:rPr>
        <w:t>Bošku Baliću, Ul. Domovinskog rata 14, Solin, OIB: 13423857044, HOLZ j.d.o.o., Split, Vukovarska 162, OIB: 30296468984, Tonću Seseru, Kupreška 14, Split, OIB: 10143006010, Ivani Kuzmanović, Osijek, Slaz 1, OIB: 79694706247, Mladenu Pantaru, Jastrebarsko, Zrinski-Frankopanska 17, OIB: 86715364148, Darku Omaziću</w:t>
      </w:r>
      <w:r w:rsidR="00A7209A" w:rsidRPr="002B0174">
        <w:rPr>
          <w:sz w:val="24"/>
          <w:szCs w:val="24"/>
        </w:rPr>
        <w:t xml:space="preserve">, Kupreška 14, Split, OIB: </w:t>
      </w:r>
      <w:r w:rsidR="00A7209A">
        <w:rPr>
          <w:sz w:val="24"/>
          <w:szCs w:val="24"/>
        </w:rPr>
        <w:t xml:space="preserve">80218312599, Mladenu Belji, Vinkovci, Antuna Mihanovića 1, OIB: 76591147167, Marku Puškariću, Zagreb, Ulica Karla Metikoša 9, OIB: 39856737787 koji su </w:t>
      </w:r>
      <w:r w:rsidR="00A7209A" w:rsidRPr="00342CA5">
        <w:rPr>
          <w:sz w:val="24"/>
          <w:szCs w:val="24"/>
        </w:rPr>
        <w:t>sudjelova</w:t>
      </w:r>
      <w:r w:rsidR="00A7209A">
        <w:rPr>
          <w:sz w:val="24"/>
          <w:szCs w:val="24"/>
        </w:rPr>
        <w:t>li</w:t>
      </w:r>
      <w:r w:rsidR="00A7209A" w:rsidRPr="00342CA5">
        <w:rPr>
          <w:sz w:val="24"/>
          <w:szCs w:val="24"/>
        </w:rPr>
        <w:t xml:space="preserve"> na elektroničkoj javnoj dražbi, te je na dražbi zaključenoj </w:t>
      </w:r>
      <w:r w:rsidR="00A7209A">
        <w:rPr>
          <w:sz w:val="24"/>
          <w:szCs w:val="24"/>
        </w:rPr>
        <w:t>3. travnja 2018</w:t>
      </w:r>
      <w:r w:rsidR="00A7209A" w:rsidRPr="00342CA5">
        <w:rPr>
          <w:sz w:val="24"/>
          <w:szCs w:val="24"/>
        </w:rPr>
        <w:t xml:space="preserve">. godine u 23:59:59 sati najviši iznos valjane ponude u iznosu od </w:t>
      </w:r>
      <w:r w:rsidR="00A7209A">
        <w:rPr>
          <w:sz w:val="24"/>
          <w:szCs w:val="24"/>
        </w:rPr>
        <w:t>5.601,00</w:t>
      </w:r>
      <w:r w:rsidR="00A7209A" w:rsidRPr="00342CA5">
        <w:rPr>
          <w:sz w:val="24"/>
          <w:szCs w:val="24"/>
        </w:rPr>
        <w:t xml:space="preserve"> kuna ponudi</w:t>
      </w:r>
      <w:r w:rsidR="00A7209A">
        <w:rPr>
          <w:sz w:val="24"/>
          <w:szCs w:val="24"/>
        </w:rPr>
        <w:t>o je Željko Maleš, Split, Vukovarska 183B, OIB:10157455137 i to 3</w:t>
      </w:r>
      <w:r w:rsidR="0011435A">
        <w:rPr>
          <w:sz w:val="24"/>
          <w:szCs w:val="24"/>
        </w:rPr>
        <w:t xml:space="preserve">. travnja 2018. u 23:59:52 sati. Prvi slijedeći ponuditelj, redom prema veličini ponuđene cijene bio je Marko Duilo iz Zagreba, Puklavčeva 18, OIB:20325880669, </w:t>
      </w:r>
      <w:r w:rsidR="00A7209A">
        <w:rPr>
          <w:sz w:val="24"/>
          <w:szCs w:val="24"/>
        </w:rPr>
        <w:t xml:space="preserve">dok preostali uplatitelji jamčevine i to: Velimir Žak, Zagreb, Opatička ulica 16, OIB: 08955615751, Nikola Remenar, Bolnička cesta 76, Zagreb, OIB: 48313195864, BIOLOŠKI DERIVATI d.o.o., Bolnička cesta 76, Zagreb, OIB: 51885139608, </w:t>
      </w:r>
      <w:r w:rsidR="00791563">
        <w:rPr>
          <w:sz w:val="24"/>
          <w:szCs w:val="24"/>
        </w:rPr>
        <w:t xml:space="preserve">Ivan Remenar, Velika Gorica, Dubrovačka 14, OIB: 97611210947, Kristina Maleš, Split, Vukovarska 183, OIB: 35893211423, Viktor Bubić, Gašpini 27, Solin, OIB:50016932942, Branko Perić, Osijek, Josipa Jurja Strossmayera 51, OIB:22319020060, </w:t>
      </w:r>
      <w:r w:rsidR="00791563" w:rsidRPr="0021437D">
        <w:rPr>
          <w:sz w:val="24"/>
          <w:szCs w:val="24"/>
        </w:rPr>
        <w:t>Vladimir Masten, Rade Končara 2, Nedelišće, OIB: 66525880561</w:t>
      </w:r>
      <w:r w:rsidR="00791563">
        <w:rPr>
          <w:sz w:val="24"/>
          <w:szCs w:val="24"/>
        </w:rPr>
        <w:t xml:space="preserve">, ENVY CUT'S d.o.o., Sesvete, Prva Gupčeva ulica 30, OIB: 81602851994, Zorica Perić, Osijek, Josipa Jurja Strossmayera 51, OIB: 76832463458, BRZI PRIJEVODI d.o.o., Velika Gorica, Dubrovačka 14, OIB: 16769545861, Tomislav Rosić iz Zagreba, Florićeva 5, OIB: 50124849450, </w:t>
      </w:r>
      <w:r w:rsidR="00791563" w:rsidRPr="006037CA">
        <w:rPr>
          <w:sz w:val="24"/>
          <w:szCs w:val="24"/>
        </w:rPr>
        <w:t>KorBox d.o.o.</w:t>
      </w:r>
      <w:r w:rsidR="00791563">
        <w:rPr>
          <w:sz w:val="24"/>
          <w:szCs w:val="24"/>
        </w:rPr>
        <w:t xml:space="preserve">, </w:t>
      </w:r>
      <w:r w:rsidR="00791563" w:rsidRPr="006037CA">
        <w:rPr>
          <w:sz w:val="24"/>
          <w:szCs w:val="24"/>
        </w:rPr>
        <w:t>Trgovačka 6</w:t>
      </w:r>
      <w:r w:rsidR="00791563">
        <w:rPr>
          <w:sz w:val="24"/>
          <w:szCs w:val="24"/>
        </w:rPr>
        <w:t xml:space="preserve">, Zagreb, OIB: </w:t>
      </w:r>
      <w:r w:rsidR="00791563" w:rsidRPr="006037CA">
        <w:rPr>
          <w:sz w:val="24"/>
          <w:szCs w:val="24"/>
        </w:rPr>
        <w:t>54253942164</w:t>
      </w:r>
      <w:r w:rsidR="00791563">
        <w:rPr>
          <w:sz w:val="24"/>
          <w:szCs w:val="24"/>
        </w:rPr>
        <w:t xml:space="preserve">, INSOLA PROJEKT j.d.o.o., Velika Gorica, Slavka Kolara 13 C, OIB: 12180748800, Iva Čengić, Grubišno polje, Josipa Kozarca 8, OIB: 47244094393, KOREL d.o.o., Trgovačka 6, Zagreb, OIB: 78687141921, Igor Galir, Tenja, Osječka 88, OIB: 72930767334, Branimir Vrnoga, Vidonje, Kosa 19, OIB: 23223866319, Natalija Čolak, Zagreb, Opatička ulica 16, OIB: 61075058419, FALANGA POSLOVANJE j.d.o.o., Velika Gorica, Slavka Kolara 13 C, OIB: 45567981089, TOP KRAFT d.o.o., Zagreb, Motajička 1, OIB: 14387113018, Dušanka Bubić, Gašpini 27, Solin, OIB: 01811311129, Robert Marinić, Zagreb, Motajička 1, OIB: 82630427713, Zvonko Žak, Gornja Bistra, Zagrebačka 28, OIB:21264464905, NAŠE MORE j.d.o.o., Velika Gorica, Slavka Kolara 13 C, OIB:69307441498, Hrvoje Rožman, Karlovac, Sarajevska 8, OIB: 49116803545 i PANDO NEKRETNINE d.o.o., Miličani, Vinogradi 22, OIB: 03699858337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čl. 103. st.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ovog suda pod gornjim poslovnim brojem od 10. svibnja 2018. dosuđena je imovina iz točke I. izreke ovog rješenja kupcu Željku Malešu, Split, Vukovarska 183B, OIB:10157455137. </w:t>
      </w:r>
    </w:p>
    <w:p w:rsidRDefault="0011435A" w:rsidP="0011435A" w:rsid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D932BC" w:rsidP="0011435A" w:rsidR="00D932BC">
      <w:pPr>
        <w:ind w:firstLine="709"/>
        <w:jc w:val="both"/>
        <w:rPr>
          <w:sz w:val="24"/>
          <w:szCs w:val="24"/>
        </w:rPr>
      </w:pPr>
    </w:p>
    <w:p w:rsidRDefault="00D932BC" w:rsidP="0011435A" w:rsidR="00D932BC" w:rsidRP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20. srpnja 2018. oglašena je nevažećom dosuda ponuditelju Željku Malešu te </w:t>
      </w:r>
      <w:r w:rsidR="007E472B">
        <w:rPr>
          <w:sz w:val="24"/>
          <w:szCs w:val="24"/>
        </w:rPr>
        <w:t>je</w:t>
      </w:r>
      <w:r>
        <w:rPr>
          <w:sz w:val="24"/>
          <w:szCs w:val="24"/>
        </w:rPr>
        <w:t xml:space="preserve"> nekretnina iz točke I. ovog rješenja dosuđena ponuditelju Marku Duilu iz Zagreba, Puklavčeva 18, OIB:20325880669.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>obavijest o neuplaćenoj kupovnini</w:t>
      </w:r>
      <w:r w:rsidRPr="0011435A">
        <w:rPr>
          <w:sz w:val="24"/>
          <w:szCs w:val="24"/>
        </w:rPr>
        <w:t xml:space="preserve"> (list spisa </w:t>
      </w:r>
      <w:r w:rsidR="000B7699">
        <w:rPr>
          <w:sz w:val="24"/>
          <w:szCs w:val="24"/>
        </w:rPr>
        <w:t>1135</w:t>
      </w:r>
      <w:r w:rsidRPr="0011435A">
        <w:rPr>
          <w:sz w:val="24"/>
          <w:szCs w:val="24"/>
        </w:rPr>
        <w:t xml:space="preserve">) da u roku određenom za plaćanje kupovnine ponuditelj </w:t>
      </w:r>
      <w:r w:rsidR="000B7699">
        <w:rPr>
          <w:sz w:val="24"/>
          <w:szCs w:val="24"/>
        </w:rPr>
        <w:t>Marko Duilo iz Zagreba nije uplati</w:t>
      </w:r>
      <w:r w:rsidRPr="0011435A">
        <w:rPr>
          <w:sz w:val="24"/>
          <w:szCs w:val="24"/>
        </w:rPr>
        <w:t>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>
        <w:rPr>
          <w:sz w:val="24"/>
          <w:szCs w:val="24"/>
        </w:rPr>
        <w:t>1,00</w:t>
      </w:r>
      <w:r w:rsidRPr="008809DC">
        <w:rPr>
          <w:sz w:val="24"/>
          <w:szCs w:val="24"/>
        </w:rPr>
        <w:t xml:space="preserve"> kuna, a nova kupovnina je za </w:t>
      </w:r>
      <w:r>
        <w:rPr>
          <w:sz w:val="24"/>
          <w:szCs w:val="24"/>
        </w:rPr>
        <w:t>600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7555E7" w:rsidP="00D63F8E" w:rsidR="007555E7">
      <w:pPr>
        <w:pStyle w:val="Tijeloteksta"/>
        <w:jc w:val="center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 xml:space="preserve">u </w:t>
      </w:r>
      <w:r w:rsidR="008E3CAC">
        <w:t>23. kolovoza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157892">
        <w:rPr>
          <w:rFonts w:hAnsi="Times New Roman" w:ascii="Times New Roman"/>
          <w:sz w:val="24"/>
          <w:szCs w:val="24"/>
        </w:rPr>
        <w:t>,v.r.</w:t>
      </w:r>
    </w:p>
    <w:p w:rsidRDefault="00157892" w:rsidP="0071700F" w:rsidR="0015789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157892" w:rsidP="00157892" w:rsidR="007555E7" w:rsidRPr="0015789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157892">
          <w:rPr>
            <w:noProof/>
            <w:sz w:val="24"/>
            <w:szCs w:val="24"/>
          </w:rPr>
          <w:t>5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8E3CAC">
          <w:rPr>
            <w:sz w:val="24"/>
            <w:szCs w:val="24"/>
          </w:rPr>
          <w:t>354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B7699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34DFA"/>
    <w:rsid w:val="00142C4A"/>
    <w:rsid w:val="0014662E"/>
    <w:rsid w:val="00151B09"/>
    <w:rsid w:val="00155867"/>
    <w:rsid w:val="00157892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F3479"/>
    <w:rsid w:val="006F7599"/>
    <w:rsid w:val="007245FA"/>
    <w:rsid w:val="007254CE"/>
    <w:rsid w:val="007332C7"/>
    <w:rsid w:val="00745CBE"/>
    <w:rsid w:val="00751DA5"/>
    <w:rsid w:val="00754E83"/>
    <w:rsid w:val="007555E7"/>
    <w:rsid w:val="007635D5"/>
    <w:rsid w:val="00764682"/>
    <w:rsid w:val="00765C59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472B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3CAC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AF3674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94CC5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56B28"/>
    <w:rsid w:val="00D63F8E"/>
    <w:rsid w:val="00D87EF4"/>
    <w:rsid w:val="00D932BC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610F1-CCC8-48B8-9519-0270BECD8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1823</properties:Words>
  <properties:Characters>10452</properties:Characters>
  <properties:Lines>198</properties:Lines>
  <properties:Paragraphs>45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2018-08-23T08:19:00Z</dcterms:created>
  <dc:creator>Ante Kačić</dc:creator>
  <cp:lastModifiedBy>Katarina Mikulić</cp:lastModifiedBy>
  <cp:lastPrinted>2018-08-23T11:15:00Z</cp:lastPrinted>
  <dcterms:modified xmlns:xsi="http://www.w3.org/2001/XMLSchema-instance" xsi:type="dcterms:W3CDTF">2018-08-23T11:16:00Z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(br. 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