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ac301" w14:paraId="53ac301" w:rsidRDefault="00CD4711" w:rsidP="007D78F5" w:rsidR="00CD4711" w:rsidRPr="009B3960">
      <w:pPr>
        <w:pStyle w:val="Zaglavlje"/>
        <w15:collapsed w:val="false"/>
      </w:pPr>
      <w:bookmarkStart w:name="_GoBack" w:id="0"/>
      <w:bookmarkEnd w:id="0"/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C11910" w:rsidR="00B17678" w:rsidRPr="006A1BF5">
        <w:tc>
          <w:tcPr>
            <w:tcW w:type="dxa" w:w="2829"/>
            <w:shd w:fill="auto" w:color="auto" w:val="clear"/>
          </w:tcPr>
          <w:p w:rsidRDefault="00B17678" w:rsidP="00B17678" w:rsidR="00B17678" w:rsidRPr="006A1BF5">
            <w:pPr>
              <w:spacing w:lineRule="auto" w:line="240"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17678" w:rsidP="00B17678" w:rsidR="00B17678" w:rsidRPr="006A1BF5">
            <w:pPr>
              <w:spacing w:lineRule="auto" w:line="240" w:after="0" w:before="120"/>
              <w:jc w:val="center"/>
            </w:pPr>
            <w:r w:rsidRPr="006A1BF5">
              <w:t>Republika Hrvatska</w:t>
            </w:r>
          </w:p>
          <w:p w:rsidRDefault="00B17678" w:rsidP="00B17678" w:rsidR="00B17678" w:rsidRPr="006A1BF5">
            <w:pPr>
              <w:spacing w:lineRule="auto" w:line="240" w:after="0"/>
              <w:jc w:val="center"/>
            </w:pPr>
            <w:r>
              <w:t>Trgovački sud u Varaždinu</w:t>
            </w:r>
          </w:p>
          <w:p w:rsidRDefault="00B17678" w:rsidP="00B17678" w:rsidR="00B17678" w:rsidRPr="006A1BF5">
            <w:pPr>
              <w:spacing w:lineRule="auto" w:line="240" w:after="0"/>
              <w:jc w:val="center"/>
            </w:pPr>
            <w:r>
              <w:t>Varaždin, Braće Radić 2</w:t>
            </w:r>
          </w:p>
        </w:tc>
      </w:tr>
    </w:tbl>
    <w:p w:rsidRDefault="00B17678" w:rsidP="00B17678" w:rsidR="00B17678"/>
    <w:p w:rsidRDefault="005D48FC" w:rsidP="005D48FC" w:rsidR="005D48FC" w:rsidRPr="005D48FC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</w:p>
    <w:p w:rsidRDefault="005D48FC" w:rsidP="005D48FC" w:rsidR="009A0EA4">
      <w:pPr>
        <w:pStyle w:val="Zaglavlje"/>
        <w:jc w:val="center"/>
      </w:pPr>
      <w:r w:rsidRPr="00AC7A58">
        <w:t>Z A K LJ U Č A K</w:t>
      </w:r>
    </w:p>
    <w:p w:rsidRDefault="00D25082" w:rsidP="005D48FC" w:rsidR="00D25082" w:rsidRPr="00AC7A58">
      <w:pPr>
        <w:pStyle w:val="Zaglavlje"/>
        <w:jc w:val="center"/>
      </w:pPr>
    </w:p>
    <w:p w:rsidRDefault="005325BE" w:rsidP="00B43E00" w:rsidR="005325BE" w:rsidRPr="009B3960">
      <w:pPr>
        <w:spacing w:lineRule="auto" w:line="240" w:after="0"/>
      </w:pPr>
    </w:p>
    <w:p w:rsidRDefault="00B43E00" w:rsidP="00B43E00" w:rsidR="00B43E00">
      <w:pPr>
        <w:spacing w:lineRule="auto" w:line="240" w:after="0"/>
        <w:ind w:firstLine="720"/>
        <w:jc w:val="both"/>
      </w:pPr>
      <w:r w:rsidRPr="00E2259C">
        <w:t xml:space="preserve">Trgovački sud u Varaždinu, po sucu toga suda Iris Hatvalić Nemec, kao stečajnom sucu, u stečajnom predmetu povodom prijedloga podnositelja RH Ministarstvo financija, Porezna uprava, Područni ured </w:t>
      </w:r>
      <w:r>
        <w:t>Varaždin,</w:t>
      </w:r>
      <w:r w:rsidRPr="00E2259C">
        <w:t xml:space="preserve"> zastupanog po Županijskom državnom odvjetn</w:t>
      </w:r>
      <w:r>
        <w:t>ištvu u Varaždinu</w:t>
      </w:r>
      <w:r w:rsidRPr="00E2259C">
        <w:t xml:space="preserve"> za pokretanje stečajnog postupka nad dužnikom </w:t>
      </w:r>
      <w:r>
        <w:t>MARINA AUTO j.d.o.o., Čakovečka 139, Pušćine, OIB: 31445861463</w:t>
      </w:r>
      <w:r w:rsidRPr="00E2259C">
        <w:t xml:space="preserve">, </w:t>
      </w:r>
      <w:r>
        <w:t>5. srpnja</w:t>
      </w:r>
      <w:r w:rsidRPr="00E2259C">
        <w:t xml:space="preserve"> 2018.               </w:t>
      </w:r>
    </w:p>
    <w:p w:rsidRDefault="00B17678" w:rsidP="00B43E00" w:rsidR="00B17678">
      <w:pPr>
        <w:spacing w:after="0"/>
        <w:ind w:firstLine="720"/>
        <w:jc w:val="both"/>
      </w:pPr>
      <w:r w:rsidRPr="00096C2B">
        <w:t xml:space="preserve">  </w:t>
      </w:r>
    </w:p>
    <w:p w:rsidRDefault="00B43E00" w:rsidP="00B43E00" w:rsidR="00B43E00" w:rsidRPr="0014784E">
      <w:pPr>
        <w:spacing w:after="0"/>
        <w:ind w:firstLine="720"/>
        <w:jc w:val="both"/>
      </w:pPr>
    </w:p>
    <w:p w:rsidRDefault="005D48FC" w:rsidP="00B43E00" w:rsidR="005325BE">
      <w:pPr>
        <w:spacing w:lineRule="auto" w:line="240" w:after="0"/>
        <w:jc w:val="center"/>
      </w:pPr>
      <w:r>
        <w:t xml:space="preserve">  z a k lj u č i o   j e</w:t>
      </w:r>
    </w:p>
    <w:p w:rsidRDefault="002D5FD6" w:rsidP="00B43E00" w:rsidR="002D5FD6">
      <w:pPr>
        <w:spacing w:lineRule="auto" w:line="240" w:after="0"/>
        <w:jc w:val="center"/>
      </w:pPr>
    </w:p>
    <w:p w:rsidRDefault="007705CF" w:rsidP="00B43E00" w:rsidR="007705CF" w:rsidRPr="009B3960">
      <w:pPr>
        <w:spacing w:lineRule="auto" w:line="240" w:after="0"/>
        <w:jc w:val="center"/>
      </w:pPr>
    </w:p>
    <w:p w:rsidRDefault="00296C23" w:rsidP="00B43E00" w:rsidR="007705CF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Nalaže se direktoru</w:t>
      </w:r>
      <w:r w:rsidR="00CB7629" w:rsidRPr="007D43FE">
        <w:t xml:space="preserve"> dužnika </w:t>
      </w:r>
      <w:r w:rsidR="00B43E00">
        <w:t>MARINA AUTO j.d.o.o., Čakovečka 139, Pušćine, OIB: 31445861463</w:t>
      </w:r>
      <w:r w:rsidR="00B43E00">
        <w:rPr>
          <w:color w:themeColor="text1" w:val="000000"/>
        </w:rPr>
        <w:t xml:space="preserve">, </w:t>
      </w:r>
      <w:r w:rsidR="00B43E00" w:rsidRPr="00B43E00">
        <w:rPr>
          <w:u w:val="single"/>
        </w:rPr>
        <w:t>Zoranu Dragutinu Marciuš iz Pušćina, Čakovečka 139</w:t>
      </w:r>
      <w:r w:rsidR="0046677C" w:rsidRPr="00B43E00">
        <w:rPr>
          <w:color w:themeColor="text1" w:val="000000"/>
          <w:u w:val="single"/>
        </w:rPr>
        <w:t xml:space="preserve">, OIB: </w:t>
      </w:r>
      <w:r w:rsidR="00B43E00" w:rsidRPr="00B43E00">
        <w:rPr>
          <w:color w:themeColor="text1" w:val="000000"/>
          <w:u w:val="single"/>
        </w:rPr>
        <w:t>40480694302</w:t>
      </w:r>
      <w:r w:rsidR="00B43E00">
        <w:rPr>
          <w:color w:themeColor="text1" w:val="000000"/>
        </w:rPr>
        <w:t xml:space="preserve"> </w:t>
      </w:r>
      <w:r w:rsidR="007705CF" w:rsidRPr="007D78F5">
        <w:rPr>
          <w:color w:themeColor="text1" w:val="000000"/>
        </w:rPr>
        <w:t xml:space="preserve">da sukladno </w:t>
      </w:r>
      <w:r w:rsidR="007705CF">
        <w:t>članku 17. Stečajnog zakona (</w:t>
      </w:r>
      <w:r w:rsidR="00190844">
        <w:t>"</w:t>
      </w:r>
      <w:r w:rsidR="007705CF">
        <w:t>Narodne novine</w:t>
      </w:r>
      <w:r w:rsidR="00190844">
        <w:t>"</w:t>
      </w:r>
      <w:r w:rsidR="007705CF">
        <w:t xml:space="preserve"> broj 71/15</w:t>
      </w:r>
      <w:r w:rsidR="00190844">
        <w:t>, u daljnjem tekstu SZ</w:t>
      </w:r>
      <w:r w:rsidR="007705CF">
        <w:t xml:space="preserve">) u roku od </w:t>
      </w:r>
      <w:r w:rsidR="007D78F5">
        <w:t>8</w:t>
      </w:r>
      <w:r w:rsidR="007705CF">
        <w:t xml:space="preserve"> dana od dana </w:t>
      </w:r>
      <w:r w:rsidR="00CB7629">
        <w:t>primitka ovog zaključka, dostave</w:t>
      </w:r>
      <w:r w:rsidR="007705CF">
        <w:t xml:space="preserve"> popis imovine i obveza dužnika koji se sastoji od naznake:</w:t>
      </w:r>
    </w:p>
    <w:p w:rsidRDefault="00190844" w:rsidP="007705CF" w:rsidR="00190844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>1. nekretnina i pokretnina dužnika</w:t>
      </w:r>
    </w:p>
    <w:p w:rsidRDefault="007705CF" w:rsidP="007705CF" w:rsidR="007705CF">
      <w:pPr>
        <w:spacing w:lineRule="auto" w:line="240" w:after="0"/>
        <w:jc w:val="both"/>
      </w:pPr>
      <w:r>
        <w:t>2. imovinskih prava dužnika na tuđim stvarima</w:t>
      </w:r>
    </w:p>
    <w:p w:rsidRDefault="007705CF" w:rsidP="007705CF" w:rsidR="007705CF">
      <w:pPr>
        <w:spacing w:lineRule="auto" w:line="240" w:after="0"/>
        <w:jc w:val="both"/>
      </w:pPr>
      <w:r>
        <w:t>3. novčanih i nenovčanih tražbina dužnika</w:t>
      </w:r>
    </w:p>
    <w:p w:rsidRDefault="007705CF" w:rsidP="007705CF" w:rsidR="007705CF">
      <w:pPr>
        <w:spacing w:lineRule="auto" w:line="240" w:after="0"/>
        <w:jc w:val="both"/>
      </w:pPr>
      <w:r>
        <w:t>4. drugih prava koja čine imovinu dužnika</w:t>
      </w:r>
    </w:p>
    <w:p w:rsidRDefault="007705CF" w:rsidP="007705CF" w:rsidR="007705CF">
      <w:pPr>
        <w:spacing w:lineRule="auto" w:line="240" w:after="0"/>
        <w:jc w:val="both"/>
      </w:pPr>
      <w:r>
        <w:t>5. novčanih sredstava na računima</w:t>
      </w:r>
    </w:p>
    <w:p w:rsidRDefault="007705CF" w:rsidP="007705CF" w:rsidR="007705CF">
      <w:pPr>
        <w:spacing w:lineRule="auto" w:line="240" w:after="0"/>
        <w:jc w:val="both"/>
      </w:pPr>
      <w:r>
        <w:t>6. druge imovine dužnika</w:t>
      </w:r>
    </w:p>
    <w:p w:rsidRDefault="007705CF" w:rsidP="007705CF" w:rsidR="007705CF">
      <w:pPr>
        <w:spacing w:lineRule="auto" w:line="240" w:after="0"/>
        <w:jc w:val="both"/>
      </w:pPr>
      <w:r>
        <w:t>7. obveza dužnika unesenih u njegove poslovne knjige</w:t>
      </w:r>
    </w:p>
    <w:p w:rsidRDefault="007705CF" w:rsidP="007705CF" w:rsidR="007705CF">
      <w:pPr>
        <w:spacing w:lineRule="auto" w:line="240" w:after="0"/>
        <w:jc w:val="both"/>
      </w:pPr>
      <w:r>
        <w:t>8. drugih novčanih i nenovčanih obveza dužnika</w:t>
      </w:r>
    </w:p>
    <w:p w:rsidRDefault="007705CF" w:rsidP="007705CF" w:rsidR="007705CF">
      <w:pPr>
        <w:spacing w:lineRule="auto" w:line="240" w:after="0"/>
        <w:jc w:val="both"/>
      </w:pPr>
      <w:r>
        <w:t>9. razlučnih prava na imovini dužnika</w:t>
      </w:r>
    </w:p>
    <w:p w:rsidRDefault="007705CF" w:rsidP="007705CF" w:rsidR="007705CF">
      <w:pPr>
        <w:spacing w:lineRule="auto" w:line="240" w:after="0"/>
        <w:jc w:val="both"/>
      </w:pPr>
      <w:r>
        <w:t>10. izlučnih prava</w:t>
      </w:r>
    </w:p>
    <w:p w:rsidRDefault="007705CF" w:rsidP="007705CF" w:rsidR="007705CF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7705CF" w:rsidP="007705CF" w:rsidR="007705CF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7705CF" w:rsidP="007705CF" w:rsidR="007705CF">
      <w:pPr>
        <w:spacing w:lineRule="auto" w:line="240" w:after="0"/>
        <w:jc w:val="both"/>
      </w:pPr>
    </w:p>
    <w:p w:rsidRDefault="0046677C" w:rsidP="007D78F5" w:rsidR="007705CF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t>Direktor d</w:t>
      </w:r>
      <w:r w:rsidR="007705CF">
        <w:t>užnik</w:t>
      </w:r>
      <w:r>
        <w:t>a</w:t>
      </w:r>
      <w:r w:rsidR="007705CF">
        <w:t xml:space="preserve">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365CDA" w:rsidR="00365CDA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lastRenderedPageBreak/>
        <w:t>Upozorava</w:t>
      </w:r>
      <w:r w:rsidR="00061B3B">
        <w:t xml:space="preserve"> se </w:t>
      </w:r>
      <w:r w:rsidR="00F06989">
        <w:t>direktor</w:t>
      </w:r>
      <w:r>
        <w:t xml:space="preserve"> </w:t>
      </w:r>
      <w:r w:rsidRPr="002D5FD6">
        <w:t>dužnika da za</w:t>
      </w:r>
      <w:r w:rsidRPr="0064771B">
        <w:t xml:space="preserve"> davanje neistinitog</w:t>
      </w:r>
      <w:r>
        <w:t>a ili nepotpunoga popisa imovine i obveza, odgovara kao za davanje lažnoga iskaza u postupku pred sudom.</w:t>
      </w:r>
    </w:p>
    <w:p w:rsidRDefault="00096C2B" w:rsidP="00C4338C" w:rsidR="00096C2B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096C2B" w:rsidP="00C4338C" w:rsidR="00096C2B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7368E0" w:rsidP="007368E0" w:rsidR="007368E0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>Obrazloženje</w:t>
      </w:r>
    </w:p>
    <w:p w:rsidRDefault="007368E0" w:rsidP="007368E0" w:rsidR="007368E0" w:rsidRPr="009B396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7368E0" w:rsidP="007368E0" w:rsidR="007368E0" w:rsidRPr="009B3960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368E0" w:rsidP="007368E0" w:rsidR="007368E0" w:rsidRPr="002F739D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 xml:space="preserve">Predlagatelj </w:t>
      </w:r>
      <w:r>
        <w:t xml:space="preserve">RH Ministarstvo financija, Porezna uprava, Područni ured </w:t>
      </w:r>
      <w:r w:rsidR="005A7817">
        <w:t>Varaždin</w:t>
      </w:r>
      <w:r>
        <w:rPr>
          <w:rFonts w:eastAsia="Times New Roman"/>
          <w:lang w:eastAsia="hr-HR"/>
        </w:rPr>
        <w:t xml:space="preserve"> podnio je prijedlog za otvaranje stečajnog postupka nad dužnikom u kojem navodi da mu dužnik duguje iznos od </w:t>
      </w:r>
      <w:r w:rsidR="00B43E00">
        <w:t>42.806,23</w:t>
      </w:r>
      <w:r w:rsidR="00B43E00" w:rsidRPr="00D4070C">
        <w:t xml:space="preserve"> </w:t>
      </w:r>
      <w:r>
        <w:t xml:space="preserve">kn. </w:t>
      </w:r>
      <w:r w:rsidR="00B43E00" w:rsidRPr="00D4070C">
        <w:t xml:space="preserve">Uvidom u stanje računa poreznog obveznika na dan </w:t>
      </w:r>
      <w:r w:rsidR="00B43E00">
        <w:t>22. ožujka</w:t>
      </w:r>
      <w:r w:rsidR="00B43E00" w:rsidRPr="00D4070C">
        <w:t xml:space="preserve"> 2018. proizlazi da dug dužnika prema RH Ministarstvu financija iznosi </w:t>
      </w:r>
      <w:r w:rsidR="00B43E00">
        <w:t>42.806,23 kn</w:t>
      </w:r>
      <w:r w:rsidR="00B43E00" w:rsidRPr="00D4070C">
        <w:t xml:space="preserve">, </w:t>
      </w:r>
      <w:r w:rsidR="00B43E00">
        <w:t>a</w:t>
      </w:r>
      <w:r w:rsidR="00B43E00" w:rsidRPr="00D4070C">
        <w:t xml:space="preserve"> uvidom u podatke Ministarstva financija, porezne uprave, Područni ured Varaždin o posjedu imovine dužnika proizlazi da dužnik </w:t>
      </w:r>
      <w:r w:rsidR="00B43E00">
        <w:t>posjeduje imovinu za djelomično namirenje vjerovnika u stečajnom postupku obzirom je dužnik vlasnik teretnog automobile marke Volkswagen 2,5 TDI/LT 35, proizvedeno 2001., tržne vrijednosti 37.848,93 kn</w:t>
      </w:r>
      <w:r w:rsidR="002B24C1">
        <w:t>.</w:t>
      </w:r>
      <w:r>
        <w:t xml:space="preserve"> Iz</w:t>
      </w:r>
      <w:r>
        <w:rPr>
          <w:rFonts w:eastAsia="Times New Roman"/>
          <w:lang w:eastAsia="hr-HR"/>
        </w:rPr>
        <w:t xml:space="preserve"> zahtjeva za provedbu skraćenog stečajnog postupka proizlazi da je dužnik na dan </w:t>
      </w:r>
      <w:r w:rsidR="00B43E00">
        <w:rPr>
          <w:rFonts w:eastAsia="Times New Roman"/>
          <w:lang w:eastAsia="hr-HR"/>
        </w:rPr>
        <w:t>13. ožujka</w:t>
      </w:r>
      <w:r w:rsidR="005A7817">
        <w:rPr>
          <w:rFonts w:eastAsia="Times New Roman"/>
          <w:lang w:eastAsia="hr-HR"/>
        </w:rPr>
        <w:t xml:space="preserve"> 2018</w:t>
      </w:r>
      <w:r>
        <w:rPr>
          <w:rFonts w:eastAsia="Times New Roman"/>
          <w:lang w:eastAsia="hr-HR"/>
        </w:rPr>
        <w:t xml:space="preserve">. u Očevidniku redoslijeda osnova za plaćanje ima evidentirane neizvršene osnove za plaćanje u ukupnom iznosu od </w:t>
      </w:r>
      <w:r w:rsidR="00B43E00">
        <w:rPr>
          <w:rFonts w:eastAsia="Times New Roman"/>
          <w:lang w:eastAsia="hr-HR"/>
        </w:rPr>
        <w:t>47.276,98</w:t>
      </w:r>
      <w:r>
        <w:rPr>
          <w:rFonts w:eastAsia="Times New Roman"/>
          <w:lang w:eastAsia="hr-HR"/>
        </w:rPr>
        <w:t xml:space="preserve"> kn te dužnik ima nema zaposlenih.</w:t>
      </w:r>
    </w:p>
    <w:p w:rsidRDefault="007368E0" w:rsidP="007368E0" w:rsidR="007368E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368E0" w:rsidP="007368E0" w:rsidR="007368E0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7368E0" w:rsidP="007368E0" w:rsidR="007368E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368E0" w:rsidP="007368E0" w:rsidR="007368E0" w:rsidRPr="009B396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368E0" w:rsidP="007368E0" w:rsidR="007368E0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 5. srpnja 2018</w:t>
      </w:r>
      <w:r w:rsidRPr="009B3960">
        <w:rPr>
          <w:rFonts w:eastAsia="Times New Roman"/>
          <w:lang w:eastAsia="hr-HR"/>
        </w:rPr>
        <w:t>.</w:t>
      </w:r>
    </w:p>
    <w:p w:rsidRDefault="007368E0" w:rsidP="007368E0" w:rsidR="007368E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7368E0" w:rsidP="007368E0" w:rsidR="007368E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7368E0" w:rsidP="007368E0" w:rsidR="007368E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096D6A" w:rsidR="007368E0" w:rsidRPr="00410548">
        <w:trPr>
          <w:trHeight w:val="2009"/>
        </w:trPr>
        <w:tc>
          <w:tcPr>
            <w:tcW w:type="dxa" w:w="4928"/>
          </w:tcPr>
          <w:p w:rsidRDefault="007368E0" w:rsidP="00096D6A" w:rsidR="007368E0" w:rsidRPr="00410548"/>
        </w:tc>
        <w:tc>
          <w:tcPr>
            <w:tcW w:type="dxa" w:w="4819"/>
          </w:tcPr>
          <w:p w:rsidRDefault="007368E0" w:rsidP="00096D6A" w:rsidR="007368E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10548">
              <w:rPr>
                <w:rFonts w:hAnsi="Times New Roman" w:ascii="Times New Roman"/>
                <w:sz w:val="24"/>
                <w:szCs w:val="24"/>
              </w:rPr>
              <w:t>STEČAJNI SUDAC</w:t>
            </w:r>
            <w:r>
              <w:rPr>
                <w:rFonts w:hAnsi="Times New Roman" w:ascii="Times New Roman"/>
                <w:sz w:val="24"/>
                <w:szCs w:val="24"/>
              </w:rPr>
              <w:t>:</w:t>
            </w:r>
          </w:p>
          <w:p w:rsidRDefault="007368E0" w:rsidP="00096D6A" w:rsidR="007368E0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368E0" w:rsidP="00EE2F49" w:rsidR="007368E0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Iris Hatvalić Nemec </w:t>
            </w:r>
          </w:p>
        </w:tc>
      </w:tr>
    </w:tbl>
    <w:p w:rsidRDefault="007368E0" w:rsidP="007368E0" w:rsidR="007368E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7368E0" w:rsidP="007368E0" w:rsidR="007368E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7368E0" w:rsidP="007368E0" w:rsidR="007368E0" w:rsidRPr="009B396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7368E0" w:rsidP="007368E0" w:rsidR="007368E0" w:rsidRPr="00190844">
      <w:pPr>
        <w:spacing w:lineRule="auto" w:line="240" w:after="0"/>
        <w:jc w:val="both"/>
      </w:pPr>
      <w:r w:rsidRPr="00190844">
        <w:t>UPUTA O PRAVNOM LIJEKU :</w:t>
      </w:r>
    </w:p>
    <w:p w:rsidRDefault="007368E0" w:rsidP="007368E0" w:rsidR="007368E0" w:rsidRPr="00190844">
      <w:pPr>
        <w:spacing w:lineRule="auto" w:line="240" w:after="0"/>
        <w:jc w:val="both"/>
      </w:pPr>
      <w:r w:rsidRPr="00190844">
        <w:t>Protiv ovoga zaključka žalba nij</w:t>
      </w:r>
      <w:r w:rsidR="00A42B1B">
        <w:t>e dopuštena</w:t>
      </w:r>
      <w:r w:rsidRPr="00190844">
        <w:t>.</w:t>
      </w:r>
    </w:p>
    <w:p w:rsidRDefault="007368E0" w:rsidP="007368E0" w:rsidR="007368E0" w:rsidRPr="00190844">
      <w:pPr>
        <w:spacing w:lineRule="auto" w:line="240" w:after="0"/>
        <w:jc w:val="both"/>
      </w:pPr>
    </w:p>
    <w:p w:rsidRDefault="007368E0" w:rsidP="007368E0" w:rsidR="007368E0" w:rsidRPr="002F739D">
      <w:pPr>
        <w:spacing w:lineRule="auto" w:line="240" w:after="0"/>
        <w:jc w:val="both"/>
      </w:pPr>
      <w:r w:rsidRPr="002F739D">
        <w:t>DNA:</w:t>
      </w:r>
    </w:p>
    <w:p w:rsidRDefault="007368E0" w:rsidP="007368E0" w:rsidR="007368E0" w:rsidRPr="002F739D">
      <w:pPr>
        <w:spacing w:lineRule="auto" w:line="240" w:after="0"/>
        <w:jc w:val="both"/>
      </w:pPr>
      <w:r w:rsidRPr="002F739D">
        <w:t>1.</w:t>
      </w:r>
      <w:r w:rsidRPr="002F739D">
        <w:rPr>
          <w:color w:themeColor="text1" w:val="000000"/>
        </w:rPr>
        <w:t xml:space="preserve"> </w:t>
      </w:r>
      <w:r w:rsidR="00B43E00">
        <w:t>Zoran Dragutin Marciuš iz Pušćina, Čakovečka 139</w:t>
      </w:r>
    </w:p>
    <w:p w:rsidRDefault="007368E0" w:rsidP="007368E0" w:rsidR="007368E0" w:rsidRPr="002F739D">
      <w:pPr>
        <w:spacing w:lineRule="auto" w:line="240" w:after="0"/>
        <w:jc w:val="both"/>
      </w:pPr>
      <w:r w:rsidRPr="002F739D">
        <w:t>2. e-Oglasna ploča suda</w:t>
      </w:r>
    </w:p>
    <w:p w:rsidRDefault="007368E0" w:rsidP="007368E0" w:rsidR="007368E0" w:rsidRPr="00190844">
      <w:pPr>
        <w:spacing w:lineRule="auto" w:line="240" w:after="0"/>
        <w:jc w:val="both"/>
      </w:pPr>
    </w:p>
    <w:p w:rsidRDefault="00190844" w:rsidP="007368E0" w:rsidR="00190844" w:rsidRPr="00281AFC">
      <w:pPr>
        <w:spacing w:lineRule="auto" w:line="240" w:after="0"/>
        <w:jc w:val="center"/>
      </w:pPr>
    </w:p>
    <w:sectPr w:rsidSect="00CD4711" w:rsidR="00190844" w:rsidRPr="00281AF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07B4" w:rsidP="00CD4711" w:rsidR="00E207B4">
      <w:pPr>
        <w:spacing w:lineRule="auto" w:line="240" w:after="0"/>
      </w:pPr>
      <w:r>
        <w:separator/>
      </w:r>
    </w:p>
  </w:endnote>
  <w:endnote w:id="0" w:type="continuationSeparator">
    <w:p w:rsidRDefault="00E207B4" w:rsidP="00CD4711" w:rsidR="00E207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07B4" w:rsidP="00CD4711" w:rsidR="00E207B4">
      <w:pPr>
        <w:spacing w:lineRule="auto" w:line="240" w:after="0"/>
      </w:pPr>
      <w:r>
        <w:separator/>
      </w:r>
    </w:p>
  </w:footnote>
  <w:footnote w:id="0" w:type="continuationSeparator">
    <w:p w:rsidRDefault="00E207B4" w:rsidP="00CD4711" w:rsidR="00E207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F49">
          <w:rPr>
            <w:noProof/>
          </w:rPr>
          <w:t>2</w:t>
        </w:r>
        <w:r>
          <w:fldChar w:fldCharType="end"/>
        </w:r>
      </w:p>
    </w:sdtContent>
  </w:sdt>
  <w:p w:rsidRDefault="006D4A01" w:rsidP="006D4A01" w:rsidR="006D4A01" w:rsidRPr="009B3960">
    <w:pPr>
      <w:pStyle w:val="Zaglavlje"/>
      <w:jc w:val="right"/>
    </w:pPr>
    <w:r>
      <w:t>Poslovni broj: 4</w:t>
    </w:r>
    <w:r w:rsidRPr="009B3960">
      <w:t xml:space="preserve"> St-</w:t>
    </w:r>
    <w:r w:rsidR="00B43E00">
      <w:t>210</w:t>
    </w:r>
    <w:r>
      <w:t>/18-3</w:t>
    </w:r>
  </w:p>
  <w:p w:rsidRDefault="0038354A" w:rsidP="0038354A" w:rsidR="003835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6315537"/>
      <w:docPartObj>
        <w:docPartGallery w:val="Page Numbers (Top of Page)"/>
        <w:docPartUnique/>
      </w:docPartObj>
    </w:sdtPr>
    <w:sdtEndPr/>
    <w:sdtContent>
      <w:p w:rsidRDefault="007D78F5" w:rsidR="007D78F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F49">
          <w:rPr>
            <w:noProof/>
          </w:rPr>
          <w:t>1</w:t>
        </w:r>
        <w:r>
          <w:fldChar w:fldCharType="end"/>
        </w:r>
      </w:p>
    </w:sdtContent>
  </w:sdt>
  <w:p w:rsidRDefault="007D78F5" w:rsidP="007D78F5" w:rsidR="007D78F5" w:rsidRPr="009B3960">
    <w:pPr>
      <w:pStyle w:val="Zaglavlje"/>
      <w:jc w:val="right"/>
    </w:pPr>
    <w:r>
      <w:t>Poslovni broj: 4</w:t>
    </w:r>
    <w:r w:rsidRPr="009B3960">
      <w:t xml:space="preserve"> St-</w:t>
    </w:r>
    <w:r w:rsidR="00B43E00">
      <w:t>210</w:t>
    </w:r>
    <w:r w:rsidR="006D4A01">
      <w:t>/18-3</w:t>
    </w:r>
  </w:p>
  <w:p w:rsidRDefault="007D78F5" w:rsidR="007D78F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3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61B3B"/>
    <w:rsid w:val="00061E6E"/>
    <w:rsid w:val="000866FD"/>
    <w:rsid w:val="00096C2B"/>
    <w:rsid w:val="00097B6F"/>
    <w:rsid w:val="000A1E56"/>
    <w:rsid w:val="000A275A"/>
    <w:rsid w:val="000B1B63"/>
    <w:rsid w:val="000B41E0"/>
    <w:rsid w:val="000B60BC"/>
    <w:rsid w:val="000C0965"/>
    <w:rsid w:val="000F59CB"/>
    <w:rsid w:val="00111801"/>
    <w:rsid w:val="0011358F"/>
    <w:rsid w:val="00132CAF"/>
    <w:rsid w:val="00133DA0"/>
    <w:rsid w:val="00162F87"/>
    <w:rsid w:val="00182CB3"/>
    <w:rsid w:val="00190844"/>
    <w:rsid w:val="001A069D"/>
    <w:rsid w:val="001A2133"/>
    <w:rsid w:val="001E56E4"/>
    <w:rsid w:val="00210957"/>
    <w:rsid w:val="00281AFC"/>
    <w:rsid w:val="00296C23"/>
    <w:rsid w:val="002B24C1"/>
    <w:rsid w:val="002B7ABE"/>
    <w:rsid w:val="002D5FD6"/>
    <w:rsid w:val="002E3F7D"/>
    <w:rsid w:val="00334A2B"/>
    <w:rsid w:val="003447EE"/>
    <w:rsid w:val="003548DA"/>
    <w:rsid w:val="00365CDA"/>
    <w:rsid w:val="0038354A"/>
    <w:rsid w:val="003A7B96"/>
    <w:rsid w:val="003C596F"/>
    <w:rsid w:val="00402657"/>
    <w:rsid w:val="004047D2"/>
    <w:rsid w:val="00410548"/>
    <w:rsid w:val="00450EA6"/>
    <w:rsid w:val="00464850"/>
    <w:rsid w:val="0046677C"/>
    <w:rsid w:val="004D2BBB"/>
    <w:rsid w:val="00500381"/>
    <w:rsid w:val="005325BE"/>
    <w:rsid w:val="00535BDA"/>
    <w:rsid w:val="005422A2"/>
    <w:rsid w:val="00554D73"/>
    <w:rsid w:val="00581F9B"/>
    <w:rsid w:val="005A1CAB"/>
    <w:rsid w:val="005A7817"/>
    <w:rsid w:val="005B5560"/>
    <w:rsid w:val="005C1573"/>
    <w:rsid w:val="005D0BC6"/>
    <w:rsid w:val="005D48FC"/>
    <w:rsid w:val="005E497D"/>
    <w:rsid w:val="00605C60"/>
    <w:rsid w:val="00624B88"/>
    <w:rsid w:val="0064771B"/>
    <w:rsid w:val="006532F4"/>
    <w:rsid w:val="006902A4"/>
    <w:rsid w:val="006A4DA1"/>
    <w:rsid w:val="006C1BA0"/>
    <w:rsid w:val="006D4A01"/>
    <w:rsid w:val="00700EFD"/>
    <w:rsid w:val="00727175"/>
    <w:rsid w:val="007368E0"/>
    <w:rsid w:val="007572C4"/>
    <w:rsid w:val="007705CF"/>
    <w:rsid w:val="00783054"/>
    <w:rsid w:val="007C54C3"/>
    <w:rsid w:val="007D5935"/>
    <w:rsid w:val="007D78F5"/>
    <w:rsid w:val="007E06E7"/>
    <w:rsid w:val="007E2466"/>
    <w:rsid w:val="007F6649"/>
    <w:rsid w:val="00817979"/>
    <w:rsid w:val="00854BDB"/>
    <w:rsid w:val="00863162"/>
    <w:rsid w:val="00870190"/>
    <w:rsid w:val="008B10AD"/>
    <w:rsid w:val="008E64E7"/>
    <w:rsid w:val="008E662A"/>
    <w:rsid w:val="00945B7D"/>
    <w:rsid w:val="00960FFA"/>
    <w:rsid w:val="00984B05"/>
    <w:rsid w:val="009A0EA4"/>
    <w:rsid w:val="009B3960"/>
    <w:rsid w:val="009F0965"/>
    <w:rsid w:val="00A027DA"/>
    <w:rsid w:val="00A213C9"/>
    <w:rsid w:val="00A42B1B"/>
    <w:rsid w:val="00A630E6"/>
    <w:rsid w:val="00A84EE9"/>
    <w:rsid w:val="00AC7A58"/>
    <w:rsid w:val="00B07676"/>
    <w:rsid w:val="00B17678"/>
    <w:rsid w:val="00B43E00"/>
    <w:rsid w:val="00B91E99"/>
    <w:rsid w:val="00BD4B30"/>
    <w:rsid w:val="00BF56ED"/>
    <w:rsid w:val="00C3333B"/>
    <w:rsid w:val="00C4338C"/>
    <w:rsid w:val="00C529A6"/>
    <w:rsid w:val="00C57B5C"/>
    <w:rsid w:val="00C76024"/>
    <w:rsid w:val="00C86D87"/>
    <w:rsid w:val="00C87AB6"/>
    <w:rsid w:val="00CB7629"/>
    <w:rsid w:val="00CD4711"/>
    <w:rsid w:val="00D11AF6"/>
    <w:rsid w:val="00D25082"/>
    <w:rsid w:val="00D33569"/>
    <w:rsid w:val="00E01330"/>
    <w:rsid w:val="00E207B4"/>
    <w:rsid w:val="00E24435"/>
    <w:rsid w:val="00E271F2"/>
    <w:rsid w:val="00E8151E"/>
    <w:rsid w:val="00EA2BEE"/>
    <w:rsid w:val="00EC7C95"/>
    <w:rsid w:val="00ED5DD7"/>
    <w:rsid w:val="00EE2F49"/>
    <w:rsid w:val="00F06989"/>
    <w:rsid w:val="00F54AF9"/>
    <w:rsid w:val="00F7066D"/>
    <w:rsid w:val="00F73398"/>
    <w:rsid w:val="00FC1B8E"/>
    <w:rsid w:val="00FE2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365CDA"/>
    <w:pPr>
      <w:spacing w:lineRule="auto" w:line="240" w:after="0"/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2F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2F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2F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2F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2F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365CDA"/>
    <w:pPr>
      <w:spacing w:after="0" w:line="240" w:lineRule="auto"/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2F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2F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2F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2F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2F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St-210/2018-3</izvorni_sadrzaj>
    <derivirana_varijabla naziv="DomainObject.Oznaka_1">St-210/2018-3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St-210/2018</izvorni_sadrzaj>
    <derivirana_varijabla naziv="DomainObject.Predmet.OznakaBroj_1">St-210/2018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MARINA AUTO jednostavno društvo s ograničenom odgovornošću za trgovinu i usluge zastupanog po punomoćniku Zoran Dragutin Marciuš</izvorni_sadrzaj>
    <derivirana_varijabla naziv="DomainObject.Predmet.ProtustrankaFormated_1">  MARINA AUTO jednostavno društvo s ograničenom odgovornošću za trgovinu i usluge zastupanog po punomoćniku Zoran Dragutin Marciuš</derivirana_varijabla>
  </DomainObject.Predmet.ProtustrankaFormated>
  <DomainObject.Predmet.ProtustrankaFormatedOIB>
    <izvorni_sadrzaj>  MARINA AUTO jednostavno društvo s ograničenom odgovornošću za trgovinu i usluge, OIB 31445861463 zastupanog po punomoćniku Zoran Dragutin Marciuš</izvorni_sadrzaj>
    <derivirana_varijabla naziv="DomainObject.Predmet.ProtustrankaFormatedOIB_1">  MARINA AUTO jednostavno društvo s ograničenom odgovornošću za trgovinu i usluge, OIB 31445861463 zastupanog po punomoćniku Zoran Dragutin Marciuš</derivirana_varijabla>
  </DomainObject.Predmet.ProtustrankaFormatedOIB>
  <DomainObject.Predmet.ProtustrankaFormatedWithAdress>
    <izvorni_sadrzaj> MARINA AUTO jednostavno društvo s ograničenom odgovornošću za trgovinu i usluge, Čakovečka 139, 40000 Pušćine zastupanog po punomoćniku Zoran Dragutin Marciuš</izvorni_sadrzaj>
    <derivirana_varijabla naziv="DomainObject.Predmet.ProtustrankaFormatedWithAdress_1"> MARINA AUTO jednostavno društvo s ograničenom odgovornošću za trgovinu i usluge, Čakovečka 139, 40000 Pušćine zastupanog po punomoćniku Zoran Dragutin Marciuš</derivirana_varijabla>
  </DomainObject.Predmet.ProtustrankaFormatedWithAdress>
  <DomainObject.Predmet.ProtustrankaFormatedWithAdressOIB>
    <izvorni_sadrzaj> MARINA AUTO jednostavno društvo s ograničenom odgovornošću za trgovinu i usluge, OIB 31445861463, Čakovečka 139, 40000 Pušćine zastupanog po punomoćniku Zoran Dragutin Marciuš</izvorni_sadrzaj>
    <derivirana_varijabla naziv="DomainObject.Predmet.ProtustrankaFormatedWithAdressOIB_1"> MARINA AUTO jednostavno društvo s ograničenom odgovornošću za trgovinu i usluge, OIB 31445861463, Čakovečka 139, 40000 Pušćine zastupanog po punomoćniku Zoran Dragutin Marciuš</derivirana_varijabla>
  </DomainObject.Predmet.ProtustrankaFormatedWithAdressOIB>
  <DomainObject.Predmet.ProtustrankaWithAdress>
    <izvorni_sadrzaj>MARINA AUTO jednostavno društvo s ograničenom odgovornošću za trgovinu i usluge Čakovečka 139, 40000 Pušćine</izvorni_sadrzaj>
    <derivirana_varijabla naziv="DomainObject.Predmet.ProtustrankaWithAdress_1">MARINA AUTO jednostavno društvo s ograničenom odgovornošću za trgovinu i usluge Čakovečka 139, 40000 Pušćine</derivirana_varijabla>
  </DomainObject.Predmet.ProtustrankaWithAdress>
  <DomainObject.Predmet.ProtustrankaWithAdressOIB>
    <izvorni_sadrzaj>MARINA AUTO jednostavno društvo s ograničenom odgovornošću za trgovinu i usluge, OIB 31445861463, Čakovečka 139, 40000 Pušćine</izvorni_sadrzaj>
    <derivirana_varijabla naziv="DomainObject.Predmet.ProtustrankaWithAdressOIB_1">MARINA AUTO jednostavno društvo s ograničenom odgovornošću za trgovinu i usluge, OIB 31445861463, Čakovečka 139, 40000 Pušćine</derivirana_varijabla>
  </DomainObject.Predmet.ProtustrankaWithAdressOIB>
  <DomainObject.Predmet.ProtustrankaNazivFormated>
    <izvorni_sadrzaj>MARINA AUTO jednostavno društvo s ograničenom odgovornošću za trgovinu i usluge</izvorni_sadrzaj>
    <derivirana_varijabla naziv="DomainObject.Predmet.ProtustrankaNazivFormated_1">MARINA AUTO jednostavno društvo s ograničenom odgovornošću za trgovinu i usluge</derivirana_varijabla>
  </DomainObject.Predmet.ProtustrankaNazivFormated>
  <DomainObject.Predmet.ProtustrankaNazivFormatedOIB>
    <izvorni_sadrzaj>MARINA AUTO jednostavno društvo s ograničenom odgovornošću za trgovinu i usluge, OIB 31445861463</izvorni_sadrzaj>
    <derivirana_varijabla naziv="DomainObject.Predmet.ProtustrankaNazivFormatedOIB_1">MARINA AUTO jednostavno društvo s ograničenom odgovornošću za trgovinu i usluge, OIB 31445861463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Varaždinu</izvorni_sadrzaj>
    <derivirana_varijabla naziv="DomainObject.Predmet.StrankaFormated_1">  REPUBLIKA HRVATSKA MINISTARSTVO FINANCIJA zastupanog po punomoćniku Županijsko državno odvjetništvo u Varaždinu</derivirana_varijabla>
  </DomainObject.Predmet.StrankaFormated>
  <DomainObject.Predmet.StrankaFormatedOIB>
    <izvorni_sadrzaj>  REPUBLIKA HRVATSKA MINISTARSTVO FINANCIJA, OIB 18683136487 zastupanog po punomoćniku Županijsko državno odvjetništvo u Varaždinu</izvorni_sadrzaj>
    <derivirana_varijabla naziv="DomainObject.Predmet.StrankaFormatedOIB_1">  REPUBLIKA HRVATSKA MINISTARSTVO FINANCIJA, OIB 18683136487 zastupanog po punomoćniku Županijsko državno odvjetništvo u Varaždinu</derivirana_varijabla>
  </DomainObject.Predmet.StrankaFormatedOIB>
  <DomainObject.Predmet.StrankaFormatedWithAdress>
    <izvorni_sadrzaj> REPUBLIKA HRVATSKA MINISTARSTVO FINANCIJA, Katančićeva 5, 10000 Zagreb zastupanog po punomoćniku Županijsko državno odvjetništvo u Varaždinu</izvorni_sadrzaj>
    <derivirana_varijabla naziv="DomainObject.Predmet.StrankaFormatedWithAdress_1"> REPUBLIKA HRVATSKA MINISTARSTVO FINANCIJA, Katančićeva 5, 10000 Zagreb zastupanog po punomoćniku Županijsko državno odvjetništvo u Varaždinu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Varaždinu</izvorni_sadrzaj>
    <derivirana_varijabla naziv="DomainObject.Predmet.StrankaFormatedWithAdressOIB_1"> REPUBLIKA HRVATSKA MINISTARSTVO FINANCIJA, OIB 18683136487, Katančićeva 5, 10000 Zagreb zastupanog po punomoćniku Županijsko državno odvjetništvo u Varaždinu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REPUBLIKA HRVATSKA MINISTARSTVO FINANCIJA zastupanog po punomoćniku Županijsko državno odvjetništvo u Varaždinu</item>
    </izvorni_sadrzaj>
    <derivirana_varijabla naziv="DomainObject.Predmet.StrankaListFormated_1">
      <item>REPUBLIKA HRVATSKA MINISTARSTVO FINANCIJA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Varaždinu</item>
    </izvorni_sadrzaj>
    <derivirana_varijabla naziv="DomainObject.Predmet.StrankaListFormatedOIB_1">
      <item>REPUBLIKA HRVATSKA MINISTARSTVO FINANCIJA,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Varaždinu</item>
    </izvorni_sadrzaj>
    <derivirana_varijabla naziv="DomainObject.Predmet.StrankaListFormatedWithAdress_1">
      <item>REPUBLIKA HRVATSKA MINISTARSTVO FINANCIJA, Katančićeva 5, 10000 Zagreb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Varaždinu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MARINA AUTO jednostavno društvo s ograničenom odgovornošću za trgovinu i usluge zastupanog po punomoćniku Zoran Dragutin Marciuš</item>
    </izvorni_sadrzaj>
    <derivirana_varijabla naziv="DomainObject.Predmet.ProtuStrankaListFormated_1">
      <item>MARINA AUTO jednostavno društvo s ograničenom odgovornošću za trgovinu i usluge zastupanog po punomoćniku Zoran Dragutin Marciuš</item>
    </derivirana_varijabla>
  </DomainObject.Predmet.ProtuStrankaListFormated>
  <DomainObject.Predmet.ProtuStrankaListFormatedOIB>
    <izvorni_sadrzaj>
      <item>MARINA AUTO jednostavno društvo s ograničenom odgovornošću za trgovinu i usluge, OIB 31445861463 zastupanog po punomoćniku Zoran Dragutin Marciuš</item>
    </izvorni_sadrzaj>
    <derivirana_varijabla naziv="DomainObject.Predmet.ProtuStrankaListFormatedOIB_1">
      <item>MARINA AUTO jednostavno društvo s ograničenom odgovornošću za trgovinu i usluge, OIB 31445861463 zastupanog po punomoćniku Zoran Dragutin Marciuš</item>
    </derivirana_varijabla>
  </DomainObject.Predmet.ProtuStrankaListFormatedOIB>
  <DomainObject.Predmet.ProtuStrankaListFormatedWithAdress>
    <izvorni_sadrzaj>
      <item>MARINA AUTO jednostavno društvo s ograničenom odgovornošću za trgovinu i usluge, Čakovečka 139, 40000 Pušćine zastupanog po punomoćniku Zoran Dragutin Marciuš</item>
    </izvorni_sadrzaj>
    <derivirana_varijabla naziv="DomainObject.Predmet.ProtuStrankaListFormatedWithAdress_1">
      <item>MARINA AUTO jednostavno društvo s ograničenom odgovornošću za trgovinu i usluge, Čakovečka 139, 40000 Pušćine zastupanog po punomoćniku Zoran Dragutin Marciuš</item>
    </derivirana_varijabla>
  </DomainObject.Predmet.ProtuStrankaListFormatedWithAdress>
  <DomainObject.Predmet.ProtuStrankaListFormatedWithAdressOIB>
    <izvorni_sadrzaj>
      <item>MARINA AUTO jednostavno društvo s ograničenom odgovornošću za trgovinu i usluge, OIB 31445861463, Čakovečka 139, 40000 Pušćine zastupanog po punomoćniku Zoran Dragutin Marciuš</item>
    </izvorni_sadrzaj>
    <derivirana_varijabla naziv="DomainObject.Predmet.ProtuStrankaListFormatedWithAdressOIB_1">
      <item>MARINA AUTO jednostavno društvo s ograničenom odgovornošću za trgovinu i usluge, OIB 31445861463, Čakovečka 139, 40000 Pušćine zastupanog po punomoćniku Zoran Dragutin Marciuš</item>
    </derivirana_varijabla>
  </DomainObject.Predmet.ProtuStrankaListFormatedWithAdressOIB>
  <DomainObject.Predmet.ProtuStrankaListNazivFormated>
    <izvorni_sadrzaj>
      <item>MARINA AUTO jednostavno društvo s ograničenom odgovornošću za trgovinu i usluge</item>
    </izvorni_sadrzaj>
    <derivirana_varijabla naziv="DomainObject.Predmet.ProtuStrankaListNazivFormated_1">
      <item>MARINA AUTO jednostavno društvo s ograničenom odgovornošću za trgovinu i usluge</item>
    </derivirana_varijabla>
  </DomainObject.Predmet.ProtuStrankaListNazivFormated>
  <DomainObject.Predmet.ProtuStrankaListNazivFormatedOIB>
    <izvorni_sadrzaj>
      <item>MARINA AUTO jednostavno društvo s ograničenom odgovornošću za trgovinu i usluge, OIB 31445861463</item>
    </izvorni_sadrzaj>
    <derivirana_varijabla naziv="DomainObject.Predmet.ProtuStrankaListNazivFormatedOIB_1">
      <item>MARINA AUTO jednostavno društvo s ograničenom odgovornošću za trgovinu i usluge, OIB 31445861463</item>
    </derivirana_varijabla>
  </DomainObject.Predmet.ProtuStrankaListNazivFormatedOIB>
  <DomainObject.Predmet.OstaliListFormated>
    <izvorni_sadrzaj>
      <item>Zoran Dragutin Marciuš punomoćnik sudionika u postupku MARINA AUTO jednostavno društvo s ograničenom odgovornošću za trgovinu i usluge</item>
      <item>Županijsko državno odvjetništvo u Varaždinu punomoćnik sudionika u postupku REPUBLIKA HRVATSKA MINISTARSTVO FINANCIJA</item>
    </izvorni_sadrzaj>
    <derivirana_varijabla naziv="DomainObject.Predmet.OstaliListFormated_1">
      <item>Zoran Dragutin Marciuš punomoćnik sudionika u postupku MARINA AUTO jednostavno društvo s ograničenom odgovornošću za trgovinu i usluge</item>
      <item>Županijsko državno odvjetništvo u Varaždinu punomoćnik sudionika u postupku REPUBLIKA HRVATSKA MINISTARSTVO FINANCIJA</item>
    </derivirana_varijabla>
  </DomainObject.Predmet.OstaliListFormated>
  <DomainObject.Predmet.OstaliListFormatedOIB>
    <izvorni_sadrzaj>
      <item>Zoran Dragutin Marciuš, OIB 40480694302 punomoćnik sudionika u postupku MARINA AUTO jednostavno društvo s ograničenom odgovornošću za trgovinu i usluge</item>
      <item>Županijsko državno odvjetništvo u Varaždinu punomoćnik sudionika u postupku REPUBLIKA HRVATSKA MINISTARSTVO FINANCIJA</item>
    </izvorni_sadrzaj>
    <derivirana_varijabla naziv="DomainObject.Predmet.OstaliListFormatedOIB_1">
      <item>Zoran Dragutin Marciuš, OIB 40480694302 punomoćnik sudionika u postupku MARINA AUTO jednostavno društvo s ograničenom odgovornošću za trgovinu i usluge</item>
      <item>Županijsko državno odvjetništvo u Varaždinu punomoćnik sudionika u postupku REPUBLIKA HRVATSKA MINISTARSTVO FINANCIJA</item>
    </derivirana_varijabla>
  </DomainObject.Predmet.OstaliListFormatedOIB>
  <DomainObject.Predmet.OstaliListFormatedWithAdress>
    <izvorni_sadrzaj>
      <item>Zoran Dragutin Marciuš, Čakovečka 139, 40000 Pušćine punomoćnik sudionika u postupku MARINA AUTO jednostavno društvo s ograničenom odgovornošću za trgovinu i usluge</item>
      <item>Županijsko državno odvjetništvo u Varaždinu punomoćnik sudionika u postupku REPUBLIKA HRVATSKA MINISTARSTVO FINANCIJA</item>
    </izvorni_sadrzaj>
    <derivirana_varijabla naziv="DomainObject.Predmet.OstaliListFormatedWithAdress_1">
      <item>Zoran Dragutin Marciuš, Čakovečka 139, 40000 Pušćine punomoćnik sudionika u postupku MARINA AUTO jednostavno društvo s ograničenom odgovornošću za trgovinu i usluge</item>
      <item>Županijsko državno odvjetništvo u Varaždinu punomoćnik sudionika u postupku REPUBLIKA HRVATSKA MINISTARSTVO FINANCIJA</item>
    </derivirana_varijabla>
  </DomainObject.Predmet.OstaliListFormatedWithAdress>
  <DomainObject.Predmet.OstaliListFormatedWithAdressOIB>
    <izvorni_sadrzaj>
      <item>Zoran Dragutin Marciuš, OIB 40480694302, Čakovečka 139, 40000 Pušćine punomoćnik sudionika u postupku MARINA AUTO jednostavno društvo s ograničenom odgovornošću za trgovinu i usluge</item>
      <item>Županijsko državno odvjetništvo u Varaždinu punomoćnik sudionika u postupku REPUBLIKA HRVATSKA MINISTARSTVO FINANCIJA</item>
    </izvorni_sadrzaj>
    <derivirana_varijabla naziv="DomainObject.Predmet.OstaliListFormatedWithAdressOIB_1">
      <item>Zoran Dragutin Marciuš, OIB 40480694302, Čakovečka 139, 40000 Pušćine punomoćnik sudionika u postupku MARINA AUTO jednostavno društvo s ograničenom odgovornošću za trgovinu i usluge</item>
      <item>Županijsko državno odvjetništvo u Varaždinu punomoćnik sudionika u postupku REPUBLIKA HRVATSKA MINISTARSTVO FINANCIJA</item>
    </derivirana_varijabla>
  </DomainObject.Predmet.OstaliListFormatedWithAdressOIB>
  <DomainObject.Predmet.OstaliListNazivFormated>
    <izvorni_sadrzaj>
      <item>Zoran Dragutin Marciuš</item>
      <item>Županijsko državno odvjetništvo u Varaždinu</item>
    </izvorni_sadrzaj>
    <derivirana_varijabla naziv="DomainObject.Predmet.OstaliListNazivFormated_1">
      <item>Zoran Dragutin Marciuš</item>
      <item>Županijsko državno odvjetništvo u Varaždinu</item>
    </derivirana_varijabla>
  </DomainObject.Predmet.OstaliListNazivFormated>
  <DomainObject.Predmet.OstaliListNazivFormatedOIB>
    <izvorni_sadrzaj>
      <item>Zoran Dragutin Marciuš, OIB 40480694302</item>
      <item>Županijsko državno odvjetništvo u Varaždinu</item>
    </izvorni_sadrzaj>
    <derivirana_varijabla naziv="DomainObject.Predmet.OstaliListNazivFormatedOIB_1">
      <item>Zoran Dragutin Marciuš, OIB 40480694302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>St-210/2018-3</izvorni_sadrzaj>
    <derivirana_varijabla naziv="DomainObject.PoslovniBrojDokumenta_1">St-210/2018-3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MARINA AUTO jednostavno društvo s ograničenom odgovornošću za trgovinu i usluge</izvorni_sadrzaj>
    <derivirana_varijabla naziv="DomainObject.Predmet.ProtustrankaIDrugi_1">MARINA AUTO jednostavno društvo s ograničenom odgovornošću za trgovinu i usluge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MARINA AUTO jednostavno društvo s ograničenom odgovornošću za trgovinu i usluge, OIB 31445861463, Čakovečka 139, 40000 Pušćine</izvorni_sadrzaj>
    <derivirana_varijabla naziv="DomainObject.Predmet.ProtustrankaIDrugiAdressOIB_1">MARINA AUTO jednostavno društvo s ograničenom odgovornošću za trgovinu i usluge, OIB 31445861463, Čakovečka 139,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Dragutin Marciuš</item>
      <item>MARINA AUTO jednostavno društvo s ograničenom odgovornošću za trgovinu i usluge</item>
      <item>REPUBLIKA HRVATSKA MINISTARSTVO FINANCIJA</item>
      <item>Županijsko državno odvjetništvo u Varaždinu</item>
    </izvorni_sadrzaj>
    <derivirana_varijabla naziv="DomainObject.Predmet.SudioniciListNaziv_1">
      <item>Zoran Dragutin Marciuš</item>
      <item>MARINA AUTO jednostavno društvo s ograničenom odgovornošću za trgovinu i usluge</item>
      <item>REPUBLIKA HRVATSKA MINISTARSTVO FINANCIJA</item>
      <item>Županijsko državno odvjetništvo u Varaždinu</item>
    </derivirana_varijabla>
  </DomainObject.Predmet.SudioniciListNaziv>
  <DomainObject.Predmet.SudioniciListAdressOIB>
    <izvorni_sadrzaj>
      <item>Zoran Dragutin Marciuš, OIB 40480694302, Čakovečka 139,40000 Pušćine</item>
      <item>MARINA AUTO jednostavno društvo s ograničenom odgovornošću za trgovinu i usluge, OIB 31445861463, Čakovečka 139,40000 Pušćine</item>
      <item>REPUBLIKA HRVATSKA MINISTARSTVO FINANCIJA, OIB 18683136487, Katančićeva 5,10000 Zagreb</item>
      <item>Županijsko državno odvjetništvo u Varaždinu</item>
    </izvorni_sadrzaj>
    <derivirana_varijabla naziv="DomainObject.Predmet.SudioniciListAdressOIB_1">
      <item>Zoran Dragutin Marciuš, OIB 40480694302, Čakovečka 139,40000 Pušćine</item>
      <item>MARINA AUTO jednostavno društvo s ograničenom odgovornošću za trgovinu i usluge, OIB 31445861463, Čakovečka 139,40000 Pušćine</item>
      <item>REPUBLIKA HRVATSKA MINISTARSTVO FINANCIJA, OIB 18683136487, Katančićeva 5,10000 Zagreb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40480694302</item>
      <item>, OIB 31445861463</item>
      <item>, OIB 18683136487</item>
      <item>, OIB null</item>
    </izvorni_sadrzaj>
    <derivirana_varijabla naziv="DomainObject.Predmet.SudioniciListNazivOIB_1">
      <item>, OIB 40480694302</item>
      <item>, OIB 31445861463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2723</properties:Characters>
  <properties:Lines>85</properties:Lines>
  <properties:Paragraphs>32</properties:Paragraphs>
  <properties:TotalTime>386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2015-09-29T10:47:00Z</dcterms:created>
  <dc:creator>Maja Valušnig</dc:creator>
  <cp:lastModifiedBy>Tihana Martinez</cp:lastModifiedBy>
  <cp:lastPrinted>2018-07-03T08:10:00Z</cp:lastPrinted>
  <dcterms:modified xmlns:xsi="http://www.w3.org/2001/XMLSchema-instance" xsi:type="dcterms:W3CDTF">2018-07-06T07:54:00Z</dcterms:modified>
  <cp:revision>66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St-210/2018-3 / Odluka - Zaključak (St-210-18-3- Zaključak - nalog direktoru da dostavi popis imovine i obveza- 5.7.18..docx)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