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27d1" w14:paraId="ba027d1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2E082F">
        <w:t>KRUH d.o.o. Split, Velebitska 108, OIB: 57627207639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5F3926">
        <w:rPr>
          <w:lang w:val="hr-HR"/>
        </w:rPr>
        <w:t>7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2E082F" w:rsidRPr="002E082F">
        <w:rPr>
          <w:lang w:val="hr-HR"/>
        </w:rPr>
        <w:t>KRUH d.o.o. Split, Velebitska 108, OIB: 57627207639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BF118E">
        <w:rPr>
          <w:lang w:val="hr-HR"/>
        </w:rPr>
        <w:t xml:space="preserve"> 2</w:t>
      </w:r>
      <w:r w:rsidR="005F3926">
        <w:rPr>
          <w:lang w:val="hr-HR"/>
        </w:rPr>
        <w:t>7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</w:t>
      </w:r>
      <w:r w:rsidR="005F3926">
        <w:rPr>
          <w:lang w:val="hr-HR"/>
        </w:rPr>
        <w:t>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2E082F" w:rsidRPr="002E082F">
        <w:rPr>
          <w:lang w:val="hr-HR"/>
        </w:rPr>
        <w:t>KRUH d.o.o. Split, Velebitska 108, OIB: 57627207639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2E082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2E082F" w:rsidRPr="002E082F">
        <w:rPr>
          <w:lang w:val="hr-HR"/>
        </w:rPr>
        <w:t>KRUH d.o.o. Split, Velebitska 108, OIB: 57627207639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05823">
        <w:rPr>
          <w:lang w:val="hr-HR"/>
        </w:rPr>
        <w:t>1</w:t>
      </w:r>
      <w:r w:rsidR="002E082F">
        <w:rPr>
          <w:lang w:val="hr-HR"/>
        </w:rPr>
        <w:t>255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2E082F">
        <w:rPr>
          <w:lang w:val="hr-HR"/>
        </w:rPr>
        <w:t>3.537,81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5F3926">
        <w:rPr>
          <w:lang w:val="hr-HR"/>
        </w:rPr>
        <w:t>2</w:t>
      </w:r>
      <w:r w:rsidR="002E082F">
        <w:rPr>
          <w:lang w:val="hr-HR"/>
        </w:rPr>
        <w:t>8</w:t>
      </w:r>
      <w:r w:rsidR="005F3926">
        <w:rPr>
          <w:lang w:val="hr-HR"/>
        </w:rPr>
        <w:t>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Pr="009E0E12">
        <w:rPr>
          <w:lang w:val="hr-HR"/>
        </w:rPr>
        <w:lastRenderedPageBreak/>
        <w:t xml:space="preserve">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</w:t>
      </w:r>
      <w:r w:rsidR="00BF118E">
        <w:rPr>
          <w:lang w:val="hr-HR"/>
        </w:rPr>
        <w:t>e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5F3926">
        <w:rPr>
          <w:lang w:val="hr-HR"/>
        </w:rPr>
        <w:t>7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2E082F">
      <w:t>823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BF118E">
      <w:t xml:space="preserve"> </w:t>
    </w:r>
    <w:r w:rsidR="00B25EAD">
      <w:t>St-</w:t>
    </w:r>
    <w:r w:rsidR="002E082F">
      <w:t>823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823"/>
    <w:rsid w:val="00217DD3"/>
    <w:rsid w:val="002702A4"/>
    <w:rsid w:val="002C2F0C"/>
    <w:rsid w:val="002C3EEF"/>
    <w:rsid w:val="002D048F"/>
    <w:rsid w:val="002D3D3D"/>
    <w:rsid w:val="002E082F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3926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0C25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118E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2979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 d.o.o. za proizvodnju pekarskih proizvoda i trgovinu</izvorni_sadrzaj>
    <derivirana_varijabla naziv="DomainObject.Predmet.ProtustrankaFormated_1">  KRUH d.o.o. za proizvodnju pekarskih proizvoda i trgovinu</derivirana_varijabla>
  </DomainObject.Predmet.ProtustrankaFormated>
  <DomainObject.Predmet.ProtustrankaFormatedOIB>
    <izvorni_sadrzaj>  KRUH d.o.o. za proizvodnju pekarskih proizvoda i trgovinu, OIB 57627207639</izvorni_sadrzaj>
    <derivirana_varijabla naziv="DomainObject.Predmet.ProtustrankaFormatedOIB_1">  KRUH d.o.o. za proizvodnju pekarskih proizvoda i trgovinu, OIB 57627207639</derivirana_varijabla>
  </DomainObject.Predmet.ProtustrankaFormatedOIB>
  <DomainObject.Predmet.ProtustrankaFormatedWithAdress>
    <izvorni_sadrzaj> KRUH d.o.o. za proizvodnju pekarskih proizvoda i trgovinu, Velebitska 108, 21000 Split</izvorni_sadrzaj>
    <derivirana_varijabla naziv="DomainObject.Predmet.ProtustrankaFormatedWithAdress_1"> KRUH d.o.o. za proizvodnju pekarskih proizvoda i trgovinu, Velebitska 108, 21000 Split</derivirana_varijabla>
  </DomainObject.Predmet.ProtustrankaFormatedWithAdress>
  <DomainObject.Predmet.ProtustrankaFormatedWithAdressOIB>
    <izvorni_sadrzaj> KRUH d.o.o. za proizvodnju pekarskih proizvoda i trgovinu, OIB 57627207639, Velebitska 108, 21000 Split</izvorni_sadrzaj>
    <derivirana_varijabla naziv="DomainObject.Predmet.ProtustrankaFormatedWithAdressOIB_1"> KRUH d.o.o. za proizvodnju pekarskih proizvoda i trgovinu, OIB 57627207639, Velebitska 108, 21000 Split</derivirana_varijabla>
  </DomainObject.Predmet.ProtustrankaFormatedWithAdressOIB>
  <DomainObject.Predmet.ProtustrankaWithAdress>
    <izvorni_sadrzaj>KRUH d.o.o. za proizvodnju pekarskih proizvoda i trgovinu Velebitska 108, 21000 Split</izvorni_sadrzaj>
    <derivirana_varijabla naziv="DomainObject.Predmet.ProtustrankaWithAdress_1">KRUH d.o.o. za proizvodnju pekarskih proizvoda i trgovinu Velebitska 108, 21000 Split</derivirana_varijabla>
  </DomainObject.Predmet.ProtustrankaWithAdress>
  <DomainObject.Predmet.ProtustrankaWithAdressOIB>
    <izvorni_sadrzaj>KRUH d.o.o. za proizvodnju pekarskih proizvoda i trgovinu, OIB 57627207639, Velebitska 108, 21000 Split</izvorni_sadrzaj>
    <derivirana_varijabla naziv="DomainObject.Predmet.ProtustrankaWithAdressOIB_1">KRUH d.o.o. za proizvodnju pekarskih proizvoda i trgovinu, OIB 57627207639, Velebitska 108, 21000 Split</derivirana_varijabla>
  </DomainObject.Predmet.ProtustrankaWithAdressOIB>
  <DomainObject.Predmet.ProtustrankaNazivFormated>
    <izvorni_sadrzaj>KRUH d.o.o. za proizvodnju pekarskih proizvoda i trgovinu</izvorni_sadrzaj>
    <derivirana_varijabla naziv="DomainObject.Predmet.ProtustrankaNazivFormated_1">KRUH d.o.o. za proizvodnju pekarskih proizvoda i trgovinu</derivirana_varijabla>
  </DomainObject.Predmet.ProtustrankaNazivFormated>
  <DomainObject.Predmet.ProtustrankaNazivFormatedOIB>
    <izvorni_sadrzaj>KRUH d.o.o. za proizvodnju pekarskih proizvoda i trgovinu, OIB 57627207639</izvorni_sadrzaj>
    <derivirana_varijabla naziv="DomainObject.Predmet.ProtustrankaNazivFormatedOIB_1">KRUH d.o.o. za proizvodnju pekarskih proizvoda i trgovinu, OIB 57627207639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3537.81</izvorni_sadrzaj>
    <derivirana_varijabla naziv="DomainObject.Predmet.TrenutnaVrijednost_1">3537.81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KRUH d.o.o. za proizvodnju pekarskih proizvoda i trgovinu</item>
    </izvorni_sadrzaj>
    <derivirana_varijabla naziv="DomainObject.Predmet.ProtuStrankaListFormated_1">
      <item>KRUH d.o.o. za proizvodnju pekarskih proizvoda i trgovinu</item>
    </derivirana_varijabla>
  </DomainObject.Predmet.ProtuStrankaListFormated>
  <DomainObject.Predmet.ProtuStrankaListFormatedOIB>
    <izvorni_sadrzaj>
      <item>KRUH d.o.o. za proizvodnju pekarskih proizvoda i trgovinu, OIB 57627207639</item>
    </izvorni_sadrzaj>
    <derivirana_varijabla naziv="DomainObject.Predmet.ProtuStrankaListFormatedOIB_1">
      <item>KRUH d.o.o. za proizvodnju pekarskih proizvoda i trgovinu, OIB 57627207639</item>
    </derivirana_varijabla>
  </DomainObject.Predmet.ProtuStrankaListFormatedOIB>
  <DomainObject.Predmet.ProtuStrankaListFormatedWithAdress>
    <izvorni_sadrzaj>
      <item>KRUH d.o.o. za proizvodnju pekarskih proizvoda i trgovinu, Velebitska 108, 21000 Split</item>
    </izvorni_sadrzaj>
    <derivirana_varijabla naziv="DomainObject.Predmet.ProtuStrankaListFormatedWithAdress_1">
      <item>KRUH d.o.o. za proizvodnju pekarskih proizvoda i trgovinu, Velebitska 108, 21000 Split</item>
    </derivirana_varijabla>
  </DomainObject.Predmet.ProtuStrankaListFormatedWithAdress>
  <DomainObject.Predmet.ProtuStrankaListFormatedWithAdressOIB>
    <izvorni_sadrzaj>
      <item>KRUH d.o.o. za proizvodnju pekarskih proizvoda i trgovinu, OIB 57627207639, Velebitska 108, 21000 Split</item>
    </izvorni_sadrzaj>
    <derivirana_varijabla naziv="DomainObject.Predmet.ProtuStrankaListFormatedWithAdressOIB_1">
      <item>KRUH d.o.o. za proizvodnju pekarskih proizvoda i trgovinu, OIB 57627207639, Velebitska 108, 21000 Split</item>
    </derivirana_varijabla>
  </DomainObject.Predmet.ProtuStrankaListFormatedWithAdressOIB>
  <DomainObject.Predmet.ProtuStrankaListNazivFormated>
    <izvorni_sadrzaj>
      <item>KRUH d.o.o. za proizvodnju pekarskih proizvoda i trgovinu</item>
    </izvorni_sadrzaj>
    <derivirana_varijabla naziv="DomainObject.Predmet.ProtuStrankaListNazivFormated_1">
      <item>KRUH d.o.o. za proizvodnju pekarskih proizvoda i trgovinu</item>
    </derivirana_varijabla>
  </DomainObject.Predmet.ProtuStrankaListNazivFormated>
  <DomainObject.Predmet.ProtuStrankaListNazivFormatedOIB>
    <izvorni_sadrzaj>
      <item>KRUH d.o.o. za proizvodnju pekarskih proizvoda i trgovinu, OIB 57627207639</item>
    </izvorni_sadrzaj>
    <derivirana_varijabla naziv="DomainObject.Predmet.ProtuStrankaListNazivFormatedOIB_1">
      <item>KRUH d.o.o. za proizvodnju pekarskih proizvoda i trgovinu, OIB 57627207639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KRUH d.o.o. za proizvodnju pekarskih proizvoda i trgovinu</izvorni_sadrzaj>
    <derivirana_varijabla naziv="DomainObject.Predmet.ProtustrankaIDrugi_1">KRUH d.o.o. za proizvodnju pekarskih proizvoda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KRUH d.o.o. za proizvodnju pekarskih proizvoda i trgovinu, OIB 57627207639, Velebitska 108, 21000 Split</izvorni_sadrzaj>
    <derivirana_varijabla naziv="DomainObject.Predmet.ProtustrankaIDrugiAdressOIB_1">KRUH d.o.o. za proizvodnju pekarskih proizvoda i trgovinu, OIB 57627207639, Velebitska 108,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KRUH d.o.o. za proizvodnju pekarskih proizvoda i trgovinu</item>
      <item>FINANCIJSKA AGENCIJA, RC SPLIT</item>
    </izvorni_sadrzaj>
    <derivirana_varijabla naziv="DomainObject.Predmet.SudioniciListNaziv_1">
      <item>KRUH d.o.o. za proizvodnju pekarskih proizvoda i trgovinu</item>
      <item>FINANCIJSKA AGENCIJA, RC SPLIT</item>
    </derivirana_varijabla>
  </DomainObject.Predmet.SudioniciListNaziv>
  <DomainObject.Predmet.SudioniciListAdressOIB>
    <izvorni_sadrzaj>
      <item>KRUH d.o.o. za proizvodnju pekarskih proizvoda i trgovinu, OIB 57627207639, Velebitska 108,21000 Split</item>
      <item>FINANCIJSKA AGENCIJA, RC SPLIT, OIB 85821130368, Mažuranićevo šetalište 24 b,21000 Split</item>
    </izvorni_sadrzaj>
    <derivirana_varijabla naziv="DomainObject.Predmet.SudioniciListAdressOIB_1">
      <item>KRUH d.o.o. za proizvodnju pekarskih proizvoda i trgovinu, OIB 57627207639, Velebitska 108,21000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57627207639</item>
      <item>, OIB 85821130368</item>
    </izvorni_sadrzaj>
    <derivirana_varijabla naziv="DomainObject.Predmet.SudioniciListNazivOIB_1">
      <item>, OIB 57627207639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3C9FD-AB4B-4BF6-8BB6-0C1E9293B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4083</properties:Characters>
  <properties:Lines>83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2016-04-27T07:43:00Z</cp:lastPrinted>
  <dcterms:modified xmlns:xsi="http://www.w3.org/2001/XMLSchema-instance" xsi:type="dcterms:W3CDTF">2016-04-27T09:52:00Z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