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c63a" w14:paraId="187c63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15FD2">
        <w:t>3516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15FD2">
        <w:t>ZAKLADA ZA PROMICANJE GOSPODARSKIH INTERESA, Zagreb, Metalčeva 3, OIB: 32613896025</w:t>
      </w:r>
      <w:r w:rsidR="00FC4E80">
        <w:t>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FC4E80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A15FD2">
        <w:t>ZAKLADA ZA PROMICANJE GOSPODARSKIH INTERESA, Zagreb, Metalčeva 3, OIB: 32613896025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FC4E80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FC4E80">
        <w:t>11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15FD2">
        <w:t>Milan Bariša Obradović, Sveta Nedjelja, Srebrnjak 20B, OIB: 45619494339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A15FD2">
        <w:t>ZAKLADA ZA PROMICANJE GOSPODARSKIH INTERESA, Zagreb, Metalčeva 3, OIB: 32613896025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FC4E80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15FD2">
        <w:t>ZAKLADA ZA PROMICANJE GOSPODARSKIH INTERESA, Zagreb, Metalčeva 3, OIB: 32613896025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 xml:space="preserve">Registra </w:t>
      </w:r>
      <w:r w:rsidR="00A15FD2">
        <w:t>zaklada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A15FD2">
        <w:t>ZAKLADA ZA PROMICANJE GOSPODARSKIH INTERESA, Zagreb, Metalčeva 3, OIB: 32613896025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F257D4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FC4E80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</w:t>
      </w:r>
      <w:r w:rsidR="00FC4E80">
        <w:t xml:space="preserve">              </w:t>
      </w:r>
      <w:r w:rsidR="00AA7637" w:rsidRPr="00AF1EFD">
        <w:t xml:space="preserve"> </w:t>
      </w:r>
      <w:r w:rsidR="00FC4E80">
        <w:t xml:space="preserve">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</w:t>
      </w:r>
      <w:r w:rsidR="00FC4E80">
        <w:t xml:space="preserve">                 </w:t>
      </w:r>
      <w:r w:rsidR="00000B15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A15FD2" w:rsidP="00993BBA" w:rsidR="00FC4E80">
      <w:pPr>
        <w:tabs>
          <w:tab w:pos="6735" w:val="left"/>
        </w:tabs>
        <w:jc w:val="both"/>
      </w:pPr>
      <w:r>
        <w:t xml:space="preserve">                                                                                      </w:t>
      </w:r>
    </w:p>
    <w:p w:rsidRDefault="00993BBA" w:rsidP="00993BBA" w:rsidR="00993BBA">
      <w:pPr>
        <w:tabs>
          <w:tab w:pos="6735" w:val="left"/>
        </w:tabs>
        <w:jc w:val="both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FC4E80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15FD2">
        <w:t>Milan Bariša Obradović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25D" w:rsidR="00CD725D">
      <w:r>
        <w:separator/>
      </w:r>
    </w:p>
  </w:endnote>
  <w:endnote w:id="0" w:type="continuationSeparator">
    <w:p w:rsidRDefault="00CD725D" w:rsidR="00CD7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25D" w:rsidR="00CD725D">
      <w:r>
        <w:separator/>
      </w:r>
    </w:p>
  </w:footnote>
  <w:footnote w:id="0" w:type="continuationSeparator">
    <w:p w:rsidRDefault="00CD725D" w:rsidR="00CD7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B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15FD2">
      <w:t>3516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57F94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93BBA"/>
    <w:rsid w:val="009A5635"/>
    <w:rsid w:val="009B2375"/>
    <w:rsid w:val="009C324E"/>
    <w:rsid w:val="009E2615"/>
    <w:rsid w:val="009E4856"/>
    <w:rsid w:val="00A0682A"/>
    <w:rsid w:val="00A15FD2"/>
    <w:rsid w:val="00A22C4F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D725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C4E8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B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B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3516</izvorni_sadrzaj>
    <derivirana_varijabla naziv="DomainObject.Predmet.Broj_1">3516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St-3516/2015</izvorni_sadrzaj>
    <derivirana_varijabla naziv="DomainObject.Predmet.OznakaBroj_1">St-3516/2015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ZA PROMICANJE GOSPODARSKIH INTERESA</izvorni_sadrzaj>
    <derivirana_varijabla naziv="DomainObject.Predmet.ProtustrankaFormated_1">  ZAKLADA ZA PROMICANJE GOSPODARSKIH INTERESA</derivirana_varijabla>
  </DomainObject.Predmet.ProtustrankaFormated>
  <DomainObject.Predmet.ProtustrankaFormatedOIB>
    <izvorni_sadrzaj>  ZAKLADA ZA PROMICANJE GOSPODARSKIH INTERESA, OIB 32613896025</izvorni_sadrzaj>
    <derivirana_varijabla naziv="DomainObject.Predmet.ProtustrankaFormatedOIB_1">  ZAKLADA ZA PROMICANJE GOSPODARSKIH INTERESA, OIB 32613896025</derivirana_varijabla>
  </DomainObject.Predmet.ProtustrankaFormatedOIB>
  <DomainObject.Predmet.ProtustrankaFormatedWithAdress>
    <izvorni_sadrzaj> ZAKLADA ZA PROMICANJE GOSPODARSKIH INTERESA, Metalčeva 3, 10000 Zagreb</izvorni_sadrzaj>
    <derivirana_varijabla naziv="DomainObject.Predmet.ProtustrankaFormatedWithAdress_1"> ZAKLADA ZA PROMICANJE GOSPODARSKIH INTERESA, Metalčeva 3, 10000 Zagreb</derivirana_varijabla>
  </DomainObject.Predmet.ProtustrankaFormatedWithAdress>
  <DomainObject.Predmet.ProtustrankaFormatedWithAdressOIB>
    <izvorni_sadrzaj> ZAKLADA ZA PROMICANJE GOSPODARSKIH INTERESA, OIB 32613896025, Metalčeva 3, 10000 Zagreb</izvorni_sadrzaj>
    <derivirana_varijabla naziv="DomainObject.Predmet.ProtustrankaFormatedWithAdressOIB_1"> ZAKLADA ZA PROMICANJE GOSPODARSKIH INTERESA, OIB 32613896025, Metalčeva 3, 10000 Zagreb</derivirana_varijabla>
  </DomainObject.Predmet.ProtustrankaFormatedWithAdressOIB>
  <DomainObject.Predmet.ProtustrankaWithAdress>
    <izvorni_sadrzaj>ZAKLADA ZA PROMICANJE GOSPODARSKIH INTERESA Metalčeva 3, 10000 Zagreb</izvorni_sadrzaj>
    <derivirana_varijabla naziv="DomainObject.Predmet.ProtustrankaWithAdress_1">ZAKLADA ZA PROMICANJE GOSPODARSKIH INTERESA Metalčeva 3, 10000 Zagreb</derivirana_varijabla>
  </DomainObject.Predmet.ProtustrankaWithAdress>
  <DomainObject.Predmet.ProtustrankaWithAdressOIB>
    <izvorni_sadrzaj>ZAKLADA ZA PROMICANJE GOSPODARSKIH INTERESA, OIB 32613896025, Metalčeva 3, 10000 Zagreb</izvorni_sadrzaj>
    <derivirana_varijabla naziv="DomainObject.Predmet.ProtustrankaWithAdressOIB_1">ZAKLADA ZA PROMICANJE GOSPODARSKIH INTERESA, OIB 32613896025, Metalčeva 3, 10000 Zagreb</derivirana_varijabla>
  </DomainObject.Predmet.ProtustrankaWithAdressOIB>
  <DomainObject.Predmet.ProtustrankaNazivFormated>
    <izvorni_sadrzaj>ZAKLADA ZA PROMICANJE GOSPODARSKIH INTERESA</izvorni_sadrzaj>
    <derivirana_varijabla naziv="DomainObject.Predmet.ProtustrankaNazivFormated_1">ZAKLADA ZA PROMICANJE GOSPODARSKIH INTERESA</derivirana_varijabla>
  </DomainObject.Predmet.ProtustrankaNazivFormated>
  <DomainObject.Predmet.ProtustrankaNazivFormatedOIB>
    <izvorni_sadrzaj>ZAKLADA ZA PROMICANJE GOSPODARSKIH INTERESA, OIB 32613896025</izvorni_sadrzaj>
    <derivirana_varijabla naziv="DomainObject.Predmet.ProtustrankaNazivFormatedOIB_1">ZAKLADA ZA PROMICANJE GOSPODARSKIH INTERESA, OIB 32613896025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ZA PROMICANJE GOSPODARSKIH INTERESA</item>
    </izvorni_sadrzaj>
    <derivirana_varijabla naziv="DomainObject.Predmet.ProtuStrankaListFormated_1">
      <item>ZAKLADA ZA PROMICANJE GOSPODARSKIH INTERESA</item>
    </derivirana_varijabla>
  </DomainObject.Predmet.ProtuStrankaListFormated>
  <DomainObject.Predmet.ProtuStrankaListFormatedOIB>
    <izvorni_sadrzaj>
      <item>ZAKLADA ZA PROMICANJE GOSPODARSKIH INTERESA, OIB 32613896025</item>
    </izvorni_sadrzaj>
    <derivirana_varijabla naziv="DomainObject.Predmet.ProtuStrankaListFormatedOIB_1">
      <item>ZAKLADA ZA PROMICANJE GOSPODARSKIH INTERESA, OIB 32613896025</item>
    </derivirana_varijabla>
  </DomainObject.Predmet.ProtuStrankaListFormatedOIB>
  <DomainObject.Predmet.ProtuStrankaListFormatedWithAdress>
    <izvorni_sadrzaj>
      <item>ZAKLADA ZA PROMICANJE GOSPODARSKIH INTERESA, Metalčeva 3, 10000 Zagreb</item>
    </izvorni_sadrzaj>
    <derivirana_varijabla naziv="DomainObject.Predmet.ProtuStrankaListFormatedWithAdress_1">
      <item>ZAKLADA ZA PROMICANJE GOSPODARSKIH INTERESA, Metalčeva 3, 10000 Zagreb</item>
    </derivirana_varijabla>
  </DomainObject.Predmet.ProtuStrankaListFormatedWithAdress>
  <DomainObject.Predmet.ProtuStrankaListFormatedWithAdressOIB>
    <izvorni_sadrzaj>
      <item>ZAKLADA ZA PROMICANJE GOSPODARSKIH INTERESA, OIB 32613896025, Metalčeva 3, 10000 Zagreb</item>
    </izvorni_sadrzaj>
    <derivirana_varijabla naziv="DomainObject.Predmet.ProtuStrankaListFormatedWithAdressOIB_1">
      <item>ZAKLADA ZA PROMICANJE GOSPODARSKIH INTERESA, OIB 32613896025, Metalčeva 3, 10000 Zagreb</item>
    </derivirana_varijabla>
  </DomainObject.Predmet.ProtuStrankaListFormatedWithAdressOIB>
  <DomainObject.Predmet.ProtuStrankaListNazivFormated>
    <izvorni_sadrzaj>
      <item>ZAKLADA ZA PROMICANJE GOSPODARSKIH INTERESA</item>
    </izvorni_sadrzaj>
    <derivirana_varijabla naziv="DomainObject.Predmet.ProtuStrankaListNazivFormated_1">
      <item>ZAKLADA ZA PROMICANJE GOSPODARSKIH INTERESA</item>
    </derivirana_varijabla>
  </DomainObject.Predmet.ProtuStrankaListNazivFormated>
  <DomainObject.Predmet.ProtuStrankaListNazivFormatedOIB>
    <izvorni_sadrzaj>
      <item>ZAKLADA ZA PROMICANJE GOSPODARSKIH INTERESA, OIB 32613896025</item>
    </izvorni_sadrzaj>
    <derivirana_varijabla naziv="DomainObject.Predmet.ProtuStrankaListNazivFormatedOIB_1">
      <item>ZAKLADA ZA PROMICANJE GOSPODARSKIH INTERESA, OIB 32613896025</item>
    </derivirana_varijabla>
  </DomainObject.Predmet.ProtuStrankaListNazivFormatedOIB>
  <DomainObject.Predmet.OstaliListFormated>
    <izvorni_sadrzaj>
      <item>Željko Ivančević</item>
    </izvorni_sadrzaj>
    <derivirana_varijabla naziv="DomainObject.Predmet.OstaliListFormated_1">
      <item>Željko Ivančević</item>
    </derivirana_varijabla>
  </DomainObject.Predmet.OstaliListFormated>
  <DomainObject.Predmet.OstaliListFormatedOIB>
    <izvorni_sadrzaj>
      <item>Željko Ivančević, OIB </item>
    </izvorni_sadrzaj>
    <derivirana_varijabla naziv="DomainObject.Predmet.OstaliListFormatedOIB_1">
      <item>Željko Ivančević, OIB </item>
    </derivirana_varijabla>
  </DomainObject.Predmet.OstaliListFormatedOIB>
  <DomainObject.Predmet.OstaliListFormatedWithAdress>
    <izvorni_sadrzaj>
      <item>Željko Ivančević, Masarykova 22, 10000 Zagreb</item>
    </izvorni_sadrzaj>
    <derivirana_varijabla naziv="DomainObject.Predmet.OstaliListFormatedWithAdress_1">
      <item>Željko Ivančević, Masarykova 22, 10000 Zagreb</item>
    </derivirana_varijabla>
  </DomainObject.Predmet.OstaliListFormatedWithAdress>
  <DomainObject.Predmet.OstaliListFormatedWithAdressOIB>
    <izvorni_sadrzaj>
      <item>Željko Ivančević, OIB , Masarykova 22, 10000 Zagreb</item>
    </izvorni_sadrzaj>
    <derivirana_varijabla naziv="DomainObject.Predmet.OstaliListFormatedWithAdressOIB_1">
      <item>Željko Ivančević, OIB , Masarykova 22, 10000 Zagreb</item>
    </derivirana_varijabla>
  </DomainObject.Predmet.OstaliListFormatedWithAdressOIB>
  <DomainObject.Predmet.OstaliListNazivFormated>
    <izvorni_sadrzaj>
      <item>Željko Ivančević</item>
    </izvorni_sadrzaj>
    <derivirana_varijabla naziv="DomainObject.Predmet.OstaliListNazivFormated_1">
      <item>Željko Ivančević</item>
    </derivirana_varijabla>
  </DomainObject.Predmet.OstaliListNazivFormated>
  <DomainObject.Predmet.OstaliListNazivFormatedOIB>
    <izvorni_sadrzaj>
      <item>Željko Ivančević, OIB </item>
    </izvorni_sadrzaj>
    <derivirana_varijabla naziv="DomainObject.Predmet.OstaliListNazivFormatedOIB_1">
      <item>Željko Ivančević,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ZA PROMICANJE GOSPODARSKIH INTERESA</izvorni_sadrzaj>
    <derivirana_varijabla naziv="DomainObject.Predmet.ProtustrankaIDrugi_1">ZAKLADA ZA PROMICANJE GOSPODARSKIH INTERESA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ZAKLADA ZA PROMICANJE GOSPODARSKIH INTERESA, OIB 32613896025, Metalčeva 3, 10000 Zagreb</izvorni_sadrzaj>
    <derivirana_varijabla naziv="DomainObject.Predmet.ProtustrankaIDrugiAdressOIB_1">ZAKLADA ZA PROMICANJE GOSPODARSKIH INTERESA, OIB 32613896025,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ZA PROMICANJE GOSPODARSKIH INTERESA</item>
      <item>FINA Regionalni centar Zagreb</item>
      <item>Željko Ivančević</item>
    </izvorni_sadrzaj>
    <derivirana_varijabla naziv="DomainObject.Predmet.SudioniciListNaziv_1">
      <item>ZAKLADA ZA PROMICANJE GOSPODARSKIH INTERESA</item>
      <item>FINA Regionalni centar Zagreb</item>
      <item>Željko Ivančević</item>
    </derivirana_varijabla>
  </DomainObject.Predmet.SudioniciListNaziv>
  <DomainObject.Predmet.SudioniciListAdressOIB>
    <izvorni_sadrzaj>
      <item>ZAKLADA ZA PROMICANJE GOSPODARSKIH INTERESA, OIB 32613896025, Metalčeva 3,10000 Zagreb</item>
      <item>FINA Regionalni centar Zagreb, OIB 85821130368, Trg svibanjskih žrtava 1995. 1,10000 Zagreb</item>
      <item>Željko Ivančević, OIB , Masarykova 22,10000 Zagreb</item>
    </izvorni_sadrzaj>
    <derivirana_varijabla naziv="DomainObject.Predmet.SudioniciListAdressOIB_1">
      <item>ZAKLADA ZA PROMICANJE GOSPODARSKIH INTERESA, OIB 32613896025, Metalčeva 3,10000 Zagreb</item>
      <item>FINA Regionalni centar Zagreb, OIB 85821130368, Trg svibanjskih žrtava 1995. 1,10000 Zagreb</item>
      <item>Željko Ivančević, OIB 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32613896025</item>
      <item>, OIB 85821130368</item>
      <item>, OIB </item>
    </izvorni_sadrzaj>
    <derivirana_varijabla naziv="DomainObject.Predmet.SudioniciListNazivOIB_1">
      <item>, OIB 32613896025</item>
      <item>, OIB 85821130368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506</properties:Words>
  <properties:Characters>2814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2016-02-15T09:27:00Z</dcterms:created>
  <dc:creator>Korisnik</dc:creator>
  <cp:lastModifiedBy>Draženka Prpić</cp:lastModifiedBy>
  <cp:lastPrinted>2016-02-15T09:26:00Z</cp:lastPrinted>
  <dcterms:modified xmlns:xsi="http://www.w3.org/2001/XMLSchema-instance" xsi:type="dcterms:W3CDTF">2016-02-15T09:28:00Z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