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c785" w14:paraId="a9fc785" w:rsidRDefault="00313AAF" w:rsidP="00676A15" w:rsidR="00676A15" w:rsidRPr="003C50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6A15" w:rsidP="00676A15" w:rsidR="00676A15" w:rsidRPr="003C509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C65F3" w:rsidR="00676A15" w:rsidRPr="003C509A">
        <w:tc>
          <w:tcPr>
            <w:tcW w:type="dxa" w:w="3060"/>
          </w:tcPr>
          <w:p w:rsidRDefault="00676A15" w:rsidP="002C65F3" w:rsidR="00676A15" w:rsidRPr="003C509A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3C509A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76A15" w:rsidP="002C65F3" w:rsidR="00676A15" w:rsidRPr="003C509A">
            <w:pPr>
              <w:jc w:val="center"/>
            </w:pPr>
            <w:r w:rsidRPr="003C509A">
              <w:t>Trgovački sud u Zagrebu</w:t>
            </w:r>
          </w:p>
          <w:p w:rsidRDefault="00676A15" w:rsidP="002C65F3" w:rsidR="00676A15" w:rsidRPr="003C509A">
            <w:pPr>
              <w:widowControl w:val="false"/>
              <w:jc w:val="center"/>
            </w:pPr>
            <w:r w:rsidRPr="003C509A">
              <w:t>Zagreb, Amruševa 2/II</w:t>
            </w:r>
          </w:p>
        </w:tc>
      </w:tr>
    </w:tbl>
    <w:p w:rsidRDefault="00676A15" w:rsidP="00676A15" w:rsidR="00676A15" w:rsidRPr="003C509A">
      <w:pPr>
        <w:tabs>
          <w:tab w:pos="4153" w:val="center"/>
        </w:tabs>
        <w:rPr>
          <w:b/>
        </w:rPr>
      </w:pPr>
    </w:p>
    <w:p w:rsidRDefault="00676A15" w:rsidP="00676A15" w:rsidR="00676A15" w:rsidRPr="003C509A">
      <w:pPr>
        <w:tabs>
          <w:tab w:pos="4153" w:val="center"/>
        </w:tabs>
        <w:rPr>
          <w:b/>
        </w:rPr>
      </w:pPr>
    </w:p>
    <w:p w:rsidRDefault="00676A15" w:rsidP="00676A15" w:rsidR="00676A15" w:rsidRPr="003C509A">
      <w:pPr>
        <w:tabs>
          <w:tab w:pos="4153" w:val="center"/>
        </w:tabs>
      </w:pPr>
      <w:r w:rsidRPr="003C509A">
        <w:rPr>
          <w:b/>
        </w:rPr>
        <w:tab/>
      </w:r>
      <w:r w:rsidRPr="003C509A">
        <w:rPr>
          <w:b/>
        </w:rPr>
        <w:tab/>
      </w:r>
      <w:r w:rsidRPr="003C509A">
        <w:rPr>
          <w:b/>
        </w:rPr>
        <w:tab/>
      </w:r>
      <w:r w:rsidRPr="003C509A">
        <w:rPr>
          <w:b/>
        </w:rPr>
        <w:tab/>
      </w:r>
      <w:r w:rsidRPr="003C509A">
        <w:rPr>
          <w:b/>
        </w:rPr>
        <w:tab/>
      </w:r>
      <w:proofErr w:type="spellStart"/>
      <w:r w:rsidR="00CB6B1C" w:rsidRPr="008A2CA9">
        <w:t>40</w:t>
      </w:r>
      <w:proofErr w:type="spellEnd"/>
      <w:r w:rsidR="00CB6B1C" w:rsidRPr="008A2CA9">
        <w:t>. St-</w:t>
      </w:r>
      <w:proofErr w:type="spellStart"/>
      <w:r w:rsidR="003659CB">
        <w:t>322</w:t>
      </w:r>
      <w:proofErr w:type="spellEnd"/>
      <w:r w:rsidR="00CB6B1C">
        <w:t>/</w:t>
      </w:r>
      <w:proofErr w:type="spellStart"/>
      <w:r w:rsidR="00CB6B1C">
        <w:t>1</w:t>
      </w:r>
      <w:r w:rsidR="003659CB">
        <w:t>2</w:t>
      </w:r>
      <w:proofErr w:type="spellEnd"/>
    </w:p>
    <w:p w:rsidRDefault="009E7401" w:rsidP="00A642FA" w:rsidR="009E7401">
      <w:pPr>
        <w:ind w:firstLine="708" w:left="-180"/>
        <w:jc w:val="both"/>
        <w:rPr>
          <w:b/>
        </w:rPr>
      </w:pPr>
    </w:p>
    <w:p w:rsidRDefault="00676A15" w:rsidP="00A642FA" w:rsidR="00676A15">
      <w:pPr>
        <w:ind w:firstLine="708" w:left="-180"/>
        <w:jc w:val="both"/>
        <w:rPr>
          <w:b/>
        </w:rPr>
      </w:pPr>
    </w:p>
    <w:p w:rsidRDefault="00EE4C61" w:rsidP="009F2104" w:rsidR="00EE4C61">
      <w:pPr>
        <w:ind w:left="4245"/>
        <w:jc w:val="both"/>
      </w:pPr>
      <w:r>
        <w:t xml:space="preserve">Općinski suda  u </w:t>
      </w:r>
      <w:r w:rsidR="003659CB">
        <w:t>Zagrebu</w:t>
      </w:r>
      <w:r>
        <w:t xml:space="preserve"> </w:t>
      </w:r>
    </w:p>
    <w:p w:rsidRDefault="00CB6B1C" w:rsidP="009F2104" w:rsidR="00467714" w:rsidRPr="00467714">
      <w:pPr>
        <w:ind w:left="4245"/>
        <w:jc w:val="both"/>
        <w:rPr>
          <w:b/>
        </w:rPr>
      </w:pPr>
      <w:r>
        <w:t xml:space="preserve">zemljišno-knjižni odjel </w:t>
      </w:r>
      <w:r w:rsidR="003659CB">
        <w:t>Sesvete</w:t>
      </w:r>
      <w:r w:rsidRPr="00467714">
        <w:rPr>
          <w:b/>
        </w:rPr>
        <w:t xml:space="preserve"> </w:t>
      </w:r>
    </w:p>
    <w:p w:rsidRDefault="00676A15" w:rsidP="00D92622" w:rsidR="00676A15" w:rsidRPr="00467714">
      <w:pPr>
        <w:jc w:val="both"/>
        <w:rPr>
          <w:b/>
        </w:rPr>
      </w:pPr>
    </w:p>
    <w:p w:rsidRDefault="00676A15" w:rsidP="00D92622" w:rsidR="00676A15">
      <w:pPr>
        <w:jc w:val="both"/>
      </w:pPr>
    </w:p>
    <w:p w:rsidRDefault="00676A15" w:rsidP="00D92622" w:rsidR="00676A15">
      <w:pPr>
        <w:jc w:val="both"/>
      </w:pPr>
    </w:p>
    <w:p w:rsidRDefault="00A642FA" w:rsidP="000C76B3" w:rsidR="000C76B3">
      <w:pPr>
        <w:ind w:firstLine="680"/>
        <w:jc w:val="both"/>
      </w:pPr>
      <w:r>
        <w:tab/>
        <w:t xml:space="preserve">Temeljem odredbe čl. </w:t>
      </w:r>
      <w:proofErr w:type="spellStart"/>
      <w:smartTag w:element="metricconverter" w:uri="urn:schemas-microsoft-com:office:smarttags">
        <w:smartTagPr>
          <w:attr w:val="108. st" w:name="ProductID"/>
        </w:smartTagPr>
        <w:r>
          <w:t>10</w:t>
        </w:r>
        <w:r w:rsidR="003E5A51">
          <w:t>8</w:t>
        </w:r>
        <w:proofErr w:type="spellEnd"/>
        <w:r w:rsidR="003E5A51">
          <w:t>.</w:t>
        </w:r>
        <w:r>
          <w:t xml:space="preserve"> st</w:t>
        </w:r>
      </w:smartTag>
      <w:r>
        <w:t>. 3. Ovršnog zakona</w:t>
      </w:r>
      <w:r w:rsidR="00AA44AC">
        <w:t xml:space="preserve"> </w:t>
      </w:r>
      <w:r w:rsidR="00726BC0" w:rsidRPr="003C509A">
        <w:t xml:space="preserve">(NN </w:t>
      </w:r>
      <w:proofErr w:type="spellStart"/>
      <w:r w:rsidR="00726BC0" w:rsidRPr="003C509A">
        <w:t>112</w:t>
      </w:r>
      <w:proofErr w:type="spellEnd"/>
      <w:r w:rsidR="00726BC0" w:rsidRPr="003C509A">
        <w:t>/</w:t>
      </w:r>
      <w:proofErr w:type="spellStart"/>
      <w:r w:rsidR="00726BC0" w:rsidRPr="003C509A">
        <w:t>12</w:t>
      </w:r>
      <w:proofErr w:type="spellEnd"/>
      <w:r w:rsidR="00726BC0" w:rsidRPr="003C509A">
        <w:t xml:space="preserve">, </w:t>
      </w:r>
      <w:proofErr w:type="spellStart"/>
      <w:r w:rsidR="00726BC0" w:rsidRPr="003C509A">
        <w:t>25</w:t>
      </w:r>
      <w:proofErr w:type="spellEnd"/>
      <w:r w:rsidR="00726BC0" w:rsidRPr="003C509A">
        <w:t>/</w:t>
      </w:r>
      <w:proofErr w:type="spellStart"/>
      <w:r w:rsidR="00726BC0" w:rsidRPr="003C509A">
        <w:t>13</w:t>
      </w:r>
      <w:proofErr w:type="spellEnd"/>
      <w:r w:rsidR="009F2104">
        <w:t xml:space="preserve">, </w:t>
      </w:r>
      <w:r w:rsidR="00726BC0" w:rsidRPr="003C509A">
        <w:t xml:space="preserve"> </w:t>
      </w:r>
      <w:proofErr w:type="spellStart"/>
      <w:r w:rsidR="00726BC0" w:rsidRPr="003C509A">
        <w:t>93</w:t>
      </w:r>
      <w:proofErr w:type="spellEnd"/>
      <w:r w:rsidR="00726BC0" w:rsidRPr="003C509A">
        <w:t>/</w:t>
      </w:r>
      <w:proofErr w:type="spellStart"/>
      <w:r w:rsidR="00726BC0" w:rsidRPr="003C509A">
        <w:t>14</w:t>
      </w:r>
      <w:proofErr w:type="spellEnd"/>
      <w:r w:rsidR="009F2104">
        <w:t xml:space="preserve"> i </w:t>
      </w:r>
      <w:proofErr w:type="spellStart"/>
      <w:r w:rsidR="009F2104">
        <w:t>73</w:t>
      </w:r>
      <w:proofErr w:type="spellEnd"/>
      <w:r w:rsidR="009F2104">
        <w:t>/</w:t>
      </w:r>
      <w:proofErr w:type="spellStart"/>
      <w:r w:rsidR="009F2104">
        <w:t>17</w:t>
      </w:r>
      <w:proofErr w:type="spellEnd"/>
      <w:r w:rsidR="00726BC0" w:rsidRPr="003C509A">
        <w:t xml:space="preserve">), u vezi  članka </w:t>
      </w:r>
      <w:proofErr w:type="spellStart"/>
      <w:r w:rsidR="007C2144">
        <w:t>247</w:t>
      </w:r>
      <w:proofErr w:type="spellEnd"/>
      <w:r w:rsidR="00726BC0" w:rsidRPr="003C509A">
        <w:t xml:space="preserve">. Stečajnog zakona </w:t>
      </w:r>
      <w:r w:rsidR="00726BC0">
        <w:t xml:space="preserve">(NN </w:t>
      </w:r>
      <w:proofErr w:type="spellStart"/>
      <w:r w:rsidR="00726BC0" w:rsidRPr="003C509A">
        <w:t>71</w:t>
      </w:r>
      <w:proofErr w:type="spellEnd"/>
      <w:r w:rsidR="00726BC0" w:rsidRPr="003C509A">
        <w:t>/</w:t>
      </w:r>
      <w:proofErr w:type="spellStart"/>
      <w:r w:rsidR="00726BC0" w:rsidRPr="003C509A">
        <w:t>15</w:t>
      </w:r>
      <w:proofErr w:type="spellEnd"/>
      <w:r w:rsidR="007C2144">
        <w:t xml:space="preserve"> i </w:t>
      </w:r>
      <w:proofErr w:type="spellStart"/>
      <w:r w:rsidR="007C2144">
        <w:t>104</w:t>
      </w:r>
      <w:proofErr w:type="spellEnd"/>
      <w:r w:rsidR="007C2144">
        <w:t>/</w:t>
      </w:r>
      <w:proofErr w:type="spellStart"/>
      <w:r w:rsidR="007C2144">
        <w:t>17</w:t>
      </w:r>
      <w:proofErr w:type="spellEnd"/>
      <w:r w:rsidR="00726BC0">
        <w:t>)</w:t>
      </w:r>
      <w:r w:rsidR="00726BC0" w:rsidRPr="003C509A">
        <w:t xml:space="preserve">, </w:t>
      </w:r>
      <w:r>
        <w:t xml:space="preserve">u privitku Vam dostavljamo Rješenje o dosudi nekretnina broj </w:t>
      </w:r>
      <w:r w:rsidR="007C2144">
        <w:t xml:space="preserve">gornji </w:t>
      </w:r>
      <w:r w:rsidR="009F2104">
        <w:t xml:space="preserve">od </w:t>
      </w:r>
      <w:proofErr w:type="spellStart"/>
      <w:r w:rsidR="00DD3F35">
        <w:t>24.travnja</w:t>
      </w:r>
      <w:proofErr w:type="spellEnd"/>
      <w:r w:rsidR="00DD3F35">
        <w:t xml:space="preserve"> </w:t>
      </w:r>
      <w:proofErr w:type="spellStart"/>
      <w:r w:rsidR="00DD3F35">
        <w:t>2018</w:t>
      </w:r>
      <w:proofErr w:type="spellEnd"/>
      <w:r w:rsidR="00DD3F35">
        <w:t>. i isprav</w:t>
      </w:r>
      <w:r w:rsidR="00AD766D">
        <w:t>ak</w:t>
      </w:r>
      <w:r w:rsidR="00DD3F35">
        <w:t xml:space="preserve"> istog rješenja od </w:t>
      </w:r>
      <w:proofErr w:type="spellStart"/>
      <w:r w:rsidR="00DD3F35">
        <w:t>23.listopada</w:t>
      </w:r>
      <w:proofErr w:type="spellEnd"/>
      <w:r w:rsidR="00DD3F35">
        <w:t xml:space="preserve">  </w:t>
      </w:r>
      <w:proofErr w:type="spellStart"/>
      <w:r w:rsidR="00DD3F35">
        <w:t>2018</w:t>
      </w:r>
      <w:proofErr w:type="spellEnd"/>
      <w:r w:rsidR="00DD3F35">
        <w:t>.</w:t>
      </w:r>
      <w:r w:rsidR="00B00D87">
        <w:t xml:space="preserve"> sa klauzulom pravomoćnosti, </w:t>
      </w:r>
      <w:r w:rsidR="00501486">
        <w:t>te Potvrdu da je kupac polož</w:t>
      </w:r>
      <w:r w:rsidR="00CB29AB">
        <w:t>io</w:t>
      </w:r>
      <w:r w:rsidR="00CB29AB" w:rsidRPr="00CB29AB">
        <w:t xml:space="preserve"> </w:t>
      </w:r>
      <w:r w:rsidR="00CB29AB">
        <w:t xml:space="preserve">kupovinu u  iznosu od </w:t>
      </w:r>
      <w:proofErr w:type="spellStart"/>
      <w:r w:rsidR="00AD766D">
        <w:t>9.620</w:t>
      </w:r>
      <w:proofErr w:type="spellEnd"/>
      <w:r w:rsidR="00AD766D">
        <w:t>,</w:t>
      </w:r>
      <w:proofErr w:type="spellStart"/>
      <w:r w:rsidR="00AD766D">
        <w:t>00</w:t>
      </w:r>
      <w:proofErr w:type="spellEnd"/>
      <w:r w:rsidR="000C76B3">
        <w:t xml:space="preserve"> kn </w:t>
      </w:r>
      <w:r w:rsidR="00CB29AB">
        <w:t xml:space="preserve">kao razliku između uplaćene jamčevine i postignute kupoprodajne cijene na </w:t>
      </w:r>
      <w:r w:rsidR="000C76B3">
        <w:t>elektroničkoj javnoj dražbi kod Financijske agencije.</w:t>
      </w:r>
    </w:p>
    <w:p w:rsidRDefault="000C76B3" w:rsidP="000C76B3" w:rsidR="00A642FA">
      <w:pPr>
        <w:ind w:firstLine="680"/>
        <w:jc w:val="both"/>
      </w:pPr>
      <w:r>
        <w:t xml:space="preserve"> </w:t>
      </w:r>
    </w:p>
    <w:p w:rsidRDefault="00700F7B" w:rsidP="00D92622" w:rsidR="00700F7B">
      <w:pPr>
        <w:jc w:val="both"/>
      </w:pPr>
    </w:p>
    <w:p w:rsidRDefault="000D433A" w:rsidP="00470790" w:rsidR="0007340C">
      <w:pPr>
        <w:ind w:firstLine="708"/>
        <w:jc w:val="both"/>
      </w:pPr>
      <w:r>
        <w:tab/>
      </w:r>
      <w:r>
        <w:tab/>
      </w:r>
      <w:r w:rsidR="0007340C" w:rsidRPr="0007340C">
        <w:t>.</w:t>
      </w:r>
      <w:r w:rsidR="00A642FA">
        <w:tab/>
      </w:r>
      <w:r w:rsidR="0007340C">
        <w:t xml:space="preserve"> Zagreb</w:t>
      </w:r>
      <w:r w:rsidR="000F349C">
        <w:t>,</w:t>
      </w:r>
      <w:r w:rsidR="00514F0D">
        <w:t xml:space="preserve"> </w:t>
      </w:r>
      <w:proofErr w:type="spellStart"/>
      <w:r w:rsidR="002F4A88">
        <w:t>30</w:t>
      </w:r>
      <w:r w:rsidR="00AD766D">
        <w:t>.siječnja</w:t>
      </w:r>
      <w:proofErr w:type="spellEnd"/>
      <w:r w:rsidR="003E5A51">
        <w:t xml:space="preserve"> </w:t>
      </w:r>
      <w:proofErr w:type="spellStart"/>
      <w:r w:rsidR="003E5A51">
        <w:t>201</w:t>
      </w:r>
      <w:r w:rsidR="00AD766D">
        <w:t>9</w:t>
      </w:r>
      <w:proofErr w:type="spellEnd"/>
      <w:r w:rsidR="003E5A51">
        <w:t>.</w:t>
      </w:r>
    </w:p>
    <w:p w:rsidRDefault="00501486" w:rsidP="00470790" w:rsidR="00501486" w:rsidRPr="0044116C">
      <w:pPr>
        <w:ind w:firstLine="708"/>
        <w:jc w:val="both"/>
      </w:pPr>
    </w:p>
    <w:p w:rsidRDefault="0007340C" w:rsidP="0007340C" w:rsidR="0007340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470790">
        <w:rPr>
          <w:rFonts w:cs="Times New Roman" w:hAnsi="Times New Roman" w:ascii="Times New Roman"/>
          <w:sz w:val="24"/>
        </w:rPr>
        <w:t xml:space="preserve"> Sudac:</w:t>
      </w:r>
    </w:p>
    <w:p w:rsidRDefault="00124A94" w:rsidP="0007340C" w:rsidR="00404A6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Ante Galić</w:t>
      </w:r>
      <w:r w:rsidR="0066667E">
        <w:rPr>
          <w:rFonts w:cs="Times New Roman" w:hAnsi="Times New Roman" w:ascii="Times New Roman"/>
          <w:sz w:val="24"/>
        </w:rPr>
        <w:t xml:space="preserve"> </w:t>
      </w:r>
      <w:r w:rsidR="00054377">
        <w:rPr>
          <w:rFonts w:cs="Times New Roman" w:hAnsi="Times New Roman" w:ascii="Times New Roman"/>
          <w:sz w:val="24"/>
        </w:rPr>
        <w:t>v.r.</w:t>
      </w:r>
    </w:p>
    <w:p w:rsidRDefault="00404A6E" w:rsidP="0007340C" w:rsidR="00404A6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04A6E" w:rsidP="0007340C" w:rsidR="00404A6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54377" w:rsidP="00054377" w:rsidR="00054377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054377" w:rsidP="00422EE0" w:rsidR="0005437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04A6E" w:rsidP="00054377" w:rsidR="00404A6E" w:rsidRPr="00676A15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24A94" w:rsidP="0007340C" w:rsidR="00124A94">
      <w:pPr>
        <w:jc w:val="both"/>
      </w:pPr>
    </w:p>
    <w:sectPr w:rsidSect="00167C21" w:rsidR="00124A94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FEC" w:rsidR="00394FEC">
      <w:r>
        <w:separator/>
      </w:r>
    </w:p>
  </w:endnote>
  <w:endnote w:id="0" w:type="continuationSeparator">
    <w:p w:rsidRDefault="00394FEC" w:rsidR="00394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FEC" w:rsidR="00394FEC">
      <w:r>
        <w:separator/>
      </w:r>
    </w:p>
  </w:footnote>
  <w:footnote w:id="0" w:type="continuationSeparator">
    <w:p w:rsidRDefault="00394FEC" w:rsidR="00394F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5A51" w:rsidP="00A12C3D" w:rsidR="003E5A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5A51" w:rsidR="003E5A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5A51" w:rsidP="00A12C3D" w:rsidR="003E5A51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5A51" w:rsidP="00A12C3D" w:rsidR="003E5A51" w:rsidRPr="00A12C3D">
    <w:pPr>
      <w:pStyle w:val="Zaglavlje"/>
      <w:jc w:val="right"/>
    </w:pPr>
    <w:r>
      <w:t>XL-St-</w:t>
    </w:r>
    <w:proofErr w:type="spellStart"/>
    <w:r>
      <w:t>32</w:t>
    </w:r>
    <w:proofErr w:type="spellEnd"/>
    <w:r>
      <w:t>/</w:t>
    </w:r>
    <w:proofErr w:type="spellStart"/>
    <w:r>
      <w:t>2004</w:t>
    </w:r>
    <w:proofErr w:type="spellEnd"/>
    <w: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2033D6B"/>
    <w:multiLevelType w:val="hybridMultilevel"/>
    <w:tmpl w:val="8228CB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422EE"/>
    <w:rsid w:val="00054377"/>
    <w:rsid w:val="0007340C"/>
    <w:rsid w:val="0008428F"/>
    <w:rsid w:val="000C76B3"/>
    <w:rsid w:val="000D433A"/>
    <w:rsid w:val="000E14C3"/>
    <w:rsid w:val="000F00A7"/>
    <w:rsid w:val="000F349C"/>
    <w:rsid w:val="00105DED"/>
    <w:rsid w:val="00124A94"/>
    <w:rsid w:val="00167C21"/>
    <w:rsid w:val="00185CCC"/>
    <w:rsid w:val="001A0199"/>
    <w:rsid w:val="001B7D65"/>
    <w:rsid w:val="001C3FF5"/>
    <w:rsid w:val="002028A4"/>
    <w:rsid w:val="002048C5"/>
    <w:rsid w:val="002133F5"/>
    <w:rsid w:val="00232160"/>
    <w:rsid w:val="002C65F3"/>
    <w:rsid w:val="002E2883"/>
    <w:rsid w:val="002F15B8"/>
    <w:rsid w:val="002F4A88"/>
    <w:rsid w:val="00313AAF"/>
    <w:rsid w:val="00333139"/>
    <w:rsid w:val="003659CB"/>
    <w:rsid w:val="00374D53"/>
    <w:rsid w:val="003758CA"/>
    <w:rsid w:val="00394FEC"/>
    <w:rsid w:val="003E5A51"/>
    <w:rsid w:val="00404A6E"/>
    <w:rsid w:val="004270F7"/>
    <w:rsid w:val="004451EF"/>
    <w:rsid w:val="0045250C"/>
    <w:rsid w:val="00453D69"/>
    <w:rsid w:val="00467714"/>
    <w:rsid w:val="00470790"/>
    <w:rsid w:val="004B0809"/>
    <w:rsid w:val="004D73BC"/>
    <w:rsid w:val="004D7CF5"/>
    <w:rsid w:val="00501486"/>
    <w:rsid w:val="00506B19"/>
    <w:rsid w:val="00514F0D"/>
    <w:rsid w:val="0059261B"/>
    <w:rsid w:val="00592CB5"/>
    <w:rsid w:val="005D4F5F"/>
    <w:rsid w:val="00601E5A"/>
    <w:rsid w:val="00622282"/>
    <w:rsid w:val="00633709"/>
    <w:rsid w:val="0066667E"/>
    <w:rsid w:val="00671434"/>
    <w:rsid w:val="00676A15"/>
    <w:rsid w:val="00685199"/>
    <w:rsid w:val="006A48C8"/>
    <w:rsid w:val="006C2827"/>
    <w:rsid w:val="006C75CA"/>
    <w:rsid w:val="006D4DB7"/>
    <w:rsid w:val="006E6F41"/>
    <w:rsid w:val="00700F7B"/>
    <w:rsid w:val="007025E0"/>
    <w:rsid w:val="0071752C"/>
    <w:rsid w:val="00726BC0"/>
    <w:rsid w:val="00742359"/>
    <w:rsid w:val="00764256"/>
    <w:rsid w:val="007678A2"/>
    <w:rsid w:val="00780B56"/>
    <w:rsid w:val="007A0250"/>
    <w:rsid w:val="007A0ABD"/>
    <w:rsid w:val="007C2144"/>
    <w:rsid w:val="007D25D9"/>
    <w:rsid w:val="008230E3"/>
    <w:rsid w:val="008818C4"/>
    <w:rsid w:val="008D0264"/>
    <w:rsid w:val="008D4DC8"/>
    <w:rsid w:val="00937ECA"/>
    <w:rsid w:val="009515ED"/>
    <w:rsid w:val="00955ACC"/>
    <w:rsid w:val="009C3B39"/>
    <w:rsid w:val="009E7401"/>
    <w:rsid w:val="009F2104"/>
    <w:rsid w:val="00A12C3D"/>
    <w:rsid w:val="00A31CB4"/>
    <w:rsid w:val="00A53CB8"/>
    <w:rsid w:val="00A642FA"/>
    <w:rsid w:val="00A806E8"/>
    <w:rsid w:val="00AA44AC"/>
    <w:rsid w:val="00AD766D"/>
    <w:rsid w:val="00AE28C7"/>
    <w:rsid w:val="00B00D87"/>
    <w:rsid w:val="00B01320"/>
    <w:rsid w:val="00B3642F"/>
    <w:rsid w:val="00B50989"/>
    <w:rsid w:val="00B6512A"/>
    <w:rsid w:val="00BA698F"/>
    <w:rsid w:val="00BC2753"/>
    <w:rsid w:val="00BC2D70"/>
    <w:rsid w:val="00BC73CE"/>
    <w:rsid w:val="00BE0B96"/>
    <w:rsid w:val="00BE3191"/>
    <w:rsid w:val="00BF31FD"/>
    <w:rsid w:val="00C172BF"/>
    <w:rsid w:val="00C21015"/>
    <w:rsid w:val="00C31D80"/>
    <w:rsid w:val="00C41D74"/>
    <w:rsid w:val="00C46A70"/>
    <w:rsid w:val="00C75145"/>
    <w:rsid w:val="00C7731C"/>
    <w:rsid w:val="00C81737"/>
    <w:rsid w:val="00C8340A"/>
    <w:rsid w:val="00C841C3"/>
    <w:rsid w:val="00C955C4"/>
    <w:rsid w:val="00CB29AB"/>
    <w:rsid w:val="00CB452B"/>
    <w:rsid w:val="00CB6B1C"/>
    <w:rsid w:val="00CE350D"/>
    <w:rsid w:val="00CE4AD0"/>
    <w:rsid w:val="00D27E4F"/>
    <w:rsid w:val="00D45B56"/>
    <w:rsid w:val="00D5779B"/>
    <w:rsid w:val="00D8523B"/>
    <w:rsid w:val="00D92622"/>
    <w:rsid w:val="00DA0243"/>
    <w:rsid w:val="00DA488D"/>
    <w:rsid w:val="00DB57AB"/>
    <w:rsid w:val="00DB6978"/>
    <w:rsid w:val="00DD1ABE"/>
    <w:rsid w:val="00DD3F35"/>
    <w:rsid w:val="00DF4DE0"/>
    <w:rsid w:val="00E403AC"/>
    <w:rsid w:val="00E4633B"/>
    <w:rsid w:val="00E66974"/>
    <w:rsid w:val="00E819A3"/>
    <w:rsid w:val="00EA6577"/>
    <w:rsid w:val="00EB0E50"/>
    <w:rsid w:val="00EB640B"/>
    <w:rsid w:val="00EC0FC1"/>
    <w:rsid w:val="00EC396C"/>
    <w:rsid w:val="00EC3976"/>
    <w:rsid w:val="00EE4C61"/>
    <w:rsid w:val="00EF7316"/>
    <w:rsid w:val="00F14BF1"/>
    <w:rsid w:val="00F4239F"/>
    <w:rsid w:val="00F464A3"/>
    <w:rsid w:val="00F5361F"/>
    <w:rsid w:val="00F82CEF"/>
    <w:rsid w:val="00F86E5D"/>
    <w:rsid w:val="00F92F05"/>
    <w:rsid w:val="00FA7D65"/>
    <w:rsid w:val="00FC10F8"/>
    <w:rsid w:val="00FE2F1D"/>
    <w:rsid w:val="00FF1F79"/>
    <w:rsid w:val="00FF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7079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707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7079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707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St-322/2012-138</izvorni_sadrzaj>
    <derivirana_varijabla naziv="DomainObject.Oznaka_1">St-322/2012-138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St-322/2012-138</izvorni_sadrzaj>
    <derivirana_varijabla naziv="DomainObject.PoslovniBrojDokumenta_1">St-322/2012-138</derivirana_varijabla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2014.</izvorni_sadrzaj>
    <derivirana_varijabla naziv="DomainObject.Predmet.DatumZadnjeOdrzaneSudskeRadnje_1">13. ožujka 2014.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St-322/2012-136</izvorni_sadrzaj>
    <derivirana_varijabla naziv="DomainObject.PredzadnjaOdlukaIzPredmeta.Oznaka_1">St-322/2012-136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1</properties:Pages>
  <properties:Words>108</properties:Words>
  <properties:Characters>632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2019-01-30T09:10:00Z</dcterms:created>
  <dc:creator>BISERKA CALIC</dc:creator>
  <cp:lastModifiedBy>Valentina Delač</cp:lastModifiedBy>
  <cp:lastPrinted>2019-01-30T09:10:00Z</cp:lastPrinted>
  <dcterms:modified xmlns:xsi="http://www.w3.org/2001/XMLSchema-instance" xsi:type="dcterms:W3CDTF">2019-01-30T09:12:00Z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St-322/2012-138 / Odluka - Dopis (Fokus___Dopis_ZK_Odjel_PGM_2.docx)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