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c771" w14:paraId="dadc771" w:rsidRDefault="00E6532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5325" w:rsidP="00E65325" w:rsidR="00AE649C">
      <w:pPr>
        <w:pStyle w:val="NormaleSPIS"/>
        <w:spacing w:after="0"/>
      </w:pPr>
      <w:r>
        <w:t xml:space="preserve">         Republika Hrvatska</w:t>
      </w:r>
    </w:p>
    <w:p w:rsidRDefault="00E65325" w:rsidP="00E65325" w:rsidR="00E65325">
      <w:pPr>
        <w:pStyle w:val="NormaleSPIS"/>
        <w:spacing w:after="0"/>
      </w:pPr>
      <w:r>
        <w:t xml:space="preserve">      Trgovački sud u Bjelovaru</w:t>
      </w:r>
    </w:p>
    <w:p w:rsidRDefault="00E65325" w:rsidP="00E65325" w:rsidR="00E65325">
      <w:pPr>
        <w:pStyle w:val="NormaleSPIS"/>
        <w:spacing w:after="0"/>
      </w:pPr>
      <w:r>
        <w:t>Bjelovar, Šetalište dr.I.Lebovića 42.</w:t>
      </w:r>
    </w:p>
    <w:p w:rsidRDefault="00E65325" w:rsidP="00E65325" w:rsidR="00E65325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 xml:space="preserve"> Poslovni broj: 7 St-85/2018-12</w:t>
      </w:r>
    </w:p>
    <w:p w:rsidRDefault="00E65325" w:rsidP="00E65325" w:rsidR="00E65325">
      <w:pPr>
        <w:jc w:val="center"/>
        <w:rPr>
          <w:noProof/>
        </w:rPr>
      </w:pPr>
    </w:p>
    <w:p w:rsidRDefault="00E65325" w:rsidP="00E65325" w:rsidR="00E65325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E65325" w:rsidP="00E65325" w:rsidR="00E65325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E65325" w:rsidP="00E65325" w:rsidR="00E65325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Varaždin, za otvaranje stečajnog postupka nad dužnikom</w:t>
      </w:r>
      <w:r>
        <w:rPr>
          <w:lang w:eastAsia="hr-HR"/>
        </w:rPr>
        <w:t xml:space="preserve"> POLIPLAST j.d.o.o. za proizvodnju plastike iz Luke </w:t>
      </w:r>
      <w:proofErr w:type="spellStart"/>
      <w:r>
        <w:rPr>
          <w:lang w:eastAsia="hr-HR"/>
        </w:rPr>
        <w:t>Ludbreške</w:t>
      </w:r>
      <w:proofErr w:type="spellEnd"/>
      <w:r>
        <w:rPr>
          <w:lang w:eastAsia="hr-HR"/>
        </w:rPr>
        <w:t xml:space="preserve"> 27, MBS 070108458, OIB 65086150822</w:t>
      </w:r>
      <w:r>
        <w:t>, 12.</w:t>
      </w:r>
      <w:r>
        <w:rPr>
          <w:noProof/>
        </w:rPr>
        <w:t xml:space="preserve"> srpnja 2018.</w:t>
      </w:r>
    </w:p>
    <w:p w:rsidRDefault="00E65325" w:rsidP="00E65325" w:rsidR="00E65325">
      <w:pPr>
        <w:jc w:val="center"/>
      </w:pPr>
      <w:r>
        <w:t>r i j e š i o   j e</w:t>
      </w:r>
    </w:p>
    <w:p w:rsidRDefault="00E65325" w:rsidP="00E65325" w:rsidR="00E6532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POLIPLAST j.d.o.o. za proizvodnju plastike iz Luke </w:t>
      </w:r>
      <w:proofErr w:type="spellStart"/>
      <w:r>
        <w:t>Ludbreške</w:t>
      </w:r>
      <w:proofErr w:type="spellEnd"/>
      <w:r>
        <w:t xml:space="preserve"> 27, MBS 070108458, OIB 65086150822.</w:t>
      </w:r>
    </w:p>
    <w:p w:rsidRDefault="00E65325" w:rsidP="00E65325" w:rsidR="00E6532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E65325" w:rsidP="00E65325" w:rsidR="00E65325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3. listopada 2018. gdine u 10,30 sati, u ovome sudu u Bjelovaru, Šetalište dr. Ivše Lebovića 42, sudnica br. 2, na koje se pozivaju dostavom ovoga rješenja:</w:t>
      </w:r>
    </w:p>
    <w:p w:rsidRDefault="00E65325" w:rsidP="00E65325" w:rsidR="00E65325">
      <w:pPr>
        <w:ind w:left="851"/>
        <w:jc w:val="both"/>
        <w:rPr>
          <w:noProof/>
        </w:rPr>
      </w:pPr>
      <w:r>
        <w:rPr>
          <w:noProof/>
        </w:rPr>
        <w:t>-FINA, Regionalni centar Zagreb, Podružnica Varaždin,</w:t>
      </w:r>
    </w:p>
    <w:p w:rsidRDefault="00E65325" w:rsidP="00E65325" w:rsidR="00E65325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Josip </w:t>
      </w:r>
      <w:proofErr w:type="spellStart"/>
      <w:r>
        <w:rPr>
          <w:lang w:eastAsia="hr-HR"/>
        </w:rPr>
        <w:t>Šebijan</w:t>
      </w:r>
      <w:proofErr w:type="spellEnd"/>
      <w:r>
        <w:rPr>
          <w:lang w:eastAsia="hr-HR"/>
        </w:rPr>
        <w:t xml:space="preserve"> iz Luke </w:t>
      </w:r>
      <w:proofErr w:type="spellStart"/>
      <w:r>
        <w:rPr>
          <w:lang w:eastAsia="hr-HR"/>
        </w:rPr>
        <w:t>Ludbreške</w:t>
      </w:r>
      <w:proofErr w:type="spellEnd"/>
      <w:r>
        <w:rPr>
          <w:lang w:eastAsia="hr-HR"/>
        </w:rPr>
        <w:t xml:space="preserve"> 27.</w:t>
      </w:r>
    </w:p>
    <w:p w:rsidRDefault="00E65325" w:rsidP="00E65325" w:rsidR="00E65325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E65325" w:rsidP="00E65325" w:rsidR="00E65325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E65325" w:rsidP="00E65325" w:rsidR="00E65325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Varaždinu prijedlog za pokretanje stečajnog postupka nad dužnikom. </w:t>
      </w:r>
      <w:r>
        <w:t xml:space="preserve">U prijedlogu navodi da na dan 27.11.2017. dužnik u Očevidniku redoslijeda osnova za plaćanje ima evidentirane neizvršene osnove za plaćanje u neprekinutom razdoblju od 120 dana, u ukupnom iznosu od 46.134,37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E65325" w:rsidP="00E65325" w:rsidR="00E65325">
      <w:pPr>
        <w:jc w:val="both"/>
      </w:pPr>
      <w:r>
        <w:t xml:space="preserve">              Kako iz prijedloga proizlazi vjerojatnost postojanja stečajnog razloga – nesposobnosti za plaćanje iz čl.6. st.2. SZ-a, sud je temeljem čl.115. st.1. SZ-a, donio rješenje </w:t>
      </w:r>
    </w:p>
    <w:p w:rsidRDefault="00E65325" w:rsidP="00E65325" w:rsidR="00E65325">
      <w:pPr>
        <w:spacing w:after="0"/>
        <w:jc w:val="center"/>
      </w:pPr>
      <w:r>
        <w:lastRenderedPageBreak/>
        <w:t>2</w:t>
      </w:r>
    </w:p>
    <w:p w:rsidRDefault="00E65325" w:rsidP="00E65325" w:rsidR="00E65325">
      <w:pPr>
        <w:jc w:val="right"/>
      </w:pPr>
      <w:r>
        <w:t>Poslovni broj:7 St-85/2018-12</w:t>
      </w:r>
    </w:p>
    <w:p w:rsidRDefault="00E65325" w:rsidP="00E65325" w:rsidR="00E65325">
      <w:pPr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E65325" w:rsidP="00E65325" w:rsidR="00E65325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65325" w:rsidP="00E65325" w:rsidR="00E65325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E65325" w:rsidP="00E65325" w:rsidR="00E65325">
      <w:pPr>
        <w:jc w:val="center"/>
        <w:outlineLvl w:val="0"/>
        <w:rPr>
          <w:noProof/>
        </w:rPr>
      </w:pPr>
      <w:r>
        <w:rPr>
          <w:noProof/>
        </w:rPr>
        <w:t xml:space="preserve">Bjelovar 12. srpnja 2018. </w:t>
      </w:r>
    </w:p>
    <w:p w:rsidRDefault="00E65325" w:rsidP="00E65325" w:rsidR="00E65325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E65325" w:rsidP="00E65325" w:rsidR="00E65325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E65325" w:rsidP="00E65325" w:rsidR="00E65325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E65325" w:rsidP="00E65325" w:rsidR="00E65325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</w:t>
      </w:r>
      <w:r>
        <w:rPr>
          <w:noProof/>
        </w:rPr>
        <w:t xml:space="preserve"> </w:t>
      </w:r>
      <w:bookmarkStart w:name="_GoBack" w:id="0"/>
      <w:bookmarkEnd w:id="0"/>
      <w:r>
        <w:rPr>
          <w:noProof/>
        </w:rPr>
        <w:t xml:space="preserve">       Jasmina Tubić</w:t>
      </w:r>
    </w:p>
    <w:p w:rsidRDefault="00E65325" w:rsidP="00E65325" w:rsidR="00E65325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E65325" w:rsidP="00E65325" w:rsidR="00E65325">
      <w:pPr>
        <w:jc w:val="both"/>
      </w:pPr>
    </w:p>
    <w:p w:rsidRDefault="00E65325" w:rsidP="00E65325" w:rsidR="00E65325">
      <w:pPr>
        <w:jc w:val="both"/>
      </w:pPr>
    </w:p>
    <w:p w:rsidRDefault="00E65325" w:rsidP="00E65325" w:rsidR="00E65325">
      <w:pPr>
        <w:jc w:val="both"/>
        <w:rPr>
          <w:noProof/>
        </w:rPr>
      </w:pPr>
    </w:p>
    <w:p w:rsidRDefault="00E65325" w:rsidP="00E65325" w:rsidR="00E65325">
      <w:pPr>
        <w:jc w:val="both"/>
        <w:rPr>
          <w:noProof/>
        </w:rPr>
      </w:pPr>
    </w:p>
    <w:p w:rsidRDefault="00E65325" w:rsidP="00E65325" w:rsidR="00E65325"/>
    <w:p w:rsidRDefault="00E65325" w:rsidP="00E65325" w:rsidR="00E65325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32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24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St-85/2018-12</izvorni_sadrzaj>
    <derivirana_varijabla naziv="DomainObject.Oznaka_1">St-85/2018-12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POLIPLAST jednostavno društvo s ograničenom odgovornošću za proizvodnju plastike</izvorni_sadrzaj>
    <derivirana_varijabla naziv="DomainObject.Predmet.ProtustrankaFormated_1">  POLIPLAST jednostavno društvo s ograničenom odgovornošću za proizvodnju plastike</derivirana_varijabla>
  </DomainObject.Predmet.ProtustrankaFormated>
  <DomainObject.Predmet.ProtustrankaFormatedOIB>
    <izvorni_sadrzaj>  POLIPLAST jednostavno društvo s ograničenom odgovornošću za proizvodnju plastike, OIB 65086150822</izvorni_sadrzaj>
    <derivirana_varijabla naziv="DomainObject.Predmet.ProtustrankaFormatedOIB_1">  POLIPLAST jednostavno društvo s ograničenom odgovornošću za proizvodnju plastike, OIB 65086150822</derivirana_varijabla>
  </DomainObject.Predmet.ProtustrankaFormatedOIB>
  <DomainObject.Predmet.ProtustrankaFormatedWithAdress>
    <izvorni_sadrzaj> POLIPLAST jednostavno društvo s ograničenom odgovornošću za proizvodnju plastike, Luka Ludbreška 27, 42230 Luka Ludbreška</izvorni_sadrzaj>
    <derivirana_varijabla naziv="DomainObject.Predmet.ProtustrankaFormatedWithAdress_1"> POLIPLAST jednostavno društvo s ograničenom odgovornošću za proizvodnju plastike, Luka Ludbreška 27, 42230 Luka Ludbreška</derivirana_varijabla>
  </DomainObject.Predmet.ProtustrankaFormatedWithAdress>
  <DomainObject.Predmet.ProtustrankaFormatedWithAdressOIB>
    <izvorni_sadrzaj> POLIPLAST jednostavno društvo s ograničenom odgovornošću za proizvodnju plastike, OIB 65086150822, Luka Ludbreška 27, 42230 Luka Ludbreška</izvorni_sadrzaj>
    <derivirana_varijabla naziv="DomainObject.Predmet.ProtustrankaFormatedWithAdressOIB_1"> POLIPLAST jednostavno društvo s ograničenom odgovornošću za proizvodnju plastike, OIB 65086150822, Luka Ludbreška 27, 42230 Luka Ludbreška</derivirana_varijabla>
  </DomainObject.Predmet.ProtustrankaFormatedWithAdressOIB>
  <DomainObject.Predmet.ProtustrankaWithAdress>
    <izvorni_sadrzaj>POLIPLAST jednostavno društvo s ograničenom odgovornošću za proizvodnju plastike Luka Ludbreška 27, 42230 Luka Ludbreška</izvorni_sadrzaj>
    <derivirana_varijabla naziv="DomainObject.Predmet.ProtustrankaWithAdress_1">POLIPLAST jednostavno društvo s ograničenom odgovornošću za proizvodnju plastike Luka Ludbreška 27, 42230 Luka Ludbreška</derivirana_varijabla>
  </DomainObject.Predmet.ProtustrankaWithAdress>
  <DomainObject.Predmet.ProtustrankaWithAdressOIB>
    <izvorni_sadrzaj>POLIPLAST jednostavno društvo s ograničenom odgovornošću za proizvodnju plastike, OIB 65086150822, Luka Ludbreška 27, 42230 Luka Ludbreška</izvorni_sadrzaj>
    <derivirana_varijabla naziv="DomainObject.Predmet.ProtustrankaWithAdressOIB_1">POLIPLAST jednostavno društvo s ograničenom odgovornošću za proizvodnju plastike, OIB 65086150822, Luka Ludbreška 27, 42230 Luka Ludbreška</derivirana_varijabla>
  </DomainObject.Predmet.ProtustrankaWithAdressOIB>
  <DomainObject.Predmet.ProtustrankaNazivFormated>
    <izvorni_sadrzaj>POLIPLAST jednostavno društvo s ograničenom odgovornošću za proizvodnju plastike</izvorni_sadrzaj>
    <derivirana_varijabla naziv="DomainObject.Predmet.ProtustrankaNazivFormated_1">POLIPLAST jednostavno društvo s ograničenom odgovornošću za proizvodnju plastike</derivirana_varijabla>
  </DomainObject.Predmet.ProtustrankaNazivFormated>
  <DomainObject.Predmet.ProtustrankaNazivFormatedOIB>
    <izvorni_sadrzaj>POLIPLAST jednostavno društvo s ograničenom odgovornošću za proizvodnju plastike, OIB 65086150822</izvorni_sadrzaj>
    <derivirana_varijabla naziv="DomainObject.Predmet.ProtustrankaNazivFormatedOIB_1">POLIPLAST jednostavno društvo s ograničenom odgovornošću za proizvodnju plastike, OIB 65086150822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POLIPLAST jednostavno društvo s ograničenom odgovornošću za proizvodnju plastike</item>
    </izvorni_sadrzaj>
    <derivirana_varijabla naziv="DomainObject.Predmet.ProtuStrankaListFormated_1">
      <item>POLIPLAST jednostavno društvo s ograničenom odgovornošću za proizvodnju plastike</item>
    </derivirana_varijabla>
  </DomainObject.Predmet.ProtuStrankaListFormated>
  <DomainObject.Predmet.ProtuStrankaListFormatedOIB>
    <izvorni_sadrzaj>
      <item>POLIPLAST jednostavno društvo s ograničenom odgovornošću za proizvodnju plastike, OIB 65086150822</item>
    </izvorni_sadrzaj>
    <derivirana_varijabla naziv="DomainObject.Predmet.ProtuStrankaListFormatedOIB_1">
      <item>POLIPLAST jednostavno društvo s ograničenom odgovornošću za proizvodnju plastike, OIB 65086150822</item>
    </derivirana_varijabla>
  </DomainObject.Predmet.ProtuStrankaListFormatedOIB>
  <DomainObject.Predmet.ProtuStrankaListFormatedWithAdress>
    <izvorni_sadrzaj>
      <item>POLIPLAST jednostavno društvo s ograničenom odgovornošću za proizvodnju plastike, Luka Ludbreška 27, 42230 Luka Ludbreška</item>
    </izvorni_sadrzaj>
    <derivirana_varijabla naziv="DomainObject.Predmet.ProtuStrankaListFormatedWithAdress_1">
      <item>POLIPLAST jednostavno društvo s ograničenom odgovornošću za proizvodnju plastike, Luka Ludbreška 27, 42230 Luka Ludbreška</item>
    </derivirana_varijabla>
  </DomainObject.Predmet.ProtuStrankaListFormatedWithAdress>
  <DomainObject.Predmet.ProtuStrankaListFormatedWithAdressOIB>
    <izvorni_sadrzaj>
      <item>POLIPLAST jednostavno društvo s ograničenom odgovornošću za proizvodnju plastike, OIB 65086150822, Luka Ludbreška 27, 42230 Luka Ludbreška</item>
    </izvorni_sadrzaj>
    <derivirana_varijabla naziv="DomainObject.Predmet.ProtuStrankaListFormatedWithAdressOIB_1">
      <item>POLIPLAST jednostavno društvo s ograničenom odgovornošću za proizvodnju plastike, OIB 65086150822, Luka Ludbreška 27, 42230 Luka Ludbreška</item>
    </derivirana_varijabla>
  </DomainObject.Predmet.ProtuStrankaListFormatedWithAdressOIB>
  <DomainObject.Predmet.ProtuStrankaListNazivFormated>
    <izvorni_sadrzaj>
      <item>POLIPLAST jednostavno društvo s ograničenom odgovornošću za proizvodnju plastike</item>
    </izvorni_sadrzaj>
    <derivirana_varijabla naziv="DomainObject.Predmet.ProtuStrankaListNazivFormated_1">
      <item>POLIPLAST jednostavno društvo s ograničenom odgovornošću za proizvodnju plastike</item>
    </derivirana_varijabla>
  </DomainObject.Predmet.ProtuStrankaListNazivFormated>
  <DomainObject.Predmet.ProtuStrankaListNazivFormatedOIB>
    <izvorni_sadrzaj>
      <item>POLIPLAST jednostavno društvo s ograničenom odgovornošću za proizvodnju plastike, OIB 65086150822</item>
    </izvorni_sadrzaj>
    <derivirana_varijabla naziv="DomainObject.Predmet.ProtuStrankaListNazivFormatedOIB_1">
      <item>POLIPLAST jednostavno društvo s ograničenom odgovornošću za proizvodnju plastike, OIB 65086150822</item>
    </derivirana_varijabla>
  </DomainObject.Predmet.ProtuStrankaListNazivFormatedOIB>
  <DomainObject.Predmet.OstaliListFormated>
    <izvorni_sadrzaj>
      <item>Josip Šebijan</item>
      <item>Sudski registar</item>
    </izvorni_sadrzaj>
    <derivirana_varijabla naziv="DomainObject.Predmet.OstaliListFormated_1">
      <item>Josip Šebijan</item>
      <item>Sudski registar</item>
    </derivirana_varijabla>
  </DomainObject.Predmet.OstaliListFormated>
  <DomainObject.Predmet.OstaliListFormatedOIB>
    <izvorni_sadrzaj>
      <item>Josip Šebijan, OIB 63853761356</item>
      <item>Sudski registar</item>
    </izvorni_sadrzaj>
    <derivirana_varijabla naziv="DomainObject.Predmet.OstaliListFormatedOIB_1">
      <item>Josip Šebijan, OIB 63853761356</item>
      <item>Sudski registar</item>
    </derivirana_varijabla>
  </DomainObject.Predmet.OstaliListFormatedOIB>
  <DomainObject.Predmet.OstaliListFormatedWithAdress>
    <izvorni_sadrzaj>
      <item>Josip Šebijan, Luka Ludbreška 27, 42230 Luka Ludbreška</item>
      <item>Sudski registar</item>
    </izvorni_sadrzaj>
    <derivirana_varijabla naziv="DomainObject.Predmet.OstaliListFormatedWithAdress_1">
      <item>Josip Šebijan, Luka Ludbreška 27, 42230 Luka Ludbreška</item>
      <item>Sudski registar</item>
    </derivirana_varijabla>
  </DomainObject.Predmet.OstaliListFormatedWithAdress>
  <DomainObject.Predmet.OstaliListFormatedWithAdressOIB>
    <izvorni_sadrzaj>
      <item>Josip Šebijan, OIB 63853761356, Luka Ludbreška 27, 42230 Luka Ludbreška</item>
      <item>Sudski registar</item>
    </izvorni_sadrzaj>
    <derivirana_varijabla naziv="DomainObject.Predmet.OstaliListFormatedWithAdressOIB_1">
      <item>Josip Šebijan, OIB 63853761356, Luka Ludbreška 27, 42230 Luka Ludbreška</item>
      <item>Sudski registar</item>
    </derivirana_varijabla>
  </DomainObject.Predmet.OstaliListFormatedWithAdressOIB>
  <DomainObject.Predmet.OstaliListNazivFormated>
    <izvorni_sadrzaj>
      <item>Josip Šebijan</item>
      <item>Sudski registar</item>
    </izvorni_sadrzaj>
    <derivirana_varijabla naziv="DomainObject.Predmet.OstaliListNazivFormated_1">
      <item>Josip Šebijan</item>
      <item>Sudski registar</item>
    </derivirana_varijabla>
  </DomainObject.Predmet.OstaliListNazivFormated>
  <DomainObject.Predmet.OstaliListNazivFormatedOIB>
    <izvorni_sadrzaj>
      <item>Josip Šebijan, OIB 63853761356</item>
      <item>Sudski registar</item>
    </izvorni_sadrzaj>
    <derivirana_varijabla naziv="DomainObject.Predmet.OstaliListNazivFormatedOIB_1">
      <item>Josip Šebijan, OIB 63853761356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St-85/2018-12</izvorni_sadrzaj>
    <derivirana_varijabla naziv="DomainObject.PoslovniBrojDokumenta_1">St-85/2018-12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POLIPLAST jednostavno društvo s ograničenom odgovornošću za proizvodnju plastike</izvorni_sadrzaj>
    <derivirana_varijabla naziv="DomainObject.Predmet.ProtustrankaIDrugi_1">POLIPLAST jednostavno društvo s ograničenom odgovornošću za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POLIPLAST jednostavno društvo s ograničenom odgovornošću za proizvodnju plastike, OIB 65086150822, Luka Ludbreška 27, 42230 Luka Ludbreška</izvorni_sadrzaj>
    <derivirana_varijabla naziv="DomainObject.Predmet.ProtustrankaIDrugiAdressOIB_1">POLIPLAST jednostavno društvo s ograničenom odgovornošću za proizvodnju plastike, OIB 65086150822, Luka Ludbreška 27, 42230 Luka Ludbreška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POLIPLAST jednostavno društvo s ograničenom odgovornošću za proizvodnju plastike</item>
      <item>Josip Šebijan</item>
      <item>Sudski registar</item>
    </izvorni_sadrzaj>
    <derivirana_varijabla naziv="DomainObject.Predmet.SudioniciListNaziv_1">
      <item>Financijska agencija</item>
      <item>POLIPLAST jednostavno društvo s ograničenom odgovornošću za proizvodnju plastike</item>
      <item>Josip Šebijan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POLIPLAST jednostavno društvo s ograničenom odgovornošću za proizvodnju plastike, OIB 65086150822, Luka Ludbreška 27,42230 Luka Ludbreška</item>
      <item>Josip Šebijan, OIB 63853761356, Luka Ludbreška 27,42230 Luka Ludbreška</item>
      <item>Sudski registar</item>
    </izvorni_sadrzaj>
    <derivirana_varijabla naziv="DomainObject.Predmet.SudioniciListAdressOIB_1">
      <item>Financijska agencija, OIB 85821130368, Ulica grada Vukovara 70,10000 Zagreb</item>
      <item>POLIPLAST jednostavno društvo s ograničenom odgovornošću za proizvodnju plastike, OIB 65086150822, Luka Ludbreška 27,42230 Luka Ludbreška</item>
      <item>Josip Šebijan, OIB 63853761356, Luka Ludbreška 27,42230 Luka Ludbreška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D0E92-CECE-4F55-A912-265F72E45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2738</properties:Characters>
  <properties:Lines>63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2018-07-12T06:15:00Z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