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99b74" w14:paraId="6399b74"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6C14B5">
        <w:rPr>
          <w:rFonts w:hAnsi="Times New Roman" w:ascii="Times New Roman"/>
          <w:color w:themeColor="text1" w:val="000000"/>
          <w:szCs w:val="24"/>
        </w:rPr>
        <w:t>6121</w:t>
      </w:r>
      <w:r w:rsidR="00F4295A">
        <w:rPr>
          <w:rFonts w:hAnsi="Times New Roman" w:ascii="Times New Roman"/>
          <w:color w:themeColor="text1" w:val="000000"/>
          <w:szCs w:val="24"/>
        </w:rPr>
        <w:t>/16</w:t>
      </w:r>
      <w:r w:rsidR="00573669">
        <w:rPr>
          <w:rFonts w:hAnsi="Times New Roman" w:ascii="Times New Roman"/>
          <w:color w:themeColor="text1" w:val="000000"/>
          <w:szCs w:val="24"/>
        </w:rPr>
        <w:t>-</w:t>
      </w:r>
      <w:r w:rsidR="001D78E0">
        <w:rPr>
          <w:rFonts w:hAnsi="Times New Roman" w:ascii="Times New Roman"/>
          <w:color w:themeColor="text1" w:val="000000"/>
          <w:szCs w:val="24"/>
        </w:rPr>
        <w:t>11</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6C14B5">
        <w:rPr>
          <w:rFonts w:hAnsi="Times New Roman" w:ascii="Times New Roman"/>
          <w:szCs w:val="24"/>
        </w:rPr>
        <w:t>nakon obustavljenog skraćenog stečajnog postupka nad dužnikom TRAGO PROMET d.o.o. za trgovinu i usluge, Zagreb (Grad Zagreb), Grada Vukovara 62 B, OIB  40857948051, povodom prijedloga vjerovnika RH, MINISTARSTVO FINANCIJA, POREZNA UPRAVA, PODRUČNI URED ZAGREB, OIB: 18683136487, zastupano po Županijskom državnom odvjetništvu u Zagrebu, za otvaranje stečajnog postupka nad dužnikom TRAGO PROMET d.o.o. za trgovinu i usluge, Zagreb (Grad Zagreb), Grada Vukovara 62 B, OIB  40857948051</w:t>
      </w:r>
      <w:r w:rsidR="00DC77C4">
        <w:rPr>
          <w:rFonts w:hAnsi="Times New Roman" w:ascii="Times New Roman"/>
          <w:szCs w:val="24"/>
        </w:rPr>
        <w:t>,</w:t>
      </w:r>
      <w:r w:rsidR="006C14B5">
        <w:rPr>
          <w:rFonts w:hAnsi="Times New Roman" w:ascii="Times New Roman"/>
          <w:color w:themeColor="text1" w:val="000000"/>
          <w:szCs w:val="24"/>
        </w:rPr>
        <w:t xml:space="preserve"> dana 26</w:t>
      </w:r>
      <w:r>
        <w:rPr>
          <w:rFonts w:hAnsi="Times New Roman" w:ascii="Times New Roman"/>
          <w:color w:themeColor="text1" w:val="000000"/>
          <w:szCs w:val="24"/>
        </w:rPr>
        <w:t xml:space="preserve">. </w:t>
      </w:r>
      <w:r w:rsidR="006C14B5">
        <w:rPr>
          <w:rFonts w:hAnsi="Times New Roman" w:ascii="Times New Roman"/>
          <w:color w:themeColor="text1" w:val="000000"/>
          <w:szCs w:val="24"/>
        </w:rPr>
        <w:t>studenog</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6C14B5"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6C14B5" w:rsidRPr="006C14B5">
        <w:rPr>
          <w:rFonts w:hAnsi="Times New Roman" w:ascii="Times New Roman"/>
          <w:sz w:val="24"/>
          <w:szCs w:val="24"/>
        </w:rPr>
        <w:t>TRAGO PROMET d.o.o. za trgovinu i usluge, Zagreb (Grad Zagreb), Grada Vukovara 62 B, OIB  40857948051</w:t>
      </w:r>
      <w:r w:rsidR="00353229">
        <w:rPr>
          <w:rFonts w:hAnsi="Times New Roman" w:ascii="Times New Roman"/>
          <w:sz w:val="24"/>
          <w:szCs w:val="24"/>
        </w:rPr>
        <w:t>.</w:t>
      </w:r>
    </w:p>
    <w:p w:rsidRDefault="00CA3255" w:rsidP="00CA48AF" w:rsidR="00CA48AF">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DC77C4">
        <w:rPr>
          <w:rFonts w:hAnsi="Times New Roman" w:ascii="Times New Roman"/>
          <w:color w:themeColor="text1" w:val="000000"/>
          <w:sz w:val="24"/>
          <w:szCs w:val="24"/>
        </w:rPr>
        <w:t xml:space="preserve"> </w:t>
      </w:r>
      <w:r w:rsidR="00C919B7">
        <w:rPr>
          <w:rFonts w:hAnsi="Times New Roman" w:ascii="Times New Roman"/>
          <w:color w:themeColor="text1" w:val="000000"/>
          <w:sz w:val="24"/>
          <w:szCs w:val="24"/>
        </w:rPr>
        <w:t>Ivana Brebić, Zagreb, Palinovečka 19 P, OIB 01354117686</w:t>
      </w:r>
    </w:p>
    <w:p w:rsidRDefault="00CA3255" w:rsidP="006C14B5"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6C14B5" w:rsidRPr="006C14B5">
        <w:rPr>
          <w:rFonts w:hAnsi="Times New Roman" w:ascii="Times New Roman"/>
          <w:sz w:val="24"/>
          <w:szCs w:val="24"/>
        </w:rPr>
        <w:t>TRAGO PROMET d.o.o. za trgovinu i usluge, Zagreb (Grad Zagreb), Grada Vukovara 62 B, OIB  40857948051</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573669" w:rsidP="00573669" w:rsidR="00573669" w:rsidRPr="00573669">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DC77C4" w:rsidP="006C14B5" w:rsidR="006C14B5">
      <w:pPr>
        <w:tabs>
          <w:tab w:pos="864" w:val="left"/>
        </w:tabs>
        <w:jc w:val="both"/>
        <w:rPr>
          <w:rFonts w:hAnsi="Times New Roman" w:ascii="Times New Roman"/>
          <w:szCs w:val="24"/>
        </w:rPr>
      </w:pPr>
      <w:r>
        <w:rPr>
          <w:rFonts w:hAnsi="Times New Roman" w:ascii="Times New Roman"/>
          <w:szCs w:val="24"/>
        </w:rPr>
        <w:tab/>
      </w:r>
      <w:r w:rsidR="006C14B5">
        <w:rPr>
          <w:rFonts w:hAnsi="Times New Roman" w:ascii="Times New Roman"/>
          <w:szCs w:val="24"/>
        </w:rPr>
        <w:t>Rješenjem Trgovačko</w:t>
      </w:r>
      <w:r w:rsidR="009B4A5D">
        <w:rPr>
          <w:rFonts w:hAnsi="Times New Roman" w:ascii="Times New Roman"/>
          <w:szCs w:val="24"/>
        </w:rPr>
        <w:t>g</w:t>
      </w:r>
      <w:r w:rsidR="006C14B5">
        <w:rPr>
          <w:rFonts w:hAnsi="Times New Roman" w:ascii="Times New Roman"/>
          <w:szCs w:val="24"/>
        </w:rPr>
        <w:t xml:space="preserve"> suda u Osijeku  br. St-1069/16 od 24. lipnja 2016. g., a koje je postalo pravomoćno dana  27. kolovoza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6C14B5" w:rsidP="006C14B5" w:rsidR="006C14B5">
      <w:pPr>
        <w:tabs>
          <w:tab w:pos="864" w:val="left"/>
        </w:tabs>
        <w:jc w:val="both"/>
        <w:rPr>
          <w:rFonts w:hAnsi="Times New Roman" w:ascii="Times New Roman"/>
          <w:szCs w:val="24"/>
        </w:rPr>
      </w:pPr>
    </w:p>
    <w:p w:rsidRDefault="006C14B5" w:rsidP="006C14B5" w:rsidR="006C14B5">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6C14B5" w:rsidP="006C14B5" w:rsidR="006C14B5">
      <w:pPr>
        <w:ind w:firstLine="720"/>
        <w:jc w:val="both"/>
        <w:rPr>
          <w:rFonts w:hAnsi="Times New Roman" w:ascii="Times New Roman"/>
          <w:szCs w:val="24"/>
        </w:rPr>
      </w:pPr>
    </w:p>
    <w:p w:rsidRDefault="006C14B5" w:rsidP="006C14B5" w:rsidR="006C14B5">
      <w:pPr>
        <w:ind w:firstLine="720"/>
        <w:jc w:val="both"/>
        <w:rPr>
          <w:rFonts w:hAnsi="Times New Roman" w:ascii="Times New Roman"/>
          <w:szCs w:val="24"/>
        </w:rPr>
      </w:pPr>
      <w:r>
        <w:rPr>
          <w:rFonts w:hAnsi="Times New Roman" w:ascii="Times New Roman"/>
          <w:szCs w:val="24"/>
        </w:rPr>
        <w:t xml:space="preserve">Konkretno, prijedlog za otvaranje stečajnog postupka podnio je vjerovnik RH, Ministarstvo financija, Porezna uprava, Područni ured Zagreb, OIB:18683136487, koji u svom prijedlogu za otvaranje stečajnog postupka, podnesenim temeljem čl. 109. st. 1. i 2. SZ-a, navodi da ima tražbine prema dužniku u iznosu od 2.450.07 kn, a koji dug se temelji na računima br. 1317 i 5262, te da kod dužnika postoji stečajni razlog jer da u Očevidniku </w:t>
      </w:r>
      <w:r>
        <w:rPr>
          <w:rFonts w:hAnsi="Times New Roman" w:ascii="Times New Roman"/>
          <w:szCs w:val="24"/>
        </w:rPr>
        <w:lastRenderedPageBreak/>
        <w:t>redoslijeda osnova za plaćanje koje vodi FINA ima više evidentiranih osnova za plaćanje u razdoblju dužem od 60 dana koje je trebalo, na temelju valjanih osnova za plaćanje, bez daljnjeg pristanka dužnika, naplatiti s bilo kojeg od njegovih računa.</w:t>
      </w:r>
    </w:p>
    <w:p w:rsidRDefault="00F4295A" w:rsidP="006C14B5" w:rsidR="00F4295A">
      <w:pPr>
        <w:tabs>
          <w:tab w:pos="864" w:val="left"/>
        </w:tabs>
        <w:jc w:val="both"/>
        <w:rPr>
          <w:rFonts w:hAnsi="Times New Roman" w:ascii="Times New Roman"/>
          <w:szCs w:val="24"/>
        </w:rPr>
      </w:pPr>
    </w:p>
    <w:p w:rsidRDefault="00DC77C4" w:rsidP="00DC77C4" w:rsidR="00DC77C4">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DC77C4" w:rsidP="00DC77C4" w:rsidR="00DC77C4">
      <w:pPr>
        <w:ind w:firstLine="720"/>
        <w:jc w:val="both"/>
        <w:rPr>
          <w:rFonts w:hAnsi="Times New Roman" w:ascii="Times New Roman"/>
          <w:szCs w:val="24"/>
        </w:rPr>
      </w:pPr>
    </w:p>
    <w:p w:rsidRDefault="009B4A5D" w:rsidP="009B4A5D" w:rsidR="009B4A5D">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w:t>
      </w:r>
      <w:r w:rsidR="000C7ABA">
        <w:rPr>
          <w:rFonts w:hAnsi="Times New Roman" w:ascii="Times New Roman"/>
          <w:szCs w:val="24"/>
        </w:rPr>
        <w:t xml:space="preserve"> u neprekinutom razdoblju od 155</w:t>
      </w:r>
      <w:r>
        <w:rPr>
          <w:rFonts w:hAnsi="Times New Roman" w:ascii="Times New Roman"/>
          <w:szCs w:val="24"/>
        </w:rPr>
        <w:t xml:space="preserve"> dana u iznosu od </w:t>
      </w:r>
      <w:r w:rsidR="000C7ABA">
        <w:rPr>
          <w:rFonts w:hAnsi="Times New Roman" w:ascii="Times New Roman"/>
          <w:szCs w:val="24"/>
        </w:rPr>
        <w:t>1.821,47</w:t>
      </w:r>
      <w:r>
        <w:rPr>
          <w:rFonts w:hAnsi="Times New Roman" w:ascii="Times New Roman"/>
          <w:szCs w:val="24"/>
        </w:rPr>
        <w:t xml:space="preserve"> kn (na dan 1. rujna 2015.g.).</w:t>
      </w:r>
    </w:p>
    <w:p w:rsidRDefault="00DC77C4" w:rsidP="00DC77C4" w:rsidR="00DC77C4">
      <w:pPr>
        <w:ind w:firstLine="720"/>
        <w:jc w:val="both"/>
        <w:rPr>
          <w:rFonts w:hAnsi="Times New Roman" w:ascii="Times New Roman"/>
          <w:szCs w:val="24"/>
        </w:rPr>
      </w:pPr>
    </w:p>
    <w:p w:rsidRDefault="00DC77C4" w:rsidP="00DC77C4" w:rsidR="00DC77C4">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C77C4" w:rsidP="00DC77C4" w:rsidR="00DC77C4">
      <w:pPr>
        <w:ind w:firstLine="709"/>
        <w:jc w:val="both"/>
        <w:rPr>
          <w:rFonts w:hAnsi="Times New Roman" w:ascii="Times New Roman"/>
          <w:szCs w:val="24"/>
        </w:rPr>
      </w:pPr>
    </w:p>
    <w:p w:rsidRDefault="00DC77C4" w:rsidP="00DC77C4" w:rsidR="00F074D3">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31B02">
        <w:rPr>
          <w:rFonts w:hAnsi="Times New Roman" w:ascii="Times New Roman"/>
          <w:szCs w:val="24"/>
        </w:rPr>
        <w:t xml:space="preserve">u </w:t>
      </w:r>
      <w:r>
        <w:rPr>
          <w:rFonts w:hAnsi="Times New Roman" w:ascii="Times New Roman"/>
          <w:szCs w:val="24"/>
        </w:rPr>
        <w:t xml:space="preserve"> za otvaranje stečajnog postupka nad gore navedenim dužnikom. </w:t>
      </w:r>
    </w:p>
    <w:p w:rsidRDefault="00DC77C4" w:rsidP="00DC77C4" w:rsidR="00DC77C4">
      <w:pPr>
        <w:ind w:firstLine="709"/>
        <w:jc w:val="both"/>
        <w:rPr>
          <w:rFonts w:hAnsi="Times New Roman" w:ascii="Times New Roman"/>
          <w:szCs w:val="24"/>
        </w:rPr>
      </w:pPr>
    </w:p>
    <w:p w:rsidRDefault="00DC77C4" w:rsidP="00DC77C4" w:rsidR="00DC77C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Izvršenim elektronskim pretraživanjem, a u odnosu na popis nekretnina ovog dužnika, utvrđeno je da isti ne raspolož</w:t>
      </w:r>
      <w:r w:rsidR="00F074D3">
        <w:rPr>
          <w:rFonts w:hAnsi="Times New Roman" w:ascii="Times New Roman"/>
          <w:color w:themeColor="text1" w:val="000000"/>
          <w:szCs w:val="24"/>
        </w:rPr>
        <w:t xml:space="preserve">e nikakvim nekretninama (list </w:t>
      </w:r>
      <w:r w:rsidR="008D55C4">
        <w:rPr>
          <w:rFonts w:hAnsi="Times New Roman" w:ascii="Times New Roman"/>
          <w:color w:themeColor="text1" w:val="000000"/>
          <w:szCs w:val="24"/>
        </w:rPr>
        <w:t>31</w:t>
      </w:r>
      <w:r>
        <w:rPr>
          <w:rFonts w:hAnsi="Times New Roman" w:ascii="Times New Roman"/>
          <w:color w:themeColor="text1" w:val="000000"/>
          <w:szCs w:val="24"/>
        </w:rPr>
        <w:t xml:space="preserve"> sp</w:t>
      </w:r>
      <w:r w:rsidR="008D55C4">
        <w:rPr>
          <w:rFonts w:hAnsi="Times New Roman" w:ascii="Times New Roman"/>
          <w:color w:themeColor="text1" w:val="000000"/>
          <w:szCs w:val="24"/>
        </w:rPr>
        <w:t xml:space="preserve">isa), a iz dostavljenog Uvjerenja Stanice za tehnički pregled vozila, Centar za vozila Hrvatske d.d., </w:t>
      </w:r>
      <w:r>
        <w:rPr>
          <w:rFonts w:hAnsi="Times New Roman" w:ascii="Times New Roman"/>
          <w:color w:themeColor="text1" w:val="000000"/>
          <w:szCs w:val="24"/>
        </w:rPr>
        <w:t>da isti nije evident</w:t>
      </w:r>
      <w:r w:rsidR="00083F14">
        <w:rPr>
          <w:rFonts w:hAnsi="Times New Roman" w:ascii="Times New Roman"/>
          <w:color w:themeColor="text1" w:val="000000"/>
          <w:szCs w:val="24"/>
        </w:rPr>
        <w:t>iran kao vlasnik vozil</w:t>
      </w:r>
      <w:r w:rsidR="008D55C4">
        <w:rPr>
          <w:rFonts w:hAnsi="Times New Roman" w:ascii="Times New Roman"/>
          <w:color w:themeColor="text1" w:val="000000"/>
          <w:szCs w:val="24"/>
        </w:rPr>
        <w:t>a (list 36</w:t>
      </w:r>
      <w:r>
        <w:rPr>
          <w:rFonts w:hAnsi="Times New Roman" w:ascii="Times New Roman"/>
          <w:color w:themeColor="text1" w:val="000000"/>
          <w:szCs w:val="24"/>
        </w:rPr>
        <w:t xml:space="preserve"> spisa).</w:t>
      </w:r>
    </w:p>
    <w:p w:rsidRDefault="00DC77C4" w:rsidP="00DC77C4" w:rsidR="00DC77C4">
      <w:pPr>
        <w:tabs>
          <w:tab w:pos="708" w:val="left"/>
          <w:tab w:pos="1290" w:val="left"/>
        </w:tabs>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DC77C4" w:rsidP="00DC77C4" w:rsidR="00DC77C4">
      <w:pPr>
        <w:ind w:firstLine="708"/>
        <w:jc w:val="both"/>
        <w:rPr>
          <w:rFonts w:hAnsi="Times New Roman" w:ascii="Times New Roman"/>
          <w:color w:themeColor="text1" w:val="000000"/>
          <w:szCs w:val="24"/>
        </w:rPr>
      </w:pPr>
    </w:p>
    <w:p w:rsidRDefault="00083F1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w:t>
      </w:r>
      <w:r w:rsidR="009C1B12">
        <w:rPr>
          <w:rFonts w:hAnsi="Times New Roman" w:ascii="Times New Roman"/>
          <w:color w:themeColor="text1" w:val="000000"/>
          <w:szCs w:val="24"/>
        </w:rPr>
        <w:t>St-6121/16 od 15</w:t>
      </w:r>
      <w:r w:rsidR="00DC77C4">
        <w:rPr>
          <w:rFonts w:hAnsi="Times New Roman" w:ascii="Times New Roman"/>
          <w:color w:themeColor="text1" w:val="000000"/>
          <w:szCs w:val="24"/>
        </w:rPr>
        <w:t xml:space="preserve">. </w:t>
      </w:r>
      <w:r w:rsidR="009C1B12">
        <w:rPr>
          <w:rFonts w:hAnsi="Times New Roman" w:ascii="Times New Roman"/>
          <w:color w:themeColor="text1" w:val="000000"/>
          <w:szCs w:val="24"/>
        </w:rPr>
        <w:t>veljače 2018</w:t>
      </w:r>
      <w:r w:rsidR="00DC77C4">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w:t>
      </w:r>
      <w:r w:rsidR="002170BA">
        <w:rPr>
          <w:rFonts w:hAnsi="Times New Roman" w:ascii="Times New Roman"/>
          <w:color w:themeColor="text1" w:val="000000"/>
          <w:szCs w:val="24"/>
        </w:rPr>
        <w:t>-a,</w:t>
      </w:r>
      <w:r>
        <w:rPr>
          <w:rFonts w:hAnsi="Times New Roman" w:ascii="Times New Roman"/>
          <w:color w:themeColor="text1" w:val="000000"/>
          <w:szCs w:val="24"/>
        </w:rPr>
        <w:t xml:space="preserve"> te zatim na temelju izbora stečajnog upravitelja, sud je imenovao stečajnog upravitelja sukladno čl. 85 st. 1 SZ</w:t>
      </w:r>
      <w:r w:rsidR="002170BA">
        <w:rPr>
          <w:rFonts w:hAnsi="Times New Roman" w:ascii="Times New Roman"/>
          <w:color w:themeColor="text1" w:val="000000"/>
          <w:szCs w:val="24"/>
        </w:rPr>
        <w:t>-a</w:t>
      </w:r>
      <w:r>
        <w:rPr>
          <w:rFonts w:hAnsi="Times New Roman" w:ascii="Times New Roman"/>
          <w:color w:themeColor="text1" w:val="000000"/>
          <w:szCs w:val="24"/>
        </w:rPr>
        <w:t>.</w:t>
      </w: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p>
    <w:p w:rsidRDefault="00DC77C4" w:rsidP="00DC77C4" w:rsidR="00DC77C4">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712794"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26</w:t>
      </w:r>
      <w:r w:rsidR="00CA3255">
        <w:rPr>
          <w:rFonts w:hAnsi="Times New Roman" w:ascii="Times New Roman"/>
          <w:color w:themeColor="text1" w:val="000000"/>
          <w:szCs w:val="24"/>
        </w:rPr>
        <w:t xml:space="preserve">. </w:t>
      </w:r>
      <w:r>
        <w:rPr>
          <w:rFonts w:hAnsi="Times New Roman" w:ascii="Times New Roman"/>
          <w:color w:themeColor="text1" w:val="000000"/>
          <w:szCs w:val="24"/>
        </w:rPr>
        <w:t>studenog</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1D78E0">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w:t>
      </w:r>
      <w:r w:rsidR="00AF47C3">
        <w:rPr>
          <w:rFonts w:hAnsi="Times New Roman" w:ascii="Times New Roman"/>
          <w:color w:themeColor="text1" w:val="000000"/>
          <w:szCs w:val="24"/>
        </w:rPr>
        <w:t xml:space="preserve"> ovog</w:t>
      </w:r>
      <w:r>
        <w:rPr>
          <w:rFonts w:hAnsi="Times New Roman" w:ascii="Times New Roman"/>
          <w:color w:themeColor="text1" w:val="000000"/>
          <w:szCs w:val="24"/>
        </w:rPr>
        <w:t xml:space="preserve">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1D78E0" w:rsidP="00692346" w:rsidR="001D78E0">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1D78E0" w:rsidP="00C662EE" w:rsidR="001D78E0" w:rsidRPr="00C662EE">
      <w:pPr>
        <w:ind w:firstLine="720" w:left="5760"/>
        <w:rPr>
          <w:rFonts w:hAnsi="Times New Roman" w:ascii="Times New Roman"/>
          <w:szCs w:val="24"/>
        </w:rPr>
      </w:pPr>
      <w:r w:rsidRPr="00C662EE">
        <w:rPr>
          <w:rFonts w:hAnsi="Times New Roman" w:ascii="Times New Roman"/>
          <w:color w:val="000000"/>
        </w:rPr>
        <w:t>Monika Grbac</w:t>
      </w:r>
    </w:p>
    <w:p w:rsidRDefault="00573669" w:rsidP="00C559F4" w:rsidR="00573669" w:rsidRPr="00573669">
      <w:pPr>
        <w:pStyle w:val="Odlomakpopisa"/>
        <w:rPr>
          <w:rFonts w:hAnsi="Times New Roman" w:ascii="Times New Roman"/>
          <w:sz w:val="24"/>
          <w:szCs w:val="24"/>
        </w:rPr>
      </w:pPr>
    </w:p>
    <w:sectPr w:rsidSect="00D529A5" w:rsidR="00573669" w:rsidRPr="00573669">
      <w:headerReference w:type="default" r:id="rId10"/>
      <w:pgSz w:h="16838" w:w="11906"/>
      <w:pgMar w:gutter="0" w:footer="708" w:header="708" w:left="1417" w:bottom="1276"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1D78E0">
          <w:rPr>
            <w:noProof/>
          </w:rPr>
          <w:t>3</w:t>
        </w:r>
        <w:r>
          <w:fldChar w:fldCharType="end"/>
        </w:r>
        <w:r>
          <w:t xml:space="preserve"> </w:t>
        </w:r>
        <w:r>
          <w:tab/>
        </w:r>
        <w:r>
          <w:tab/>
        </w:r>
        <w:r>
          <w:tab/>
        </w:r>
        <w:r>
          <w:tab/>
        </w:r>
        <w:r>
          <w:rPr>
            <w:rFonts w:hAnsi="Times New Roman" w:ascii="Times New Roman"/>
            <w:color w:themeColor="text1" w:val="000000"/>
            <w:szCs w:val="24"/>
          </w:rPr>
          <w:t>20. St-</w:t>
        </w:r>
        <w:r w:rsidR="009B4A5D">
          <w:rPr>
            <w:rFonts w:hAnsi="Times New Roman" w:ascii="Times New Roman"/>
            <w:color w:themeColor="text1" w:val="000000"/>
            <w:szCs w:val="24"/>
          </w:rPr>
          <w:t>6121</w:t>
        </w:r>
        <w:r w:rsidR="008328E6">
          <w:rPr>
            <w:rFonts w:hAnsi="Times New Roman" w:ascii="Times New Roman"/>
            <w:color w:themeColor="text1" w:val="000000"/>
            <w:szCs w:val="24"/>
          </w:rPr>
          <w:t>/16</w:t>
        </w:r>
        <w:r>
          <w:rPr>
            <w:rFonts w:hAnsi="Times New Roman" w:ascii="Times New Roman"/>
            <w:color w:themeColor="text1" w:val="000000"/>
            <w:szCs w:val="24"/>
          </w:rPr>
          <w:t>-</w:t>
        </w:r>
      </w:p>
      <w:p w:rsidRDefault="001D78E0"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3F14"/>
    <w:rsid w:val="00086150"/>
    <w:rsid w:val="000B64AD"/>
    <w:rsid w:val="000C7ABA"/>
    <w:rsid w:val="000F21F3"/>
    <w:rsid w:val="00125ACC"/>
    <w:rsid w:val="00166034"/>
    <w:rsid w:val="00175DDB"/>
    <w:rsid w:val="001A5C87"/>
    <w:rsid w:val="001D78E0"/>
    <w:rsid w:val="002170BA"/>
    <w:rsid w:val="00217CEF"/>
    <w:rsid w:val="00230B46"/>
    <w:rsid w:val="00251722"/>
    <w:rsid w:val="002A37AC"/>
    <w:rsid w:val="002B4A0D"/>
    <w:rsid w:val="002C5D3A"/>
    <w:rsid w:val="002E153D"/>
    <w:rsid w:val="00353229"/>
    <w:rsid w:val="00357E36"/>
    <w:rsid w:val="003C43BB"/>
    <w:rsid w:val="003C5CC3"/>
    <w:rsid w:val="003E1559"/>
    <w:rsid w:val="00443774"/>
    <w:rsid w:val="00466C9C"/>
    <w:rsid w:val="0047066F"/>
    <w:rsid w:val="004859C4"/>
    <w:rsid w:val="004A2099"/>
    <w:rsid w:val="004E69E0"/>
    <w:rsid w:val="004F45B9"/>
    <w:rsid w:val="00527E1E"/>
    <w:rsid w:val="00573669"/>
    <w:rsid w:val="005A2C0A"/>
    <w:rsid w:val="005C7713"/>
    <w:rsid w:val="00653D3C"/>
    <w:rsid w:val="006B5EDB"/>
    <w:rsid w:val="006C14B5"/>
    <w:rsid w:val="00712794"/>
    <w:rsid w:val="00727767"/>
    <w:rsid w:val="00765DCA"/>
    <w:rsid w:val="007818C1"/>
    <w:rsid w:val="007912D7"/>
    <w:rsid w:val="0082176B"/>
    <w:rsid w:val="008328E6"/>
    <w:rsid w:val="008B77CF"/>
    <w:rsid w:val="008D55C4"/>
    <w:rsid w:val="008F289C"/>
    <w:rsid w:val="00931B02"/>
    <w:rsid w:val="009519D8"/>
    <w:rsid w:val="00960B59"/>
    <w:rsid w:val="00982DE7"/>
    <w:rsid w:val="009A5463"/>
    <w:rsid w:val="009B4A5D"/>
    <w:rsid w:val="009C1B12"/>
    <w:rsid w:val="009C35D5"/>
    <w:rsid w:val="009E50FD"/>
    <w:rsid w:val="009F7839"/>
    <w:rsid w:val="00A01F01"/>
    <w:rsid w:val="00A40FE1"/>
    <w:rsid w:val="00AA216C"/>
    <w:rsid w:val="00AC0D07"/>
    <w:rsid w:val="00AD63FF"/>
    <w:rsid w:val="00AE58A7"/>
    <w:rsid w:val="00AF47C3"/>
    <w:rsid w:val="00B303BB"/>
    <w:rsid w:val="00B33D97"/>
    <w:rsid w:val="00B44A22"/>
    <w:rsid w:val="00B544A2"/>
    <w:rsid w:val="00B64F90"/>
    <w:rsid w:val="00B75521"/>
    <w:rsid w:val="00B810E2"/>
    <w:rsid w:val="00B95555"/>
    <w:rsid w:val="00BD0A67"/>
    <w:rsid w:val="00C559F4"/>
    <w:rsid w:val="00C91590"/>
    <w:rsid w:val="00C919B7"/>
    <w:rsid w:val="00C94E14"/>
    <w:rsid w:val="00CA3255"/>
    <w:rsid w:val="00CA48AF"/>
    <w:rsid w:val="00CB18E5"/>
    <w:rsid w:val="00CB2E19"/>
    <w:rsid w:val="00CF4FC5"/>
    <w:rsid w:val="00D370ED"/>
    <w:rsid w:val="00D529A5"/>
    <w:rsid w:val="00D53EBD"/>
    <w:rsid w:val="00D62A8A"/>
    <w:rsid w:val="00D82DCE"/>
    <w:rsid w:val="00DB342D"/>
    <w:rsid w:val="00DB7A2D"/>
    <w:rsid w:val="00DC77C4"/>
    <w:rsid w:val="00DF3DAC"/>
    <w:rsid w:val="00E33B36"/>
    <w:rsid w:val="00E453CB"/>
    <w:rsid w:val="00EA6146"/>
    <w:rsid w:val="00EC338C"/>
    <w:rsid w:val="00F06238"/>
    <w:rsid w:val="00F074D3"/>
    <w:rsid w:val="00F07C2E"/>
    <w:rsid w:val="00F172FE"/>
    <w:rsid w:val="00F22EE7"/>
    <w:rsid w:val="00F427A3"/>
    <w:rsid w:val="00F4295A"/>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D78E0"/>
    <w:rPr>
      <w:color w:val="808080"/>
      <w:bdr w:space="0" w:sz="0" w:color="auto" w:val="none"/>
      <w:shd w:fill="auto" w:color="auto" w:val="clear"/>
    </w:rPr>
  </w:style>
  <w:style w:customStyle="true" w:styleId="eSPISCCParagraphDefaultFont" w:type="character">
    <w:name w:val="eSPIS_CC_Paragraph Default Font"/>
    <w:basedOn w:val="Zadanifontodlomka"/>
    <w:rsid w:val="001D78E0"/>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D78E0"/>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1D78E0"/>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78E0"/>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D78E0"/>
    <w:rPr>
      <w:color w:val="808080"/>
      <w:bdr w:color="auto" w:space="0" w:sz="0" w:val="none"/>
      <w:shd w:color="auto" w:fill="auto" w:val="clear"/>
    </w:rPr>
  </w:style>
  <w:style w:customStyle="1" w:styleId="eSPISCCParagraphDefaultFont" w:type="character">
    <w:name w:val="eSPIS_CC_Paragraph Default Font"/>
    <w:basedOn w:val="Zadanifontodlomka"/>
    <w:rsid w:val="001D78E0"/>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1D78E0"/>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1D78E0"/>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78E0"/>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311968">
      <w:bodyDiv w:val="true"/>
      <w:marLeft w:val="0"/>
      <w:marRight w:val="0"/>
      <w:marTop w:val="0"/>
      <w:marBottom w:val="0"/>
      <w:divBdr>
        <w:top w:space="0" w:sz="0" w:color="auto" w:val="none"/>
        <w:left w:space="0" w:sz="0" w:color="auto" w:val="none"/>
        <w:bottom w:space="0" w:sz="0" w:color="auto" w:val="none"/>
        <w:right w:space="0" w:sz="0" w:color="auto" w:val="none"/>
      </w:divBdr>
    </w:div>
    <w:div w:id="131412161">
      <w:bodyDiv w:val="true"/>
      <w:marLeft w:val="0"/>
      <w:marRight w:val="0"/>
      <w:marTop w:val="0"/>
      <w:marBottom w:val="0"/>
      <w:divBdr>
        <w:top w:space="0" w:sz="0" w:color="auto" w:val="none"/>
        <w:left w:space="0" w:sz="0" w:color="auto" w:val="none"/>
        <w:bottom w:space="0" w:sz="0" w:color="auto" w:val="none"/>
        <w:right w:space="0" w:sz="0" w:color="auto" w:val="none"/>
      </w:divBdr>
    </w:div>
    <w:div w:id="553586721">
      <w:bodyDiv w:val="true"/>
      <w:marLeft w:val="0"/>
      <w:marRight w:val="0"/>
      <w:marTop w:val="0"/>
      <w:marBottom w:val="0"/>
      <w:divBdr>
        <w:top w:space="0" w:sz="0" w:color="auto" w:val="none"/>
        <w:left w:space="0" w:sz="0" w:color="auto" w:val="none"/>
        <w:bottom w:space="0" w:sz="0" w:color="auto" w:val="none"/>
        <w:right w:space="0" w:sz="0" w:color="auto" w:val="none"/>
      </w:divBdr>
    </w:div>
    <w:div w:id="568463902">
      <w:bodyDiv w:val="true"/>
      <w:marLeft w:val="0"/>
      <w:marRight w:val="0"/>
      <w:marTop w:val="0"/>
      <w:marBottom w:val="0"/>
      <w:divBdr>
        <w:top w:space="0" w:sz="0" w:color="auto" w:val="none"/>
        <w:left w:space="0" w:sz="0" w:color="auto" w:val="none"/>
        <w:bottom w:space="0" w:sz="0" w:color="auto" w:val="none"/>
        <w:right w:space="0" w:sz="0" w:color="auto" w:val="none"/>
      </w:divBdr>
    </w:div>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 w:id="1344362427">
      <w:bodyDiv w:val="true"/>
      <w:marLeft w:val="0"/>
      <w:marRight w:val="0"/>
      <w:marTop w:val="0"/>
      <w:marBottom w:val="0"/>
      <w:divBdr>
        <w:top w:space="0" w:sz="0" w:color="auto" w:val="none"/>
        <w:left w:space="0" w:sz="0" w:color="auto" w:val="none"/>
        <w:bottom w:space="0" w:sz="0" w:color="auto" w:val="none"/>
        <w:right w:space="0" w:sz="0" w:color="auto" w:val="none"/>
      </w:divBdr>
    </w:div>
    <w:div w:id="14752909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St-6121/2016-11</izvorni_sadrzaj>
    <derivirana_varijabla naziv="DomainObject.Oznaka_1">St-6121/2016-11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6121</izvorni_sadrzaj>
    <derivirana_varijabla naziv="DomainObject.Predmet.Broj_1">6121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St-6121/2016</izvorni_sadrzaj>
    <derivirana_varijabla naziv="DomainObject.Predmet.OznakaBroj_1">St-6121/2016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TRAGO PROMET d.o.o. zastupanog po punomoćniku Goran Trajkovski</izvorni_sadrzaj>
    <derivirana_varijabla naziv="DomainObject.Predmet.ProtustrankaFormated_1">  TRAGO PROMET d.o.o. zastupanog po punomoćniku Goran Trajkovski</derivirana_varijabla>
  </DomainObject.Predmet.ProtustrankaFormated>
  <DomainObject.Predmet.ProtustrankaFormatedOIB>
    <izvorni_sadrzaj>  TRAGO PROMET d.o.o., OIB 40857948051 zastupanog po punomoćniku Goran Trajkovski</izvorni_sadrzaj>
    <derivirana_varijabla naziv="DomainObject.Predmet.ProtustrankaFormatedOIB_1">  TRAGO PROMET d.o.o., OIB 40857948051 zastupanog po punomoćniku Goran Trajkovski</derivirana_varijabla>
  </DomainObject.Predmet.ProtustrankaFormatedOIB>
  <DomainObject.Predmet.ProtustrankaFormatedWithAdress>
    <izvorni_sadrzaj> TRAGO PROMET d.o.o., Grada Vukovara 62 B, 10000 Zagreb zastupanog po punomoćniku Goran Trajkovski</izvorni_sadrzaj>
    <derivirana_varijabla naziv="DomainObject.Predmet.ProtustrankaFormatedWithAdress_1"> TRAGO PROMET d.o.o., Grada Vukovara 62 B, 10000 Zagreb zastupanog po punomoćniku Goran Trajkovski</derivirana_varijabla>
  </DomainObject.Predmet.ProtustrankaFormatedWithAdress>
  <DomainObject.Predmet.ProtustrankaFormatedWithAdressOIB>
    <izvorni_sadrzaj> TRAGO PROMET d.o.o., OIB 40857948051, Grada Vukovara 62 B, 10000 Zagreb zastupanog po punomoćniku Goran Trajkovski</izvorni_sadrzaj>
    <derivirana_varijabla naziv="DomainObject.Predmet.ProtustrankaFormatedWithAdressOIB_1"> TRAGO PROMET d.o.o., OIB 40857948051, Grada Vukovara 62 B, 10000 Zagreb zastupanog po punomoćniku Goran Trajkovski</derivirana_varijabla>
  </DomainObject.Predmet.ProtustrankaFormatedWithAdressOIB>
  <DomainObject.Predmet.ProtustrankaWithAdress>
    <izvorni_sadrzaj>TRAGO PROMET d.o.o. Grada Vukovara 62 B, 10000 Zagreb</izvorni_sadrzaj>
    <derivirana_varijabla naziv="DomainObject.Predmet.ProtustrankaWithAdress_1">TRAGO PROMET d.o.o. Grada Vukovara 62 B, 10000 Zagreb</derivirana_varijabla>
  </DomainObject.Predmet.ProtustrankaWithAdress>
  <DomainObject.Predmet.ProtustrankaWithAdressOIB>
    <izvorni_sadrzaj>TRAGO PROMET d.o.o., OIB 40857948051, Grada Vukovara 62 B, 10000 Zagreb</izvorni_sadrzaj>
    <derivirana_varijabla naziv="DomainObject.Predmet.ProtustrankaWithAdressOIB_1">TRAGO PROMET d.o.o., OIB 40857948051, Grada Vukovara 62 B, 10000 Zagreb</derivirana_varijabla>
  </DomainObject.Predmet.ProtustrankaWithAdressOIB>
  <DomainObject.Predmet.ProtustrankaNazivFormated>
    <izvorni_sadrzaj>TRAGO PROMET d.o.o.</izvorni_sadrzaj>
    <derivirana_varijabla naziv="DomainObject.Predmet.ProtustrankaNazivFormated_1">TRAGO PROMET d.o.o.</derivirana_varijabla>
  </DomainObject.Predmet.ProtustrankaNazivFormated>
  <DomainObject.Predmet.ProtustrankaNazivFormatedOIB>
    <izvorni_sadrzaj>TRAGO PROMET d.o.o., OIB 40857948051</izvorni_sadrzaj>
    <derivirana_varijabla naziv="DomainObject.Predmet.ProtustrankaNazivFormatedOIB_1">TRAGO PROMET d.o.o., OIB 40857948051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OPĆINSKO DRŽAVNO ODVJETNIŠTVO U OSIJEKU; Goran Trajkovski</izvorni_sadrzaj>
    <derivirana_varijabla naziv="DomainObject.Predmet.StrankaFormated_1">  FINA Regionalni centar Zagreb; RH MF Porezna Uprava zastupanog po punomoćniku OPĆINSKO DRŽAVNO ODVJETNIŠTVO U OSIJEKU; Goran Trajkovski</derivirana_varijabla>
  </DomainObject.Predmet.StrankaFormated>
  <DomainObject.Predmet.StrankaFormatedOIB>
    <izvorni_sadrzaj>  FINA Regionalni centar Zagreb, OIB 85821130368; RH MF Porezna Uprava, OIB 18683136487 zastupanog po punomoćniku OPĆINSKO DRŽAVNO ODVJETNIŠTVO U OSIJEKU; Goran Trajkovski, OIB 47088259383</izvorni_sadrzaj>
    <derivirana_varijabla naziv="DomainObject.Predmet.StrankaFormatedOIB_1">  FINA Regionalni centar Zagreb, OIB 85821130368; RH MF Porezna Uprava, OIB 18683136487 zastupanog po punomoćniku OPĆINSKO DRŽAVNO ODVJETNIŠTVO U OSIJEKU; Goran Trajkovski, OIB 47088259383</derivirana_varijabla>
  </DomainObject.Predmet.StrankaFormatedOIB>
  <DomainObject.Predmet.StrankaFormatedWithAdress>
    <izvorni_sadrzaj> FINA Regionalni centar Zagreb, Trg svibanjskih žrtava 1995. 1, 10000 Zagreb; RH MF Porezna Uprava, Av. Dubrovnik 32, 10000 Zagreb zastupanog po punomoćniku OPĆINSKO DRŽAVNO ODVJETNIŠTVO U OSIJEKU; Goran Trajkovski, Ulica Grada Vukovara 62b, 10000 Zagreb</izvorni_sadrzaj>
    <derivirana_varijabla naziv="DomainObject.Predmet.StrankaFormatedWithAdress_1"> FINA Regionalni centar Zagreb, Trg svibanjskih žrtava 1995. 1, 10000 Zagreb; RH MF Porezna Uprava, Av. Dubrovnik 32, 10000 Zagreb zastupanog po punomoćniku OPĆINSKO DRŽAVNO ODVJETNIŠTVO U OSIJEKU; Goran Trajkovski, Ulica Grada Vukovara 62b, 10000 Zagreb</derivirana_varijabla>
  </DomainObject.Predmet.StrankaFormatedWithAdress>
  <DomainObject.Predmet.StrankaFormatedWithAdressOIB>
    <izvorni_sadrzaj> FINA Regionalni centar Zagreb, OIB 85821130368, Trg svibanjskih žrtava 1995. 1, 10000 Zagreb; RH MF Porezna Uprava, OIB 18683136487, Av. Dubrovnik 32, 10000 Zagreb zastupanog po punomoćniku OPĆINSKO DRŽAVNO ODVJETNIŠTVO U OSIJEKU; Goran Trajkovski, OIB 47088259383, Ulica Grada Vukovara 62b, 10000 Zagreb</izvorni_sadrzaj>
    <derivirana_varijabla naziv="DomainObject.Predmet.StrankaFormatedWithAdressOIB_1"> FINA Regionalni centar Zagreb, OIB 85821130368, Trg svibanjskih žrtava 1995. 1, 10000 Zagreb; RH MF Porezna Uprava, OIB 18683136487, Av. Dubrovnik 32, 10000 Zagreb zastupanog po punomoćniku OPĆINSKO DRŽAVNO ODVJETNIŠTVO U OSIJEKU; Goran Trajkovski, OIB 47088259383, Ulica Grada Vukovara 62b, 10000 Zagreb</derivirana_varijabla>
  </DomainObject.Predmet.StrankaFormatedWithAdressOIB>
  <DomainObject.Predmet.StrankaWithAdress>
    <izvorni_sadrzaj>FINA Regionalni centar Zagreb Trg svibanjskih žrtava 1995. 1,10000 Zagreb,RH MF Porezna Uprava Av. Dubrovnik 32,10000 Zagreb,Goran Trajkovski Ulica Grada Vukovara 62b,10000 Zagreb</izvorni_sadrzaj>
    <derivirana_varijabla naziv="DomainObject.Predmet.StrankaWithAdress_1">FINA Regionalni centar Zagreb Trg svibanjskih žrtava 1995. 1,10000 Zagreb,RH MF Porezna Uprava Av. Dubrovnik 32,10000 Zagreb,Goran Trajkovski Ulica Grada Vukovara 62b,10000 Zagreb</derivirana_varijabla>
  </DomainObject.Predmet.StrankaWithAdress>
  <DomainObject.Predmet.StrankaWithAdressOIB>
    <izvorni_sadrzaj>FINA Regionalni centar Zagreb, OIB 85821130368, Trg svibanjskih žrtava 1995. 1,10000 Zagreb,RH MF Porezna Uprava, OIB 18683136487, Av. Dubrovnik 32,10000 Zagreb,Goran Trajkovski, OIB 47088259383, Ulica Grada Vukovara 62b,10000 Zagreb</izvorni_sadrzaj>
    <derivirana_varijabla naziv="DomainObject.Predmet.StrankaWithAdressOIB_1">FINA Regionalni centar Zagreb, OIB 85821130368, Trg svibanjskih žrtava 1995. 1,10000 Zagreb,RH MF Porezna Uprava, OIB 18683136487, Av. Dubrovnik 32,10000 Zagreb,Goran Trajkovski, OIB 47088259383, Ulica Grada Vukovara 62b,10000 Zagreb</derivirana_varijabla>
  </DomainObject.Predmet.StrankaWithAdressOIB>
  <DomainObject.Predmet.StrankaNazivFormated>
    <izvorni_sadrzaj>FINA Regionalni centar Zagreb,RH MF Porezna Uprava,Goran Trajkovski</izvorni_sadrzaj>
    <derivirana_varijabla naziv="DomainObject.Predmet.StrankaNazivFormated_1">FINA Regionalni centar Zagreb,RH MF Porezna Uprava,Goran Trajkovski</derivirana_varijabla>
  </DomainObject.Predmet.StrankaNazivFormated>
  <DomainObject.Predmet.StrankaNazivFormatedOIB>
    <izvorni_sadrzaj>FINA Regionalni centar Zagreb, OIB 85821130368,RH MF Porezna Uprava, OIB 18683136487,Goran Trajkovski, OIB 47088259383</izvorni_sadrzaj>
    <derivirana_varijabla naziv="DomainObject.Predmet.StrankaNazivFormatedOIB_1">FINA Regionalni centar Zagreb, OIB 85821130368,RH MF Porezna Uprava, OIB 18683136487,Goran Trajkovski, OIB 47088259383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zastupanog po punomoćniku OPĆINSKO DRŽAVNO ODVJETNIŠTVO U OSIJEKU</item>
      <item>Goran Trajkovski</item>
    </izvorni_sadrzaj>
    <derivirana_varijabla naziv="DomainObject.Predmet.StrankaListFormated_1">
      <item>FINA Regionalni centar Zagreb</item>
      <item>RH MF Porezna Uprava zastupanog po punomoćniku OPĆINSKO DRŽAVNO ODVJETNIŠTVO U OSIJEKU</item>
      <item>Goran Trajkovski</item>
    </derivirana_varijabla>
  </DomainObject.Predmet.StrankaListFormated>
  <DomainObject.Predmet.StrankaListFormatedOIB>
    <izvorni_sadrzaj>
      <item>FINA Regionalni centar Zagreb, OIB 85821130368</item>
      <item>RH MF Porezna Uprava, OIB 18683136487 zastupanog po punomoćniku OPĆINSKO DRŽAVNO ODVJETNIŠTVO U OSIJEKU</item>
      <item>Goran Trajkovski, OIB 47088259383</item>
    </izvorni_sadrzaj>
    <derivirana_varijabla naziv="DomainObject.Predmet.StrankaListFormatedOIB_1">
      <item>FINA Regionalni centar Zagreb, OIB 85821130368</item>
      <item>RH MF Porezna Uprava, OIB 18683136487 zastupanog po punomoćniku OPĆINSKO DRŽAVNO ODVJETNIŠTVO U OSIJEKU</item>
      <item>Goran Trajkovski, OIB 47088259383</item>
    </derivirana_varijabla>
  </DomainObject.Predmet.StrankaListFormatedOIB>
  <DomainObject.Predmet.StrankaListFormatedWithAdress>
    <izvorni_sadrzaj>
      <item>FINA Regionalni centar Zagreb, Trg svibanjskih žrtava 1995. 1, 10000 Zagreb</item>
      <item>RH MF Porezna Uprava, Av. Dubrovnik 32, 10000 Zagreb zastupanog po punomoćniku OPĆINSKO DRŽAVNO ODVJETNIŠTVO U OSIJEKU</item>
      <item>Goran Trajkovski, Ulica Grada Vukovara 62b, 10000 Zagreb</item>
    </izvorni_sadrzaj>
    <derivirana_varijabla naziv="DomainObject.Predmet.StrankaListFormatedWithAdress_1">
      <item>FINA Regionalni centar Zagreb, Trg svibanjskih žrtava 1995. 1, 10000 Zagreb</item>
      <item>RH MF Porezna Uprava, Av. Dubrovnik 32, 10000 Zagreb zastupanog po punomoćniku OPĆINSKO DRŽAVNO ODVJETNIŠTVO U OSIJEKU</item>
      <item>Goran Trajkovski, Ulica Grada Vukovara 62b, 10000 Zagreb</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Av. Dubrovnik 32, 10000 Zagreb zastupanog po punomoćniku OPĆINSKO DRŽAVNO ODVJETNIŠTVO U OSIJEKU</item>
      <item>Goran Trajkovski, OIB 47088259383, Ulica Grada Vukovara 62b, 10000 Zagreb</item>
    </izvorni_sadrzaj>
    <derivirana_varijabla naziv="DomainObject.Predmet.StrankaListFormatedWithAdressOIB_1">
      <item>FINA Regionalni centar Zagreb, OIB 85821130368, Trg svibanjskih žrtava 1995. 1, 10000 Zagreb</item>
      <item>RH MF Porezna Uprava, OIB 18683136487, Av. Dubrovnik 32, 10000 Zagreb zastupanog po punomoćniku OPĆINSKO DRŽAVNO ODVJETNIŠTVO U OSIJEKU</item>
      <item>Goran Trajkovski, OIB 47088259383, Ulica Grada Vukovara 62b, 10000 Zagreb</item>
    </derivirana_varijabla>
  </DomainObject.Predmet.StrankaListFormatedWithAdressOIB>
  <DomainObject.Predmet.StrankaListNazivFormated>
    <izvorni_sadrzaj>
      <item>FINA Regionalni centar Zagreb</item>
      <item>RH MF Porezna Uprava</item>
      <item>Goran Trajkovski</item>
    </izvorni_sadrzaj>
    <derivirana_varijabla naziv="DomainObject.Predmet.StrankaListNazivFormated_1">
      <item>FINA Regionalni centar Zagreb</item>
      <item>RH MF Porezna Uprava</item>
      <item>Goran Trajkovski</item>
    </derivirana_varijabla>
  </DomainObject.Predmet.StrankaListNazivFormated>
  <DomainObject.Predmet.StrankaListNazivFormatedOIB>
    <izvorni_sadrzaj>
      <item>FINA Regionalni centar Zagreb, OIB 85821130368</item>
      <item>RH MF Porezna Uprava, OIB 18683136487</item>
      <item>Goran Trajkovski, OIB 47088259383</item>
    </izvorni_sadrzaj>
    <derivirana_varijabla naziv="DomainObject.Predmet.StrankaListNazivFormatedOIB_1">
      <item>FINA Regionalni centar Zagreb, OIB 85821130368</item>
      <item>RH MF Porezna Uprava, OIB 18683136487</item>
      <item>Goran Trajkovski, OIB 47088259383</item>
    </derivirana_varijabla>
  </DomainObject.Predmet.StrankaListNazivFormatedOIB>
  <DomainObject.Predmet.ProtuStrankaListFormated>
    <izvorni_sadrzaj>
      <item>TRAGO PROMET d.o.o. zastupanog po punomoćniku Goran Trajkovski</item>
    </izvorni_sadrzaj>
    <derivirana_varijabla naziv="DomainObject.Predmet.ProtuStrankaListFormated_1">
      <item>TRAGO PROMET d.o.o. zastupanog po punomoćniku Goran Trajkovski</item>
    </derivirana_varijabla>
  </DomainObject.Predmet.ProtuStrankaListFormated>
  <DomainObject.Predmet.ProtuStrankaListFormatedOIB>
    <izvorni_sadrzaj>
      <item>TRAGO PROMET d.o.o., OIB 40857948051 zastupanog po punomoćniku Goran Trajkovski</item>
    </izvorni_sadrzaj>
    <derivirana_varijabla naziv="DomainObject.Predmet.ProtuStrankaListFormatedOIB_1">
      <item>TRAGO PROMET d.o.o., OIB 40857948051 zastupanog po punomoćniku Goran Trajkovski</item>
    </derivirana_varijabla>
  </DomainObject.Predmet.ProtuStrankaListFormatedOIB>
  <DomainObject.Predmet.ProtuStrankaListFormatedWithAdress>
    <izvorni_sadrzaj>
      <item>TRAGO PROMET d.o.o., Grada Vukovara 62 B, 10000 Zagreb zastupanog po punomoćniku Goran Trajkovski</item>
    </izvorni_sadrzaj>
    <derivirana_varijabla naziv="DomainObject.Predmet.ProtuStrankaListFormatedWithAdress_1">
      <item>TRAGO PROMET d.o.o., Grada Vukovara 62 B, 10000 Zagreb zastupanog po punomoćniku Goran Trajkovski</item>
    </derivirana_varijabla>
  </DomainObject.Predmet.ProtuStrankaListFormatedWithAdress>
  <DomainObject.Predmet.ProtuStrankaListFormatedWithAdressOIB>
    <izvorni_sadrzaj>
      <item>TRAGO PROMET d.o.o., OIB 40857948051, Grada Vukovara 62 B, 10000 Zagreb zastupanog po punomoćniku Goran Trajkovski</item>
    </izvorni_sadrzaj>
    <derivirana_varijabla naziv="DomainObject.Predmet.ProtuStrankaListFormatedWithAdressOIB_1">
      <item>TRAGO PROMET d.o.o., OIB 40857948051, Grada Vukovara 62 B, 10000 Zagreb zastupanog po punomoćniku Goran Trajkovski</item>
    </derivirana_varijabla>
  </DomainObject.Predmet.ProtuStrankaListFormatedWithAdressOIB>
  <DomainObject.Predmet.ProtuStrankaListNazivFormated>
    <izvorni_sadrzaj>
      <item>TRAGO PROMET d.o.o.</item>
    </izvorni_sadrzaj>
    <derivirana_varijabla naziv="DomainObject.Predmet.ProtuStrankaListNazivFormated_1">
      <item>TRAGO PROMET d.o.o.</item>
    </derivirana_varijabla>
  </DomainObject.Predmet.ProtuStrankaListNazivFormated>
  <DomainObject.Predmet.ProtuStrankaListNazivFormatedOIB>
    <izvorni_sadrzaj>
      <item>TRAGO PROMET d.o.o., OIB 40857948051</item>
    </izvorni_sadrzaj>
    <derivirana_varijabla naziv="DomainObject.Predmet.ProtuStrankaListNazivFormatedOIB_1">
      <item>TRAGO PROMET d.o.o., OIB 40857948051</item>
    </derivirana_varijabla>
  </DomainObject.Predmet.ProtuStrankaListNazivFormatedOIB>
  <DomainObject.Predmet.OstaliListFormated>
    <izvorni_sadrzaj>
      <item>OPĆINSKO DRŽAVNO ODVJETNIŠTVO U OSIJEKU punomoćnik sudionika u postupku RH MF Porezna Uprava</item>
      <item>Goran Trajkovski punomoćnik sudionika u postupku TRAGO PROMET d.o.o.</item>
    </izvorni_sadrzaj>
    <derivirana_varijabla naziv="DomainObject.Predmet.OstaliListFormated_1">
      <item>OPĆINSKO DRŽAVNO ODVJETNIŠTVO U OSIJEKU punomoćnik sudionika u postupku RH MF Porezna Uprava</item>
      <item>Goran Trajkovski punomoćnik sudionika u postupku TRAGO PROMET d.o.o.</item>
    </derivirana_varijabla>
  </DomainObject.Predmet.OstaliListFormated>
  <DomainObject.Predmet.OstaliListFormatedOIB>
    <izvorni_sadrzaj>
      <item>OPĆINSKO DRŽAVNO ODVJETNIŠTVO U OSIJEKU, OIB 23673736199 punomoćnik sudionika u postupku RH MF Porezna Uprava</item>
      <item>Goran Trajkovski, OIB 47088259383 punomoćnik sudionika u postupku TRAGO PROMET d.o.o.</item>
    </izvorni_sadrzaj>
    <derivirana_varijabla naziv="DomainObject.Predmet.OstaliListFormatedOIB_1">
      <item>OPĆINSKO DRŽAVNO ODVJETNIŠTVO U OSIJEKU, OIB 23673736199 punomoćnik sudionika u postupku RH MF Porezna Uprava</item>
      <item>Goran Trajkovski, OIB 47088259383 punomoćnik sudionika u postupku TRAGO PROMET d.o.o.</item>
    </derivirana_varijabla>
  </DomainObject.Predmet.OstaliListFormatedOIB>
  <DomainObject.Predmet.OstaliListFormatedWithAdress>
    <izvorni_sadrzaj>
      <item>OPĆINSKO DRŽAVNO ODVJETNIŠTVO U OSIJEKU, Kapucinska 21, 31000 Osijek punomoćnik sudionika u postupku RH MF Porezna Uprava</item>
      <item>Goran Trajkovski, Ulica Grada Vukovara 62b, 10000 Zagreb punomoćnik sudionika u postupku TRAGO PROMET d.o.o.</item>
    </izvorni_sadrzaj>
    <derivirana_varijabla naziv="DomainObject.Predmet.OstaliListFormatedWithAdress_1">
      <item>OPĆINSKO DRŽAVNO ODVJETNIŠTVO U OSIJEKU, Kapucinska 21, 31000 Osijek punomoćnik sudionika u postupku RH MF Porezna Uprava</item>
      <item>Goran Trajkovski, Ulica Grada Vukovara 62b, 10000 Zagreb punomoćnik sudionika u postupku TRAGO PROMET d.o.o.</item>
    </derivirana_varijabla>
  </DomainObject.Predmet.OstaliListFormatedWithAdress>
  <DomainObject.Predmet.OstaliListFormatedWithAdressOIB>
    <izvorni_sadrzaj>
      <item>OPĆINSKO DRŽAVNO ODVJETNIŠTVO U OSIJEKU, OIB 23673736199, Kapucinska 21, 31000 Osijek punomoćnik sudionika u postupku RH MF Porezna Uprava</item>
      <item>Goran Trajkovski, OIB 47088259383, Ulica Grada Vukovara 62b, 10000 Zagreb punomoćnik sudionika u postupku TRAGO PROMET d.o.o.</item>
    </izvorni_sadrzaj>
    <derivirana_varijabla naziv="DomainObject.Predmet.OstaliListFormatedWithAdressOIB_1">
      <item>OPĆINSKO DRŽAVNO ODVJETNIŠTVO U OSIJEKU, OIB 23673736199, Kapucinska 21, 31000 Osijek punomoćnik sudionika u postupku RH MF Porezna Uprava</item>
      <item>Goran Trajkovski, OIB 47088259383, Ulica Grada Vukovara 62b, 10000 Zagreb punomoćnik sudionika u postupku TRAGO PROMET d.o.o.</item>
    </derivirana_varijabla>
  </DomainObject.Predmet.OstaliListFormatedWithAdressOIB>
  <DomainObject.Predmet.OstaliListNazivFormated>
    <izvorni_sadrzaj>
      <item>OPĆINSKO DRŽAVNO ODVJETNIŠTVO U OSIJEKU</item>
      <item>Goran Trajkovski</item>
    </izvorni_sadrzaj>
    <derivirana_varijabla naziv="DomainObject.Predmet.OstaliListNazivFormated_1">
      <item>OPĆINSKO DRŽAVNO ODVJETNIŠTVO U OSIJEKU</item>
      <item>Goran Trajkovski</item>
    </derivirana_varijabla>
  </DomainObject.Predmet.OstaliListNazivFormated>
  <DomainObject.Predmet.OstaliListNazivFormatedOIB>
    <izvorni_sadrzaj>
      <item>OPĆINSKO DRŽAVNO ODVJETNIŠTVO U OSIJEKU, OIB 23673736199</item>
      <item>Goran Trajkovski, OIB 47088259383</item>
    </izvorni_sadrzaj>
    <derivirana_varijabla naziv="DomainObject.Predmet.OstaliListNazivFormatedOIB_1">
      <item>OPĆINSKO DRŽAVNO ODVJETNIŠTVO U OSIJEKU, OIB 23673736199</item>
      <item>Goran Trajkovski, OIB 47088259383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St-6121/2016-11</izvorni_sadrzaj>
    <derivirana_varijabla naziv="DomainObject.PoslovniBrojDokumenta_1">St-6121/2016-11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TRAGO PROMET d.o.o.</izvorni_sadrzaj>
    <derivirana_varijabla naziv="DomainObject.Predmet.ProtustrankaIDrugi_1">TRAGO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TRAGO PROMET d.o.o., OIB 40857948051, Grada Vukovara 62 B, 10000 Zagreb</izvorni_sadrzaj>
    <derivirana_varijabla naziv="DomainObject.Predmet.ProtustrankaIDrugiAdressOIB_1">TRAGO PROMET d.o.o., OIB 40857948051, Grada Vukovara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item>
      <item>OPĆINSKO DRŽAVNO ODVJETNIŠTVO U OSIJEKU</item>
      <item>TRAGO PROMET d.o.o.</item>
      <item>Goran Trajkovski</item>
      <item>Goran Trajkovski</item>
    </izvorni_sadrzaj>
    <derivirana_varijabla naziv="DomainObject.Predmet.SudioniciListNaziv_1">
      <item>FINA Regionalni centar Zagreb</item>
      <item>RH MF Porezna Uprava</item>
      <item>OPĆINSKO DRŽAVNO ODVJETNIŠTVO U OSIJEKU</item>
      <item>TRAGO PROMET d.o.o.</item>
      <item>Goran Trajkovski</item>
      <item>Goran Trajkovski</item>
    </derivirana_varijabla>
  </DomainObject.Predmet.SudioniciListNaziv>
  <DomainObject.Predmet.SudioniciListAdressOIB>
    <izvorni_sadrzaj>
      <item>FINA Regionalni centar Zagreb, OIB 85821130368, Trg svibanjskih žrtava 1995. 1,10000 Zagreb</item>
      <item>RH MF Porezna Uprava, OIB 18683136487, Av. Dubrovnik 32,10000 Zagreb</item>
      <item>OPĆINSKO DRŽAVNO ODVJETNIŠTVO U OSIJEKU, OIB 23673736199, Kapucinska 21,31000 Osijek</item>
      <item>TRAGO PROMET d.o.o., OIB 40857948051, Grada Vukovara 62 B,10000 Zagreb</item>
      <item>Goran Trajkovski, OIB 47088259383, Ulica Grada Vukovara 62b,10000 Zagreb</item>
      <item>Goran Trajkovski, OIB 47088259383, Ulica Grada Vukovara 62b,10000 Zagreb</item>
    </izvorni_sadrzaj>
    <derivirana_varijabla naziv="DomainObject.Predmet.SudioniciListAdressOIB_1">
      <item>FINA Regionalni centar Zagreb, OIB 85821130368, Trg svibanjskih žrtava 1995. 1,10000 Zagreb</item>
      <item>RH MF Porezna Uprava, OIB 18683136487, Av. Dubrovnik 32,10000 Zagreb</item>
      <item>OPĆINSKO DRŽAVNO ODVJETNIŠTVO U OSIJEKU, OIB 23673736199, Kapucinska 21,31000 Osijek</item>
      <item>TRAGO PROMET d.o.o., OIB 40857948051, Grada Vukovara 62 B,10000 Zagreb</item>
      <item>Goran Trajkovski, OIB 47088259383, Ulica Grada Vukovara 62b,10000 Zagreb</item>
      <item>Goran Trajkovski, OIB 47088259383, Ulica Grada Vukovara 62b,10000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23673736199</item>
      <item>, OIB 40857948051</item>
      <item>, OIB 47088259383</item>
      <item>, OIB 47088259383</item>
    </izvorni_sadrzaj>
    <derivirana_varijabla naziv="DomainObject.Predmet.SudioniciListNazivOIB_1">
      <item>, OIB 85821130368</item>
      <item>, OIB 18683136487</item>
      <item>, OIB 23673736199</item>
      <item>, OIB 40857948051</item>
      <item>, OIB 47088259383</item>
      <item>, OIB 47088259383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veljače 2018.</izvorni_sadrzaj>
    <derivirana_varijabla naziv="DomainObject.Predmet.DatumZadnjeOdrzaneSudskeRadnje_1">15. veljače 2018.</derivirana_varijabla>
  </DomainObject.Predmet.DatumZadnjeOdrzaneSudskeRadnje>
  <DomainObject.PredzadnjaOdlukaIzPredmeta.DatumDonosenjaOdluke>
    <izvorni_sadrzaj>15. veljače 2018.</izvorni_sadrzaj>
    <derivirana_varijabla naziv="DomainObject.PredzadnjaOdlukaIzPredmeta.DatumDonosenjaOdluke_1">15. veljače 2018.</derivirana_varijabla>
  </DomainObject.PredzadnjaOdlukaIzPredmeta.DatumDonosenjaOdluke>
  <DomainObject.PredzadnjaOdlukaIzPredmeta.Oznaka>
    <izvorni_sadrzaj>St-6121/2016-9</izvorni_sadrzaj>
    <derivirana_varijabla naziv="DomainObject.PredzadnjaOdlukaIzPredmeta.Oznaka_1">St-6121/2016-9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5647</properties:Characters>
  <properties:Lines>124</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2018-11-26T13:16:00Z</dcterms:created>
  <dc:creator>Monika Grbac</dc:creator>
  <cp:lastModifiedBy>Monika Grbac</cp:lastModifiedBy>
  <cp:lastPrinted>2018-03-27T13:02:00Z</cp:lastPrinted>
  <dcterms:modified xmlns:xsi="http://www.w3.org/2001/XMLSchema-instance" xsi:type="dcterms:W3CDTF">2018-11-26T13:26:00Z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St-6121/2016-11 / Odluka - Rješenje - otvaranje i zaključenje stečajnog postupka (čl. 132) (st-6121-16.docx)</vt:lpwstr>
  </prop:property>
  <prop:property name="CC_coloring" pid="4" fmtid="{D5CDD505-2E9C-101B-9397-08002B2CF9AE}">
    <vt:bool>false</vt:bool>
  </prop:property>
  <prop:property name="BrojStranica" pid="5" fmtid="{D5CDD505-2E9C-101B-9397-08002B2CF9AE}">
    <vt:i4>3</vt:i4>
  </prop:property>
</prop:Properties>
</file>