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cc11" w14:paraId="e1bcc11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733542" w:rsidP="00B542FA" w:rsidR="00733542">
      <w:pPr>
        <w:jc w:val="both"/>
      </w:pP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204153">
        <w:t>-1864</w:t>
      </w:r>
      <w:r w:rsidR="00A019E5">
        <w:t>/16</w:t>
      </w:r>
    </w:p>
    <w:p w:rsidRDefault="00586DD5" w:rsidP="00586DD5" w:rsidR="00586DD5" w:rsidRPr="00586DD5">
      <w:r w:rsidRPr="00586DD5">
        <w:t>Amruševa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204153" w:rsidP="00586DD5" w:rsidR="003C198B" w:rsidRPr="00586DD5">
      <w:pPr>
        <w:jc w:val="both"/>
      </w:pPr>
      <w:r w:rsidRPr="00204153">
        <w:rPr>
          <w:lang w:val="pt-BR"/>
        </w:rPr>
        <w:t>Trgovački sud u Zagrebu, po sucu Gordanu Zubaku, u stečajnom postupku u povodu prijedloga predlagateljice SANJE BARŠIĆ iz Karlovca, Tuškanova 14, OIB: 70628864061, koju zastupa punomoćnik Filip Banović, odvjetnik u Zagrebu, I Pile 1, za otvaranje stečajnog postupka nad dužnikom KA-77 j.d.o.o., Karlovac, Mekušanska cesta 63, OIB: 87942979099, 31. listopada 2016.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204153" w:rsidRPr="00204153">
        <w:rPr>
          <w:lang w:val="pt-BR"/>
        </w:rPr>
        <w:t>KA-77 j.d.o.o., Karlovac, Mekušanska cesta 63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204153">
        <w:t>8</w:t>
      </w:r>
      <w:r w:rsidR="00A019E5">
        <w:t>. prosinac 2016. u 10</w:t>
      </w:r>
      <w:r w:rsidR="00204153">
        <w:t>,00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204153">
        <w:t>31</w:t>
      </w:r>
      <w:r w:rsidR="00A019E5">
        <w:t>. listopada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6A22C0" w:rsidR="006B708C" w:rsidRPr="00586DD5">
      <w:pPr>
        <w:ind w:hanging="720" w:left="720"/>
        <w:jc w:val="center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2D2245" w:rsidR="006A22C0">
      <w:pPr>
        <w:ind w:firstLine="720" w:left="5760"/>
      </w:pPr>
      <w:r w:rsidRPr="00586DD5">
        <w:t xml:space="preserve">      </w:t>
      </w:r>
      <w:r w:rsidR="006A22C0" w:rsidRPr="00586DD5">
        <w:t>Gordan Zubak</w:t>
      </w:r>
      <w:r w:rsidR="00BE258C">
        <w:t>,v.r.</w:t>
      </w:r>
      <w:r w:rsidR="00DC5B26">
        <w:t xml:space="preserve"> 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E258C" w:rsidP="004E13E6" w:rsidR="00BE258C">
      <w:pPr>
        <w:jc w:val="right"/>
      </w:pPr>
    </w:p>
    <w:p w:rsidRDefault="00BE258C" w:rsidP="004E13E6" w:rsidR="00BE258C">
      <w:pPr>
        <w:jc w:val="right"/>
      </w:pPr>
    </w:p>
    <w:p w:rsidRDefault="00BE258C" w:rsidP="004E13E6" w:rsidR="00BE258C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E258C" w:rsidP="004E13E6" w:rsidR="00BE258C">
      <w:pPr>
        <w:jc w:val="right"/>
      </w:pPr>
      <w:r>
        <w:t>ovlašteni službenik</w:t>
      </w:r>
    </w:p>
    <w:p w:rsidRDefault="00BE258C" w:rsidP="004E13E6" w:rsidR="00BE258C">
      <w:pPr>
        <w:jc w:val="right"/>
      </w:pPr>
      <w:r>
        <w:t>Katica Franjić</w:t>
      </w:r>
    </w:p>
    <w:p w:rsidRDefault="00733542" w:rsidP="00BE258C" w:rsidR="00733542">
      <w:pPr>
        <w:ind w:left="1080"/>
      </w:pPr>
    </w:p>
    <w:sectPr w:rsidSect="005D6465" w:rsidR="0073354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04153"/>
    <w:rsid w:val="0021087C"/>
    <w:rsid w:val="00227C98"/>
    <w:rsid w:val="00263D9E"/>
    <w:rsid w:val="00264157"/>
    <w:rsid w:val="00264933"/>
    <w:rsid w:val="002714E8"/>
    <w:rsid w:val="00287281"/>
    <w:rsid w:val="002D2245"/>
    <w:rsid w:val="00347BB4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A019E5"/>
    <w:rsid w:val="00A34C9C"/>
    <w:rsid w:val="00A45CFF"/>
    <w:rsid w:val="00A76551"/>
    <w:rsid w:val="00B47261"/>
    <w:rsid w:val="00B639DE"/>
    <w:rsid w:val="00BE258C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2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5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5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5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5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2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5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5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5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5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poziv za ročište</izvorni_sadrzaj>
    <derivirana_varijabla naziv="DomainObject.Primjedba_1">- 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St-1864/2016</izvorni_sadrzaj>
    <derivirana_varijabla naziv="DomainObject.Predmet.OznakaBroj_1">St-1864/2016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KA-77 j.d.o.o.; KA-77 j.d.o.o.</izvorni_sadrzaj>
    <derivirana_varijabla naziv="DomainObject.Predmet.ProtustrankaFormated_1">  KA-77 j.d.o.o.; KA-77 j.d.o.o.</derivirana_varijabla>
  </DomainObject.Predmet.ProtustrankaFormated>
  <DomainObject.Predmet.ProtustrankaFormatedOIB>
    <izvorni_sadrzaj>  KA-77 j.d.o.o., OIB 87942979099; KA-77 j.d.o.o., OIB 87942979099</izvorni_sadrzaj>
    <derivirana_varijabla naziv="DomainObject.Predmet.ProtustrankaFormatedOIB_1">  KA-77 j.d.o.o., OIB 87942979099; KA-77 j.d.o.o., OIB 87942979099</derivirana_varijabla>
  </DomainObject.Predmet.ProtustrankaFormatedOIB>
  <DomainObject.Predmet.ProtustrankaFormatedWithAdress>
    <izvorni_sadrzaj> KA-77 j.d.o.o., Mekušanska cesta 63, 47000 Karlovac; KA-77 j.d.o.o., Makušanska cesta 63, 47000 Karlovac</izvorni_sadrzaj>
    <derivirana_varijabla naziv="DomainObject.Predmet.ProtustrankaFormatedWithAdress_1"> KA-77 j.d.o.o., Mekušanska cesta 63, 47000 Karlovac; KA-77 j.d.o.o., Makušanska cesta 63, 47000 Karlovac</derivirana_varijabla>
  </DomainObject.Predmet.ProtustrankaFormatedWithAdress>
  <DomainObject.Predmet.ProtustrankaFormatedWithAdressOIB>
    <izvorni_sadrzaj> KA-77 j.d.o.o., OIB 87942979099, Mekušanska cesta 63, 47000 Karlovac; KA-77 j.d.o.o., OIB 87942979099, Makušanska cesta 63, 47000 Karlovac</izvorni_sadrzaj>
    <derivirana_varijabla naziv="DomainObject.Predmet.ProtustrankaFormatedWithAdressOIB_1"> KA-77 j.d.o.o., OIB 87942979099, Mekušanska cesta 63, 47000 Karlovac; KA-77 j.d.o.o., OIB 87942979099, Makušanska cesta 63, 47000 Karlovac</derivirana_varijabla>
  </DomainObject.Predmet.ProtustrankaFormatedWithAdressOIB>
  <DomainObject.Predmet.ProtustrankaWithAdress>
    <izvorni_sadrzaj>KA-77 j.d.o.o. Mekušanska cesta 63, 47000 Karlovac, KA-77 j.d.o.o. Makušanska cesta 63, 47000 Karlovac</izvorni_sadrzaj>
    <derivirana_varijabla naziv="DomainObject.Predmet.ProtustrankaWithAdress_1">KA-77 j.d.o.o. Mekušanska cesta 63, 47000 Karlovac, KA-77 j.d.o.o. Makušanska cesta 63, 47000 Karlovac</derivirana_varijabla>
  </DomainObject.Predmet.ProtustrankaWithAdress>
  <DomainObject.Predmet.ProtustrankaWithAdressOIB>
    <izvorni_sadrzaj>KA-77 j.d.o.o., OIB 87942979099, Mekušanska cesta 63, 47000 Karlovac, KA-77 j.d.o.o., OIB 87942979099, Makušanska cesta 63, 47000 Karlovac</izvorni_sadrzaj>
    <derivirana_varijabla naziv="DomainObject.Predmet.ProtustrankaWithAdressOIB_1">KA-77 j.d.o.o., OIB 87942979099, Mekušanska cesta 63, 47000 Karlovac, KA-77 j.d.o.o., OIB 87942979099, Makušanska cesta 63, 47000 Karlovac</derivirana_varijabla>
  </DomainObject.Predmet.ProtustrankaWithAdressOIB>
  <DomainObject.Predmet.ProtustrankaNazivFormated>
    <izvorni_sadrzaj>KA-77 j.d.o.o.,KA-77 j.d.o.o.</izvorni_sadrzaj>
    <derivirana_varijabla naziv="DomainObject.Predmet.ProtustrankaNazivFormated_1">KA-77 j.d.o.o.,KA-77 j.d.o.o.</derivirana_varijabla>
  </DomainObject.Predmet.ProtustrankaNazivFormated>
  <DomainObject.Predmet.ProtustrankaNazivFormatedOIB>
    <izvorni_sadrzaj>KA-77 j.d.o.o., OIB 87942979099,KA-77 j.d.o.o., OIB 87942979099</izvorni_sadrzaj>
    <derivirana_varijabla naziv="DomainObject.Predmet.ProtustrankaNazivFormatedOIB_1">KA-77 j.d.o.o., OIB 87942979099,KA-77 j.d.o.o., OIB 87942979099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Baršić zastupanog po punomoćniku Filip Banović; FINA, regionalni centar Zagreb, podružnica Karlovac</izvorni_sadrzaj>
    <derivirana_varijabla naziv="DomainObject.Predmet.StrankaFormated_1">  Sanja Baršić zastupanog po punomoćniku Filip Banović; FINA, regionalni centar Zagreb, podružnica Karlovac</derivirana_varijabla>
  </DomainObject.Predmet.StrankaFormated>
  <DomainObject.Predmet.StrankaFormatedOIB>
    <izvorni_sadrzaj>  Sanja Baršić, OIB 70628864061 zastupanog po punomoćniku Filip Banović; FINA, regionalni centar Zagreb, podružnica Karlovac, OIB 85821130368</izvorni_sadrzaj>
    <derivirana_varijabla naziv="DomainObject.Predmet.StrankaFormatedOIB_1">  Sanja Baršić, OIB 70628864061 zastupanog po punomoćniku Filip Banović; FINA, regionalni centar Zagreb, podružnica Karlovac, OIB 85821130368</derivirana_varijabla>
  </DomainObject.Predmet.StrankaFormatedOIB>
  <DomainObject.Predmet.StrankaFormatedWithAdress>
    <izvorni_sadrzaj> Sanja Baršić, Tuškanova 14, 47000 Karlovac zastupanog po punomoćniku Filip Banović; FINA, regionalni centar Zagreb, podružnica Karlovac, Vitezovićeva 1, 47000 Karlovac</izvorni_sadrzaj>
    <derivirana_varijabla naziv="DomainObject.Predmet.StrankaFormatedWithAdress_1"> Sanja Baršić, Tuškanova 14, 47000 Karlovac zastupanog po punomoćniku Filip Banović; FINA, regionalni centar Zagreb, podružnica Karlovac, Vitezovićeva 1, 47000 Karlovac</derivirana_varijabla>
  </DomainObject.Predmet.StrankaFormatedWithAdress>
  <DomainObject.Predmet.StrankaFormatedWithAdressOIB>
    <izvorni_sadrzaj> Sanja Baršić, OIB 70628864061, Tuškanova 14, 47000 Karlovac zastupanog po punomoćniku Filip Banović; FINA, regionalni centar Zagreb, podružnica Karlovac, OIB 85821130368, Vitezovićeva 1, 47000 Karlovac</izvorni_sadrzaj>
    <derivirana_varijabla naziv="DomainObject.Predmet.StrankaFormatedWithAdressOIB_1"> Sanja Baršić, OIB 70628864061, Tuškanova 14, 47000 Karlovac zastupanog po punomoćniku Filip Banović; FINA, regionalni centar Zagreb, podružnica Karlovac, OIB 85821130368, Vitezovićeva 1, 47000 Karlovac</derivirana_varijabla>
  </DomainObject.Predmet.StrankaFormatedWithAdressOIB>
  <DomainObject.Predmet.StrankaWithAdress>
    <izvorni_sadrzaj>Sanja Baršić Tuškanova 14,47000 Karlovac,FINA, regionalni centar Zagreb, podružnica Karlovac Vitezovićeva 1,47000 Karlovac</izvorni_sadrzaj>
    <derivirana_varijabla naziv="DomainObject.Predmet.StrankaWithAdress_1">Sanja Baršić Tuškanova 14,47000 Karlovac,FINA, regionalni centar Zagreb, podružnica Karlovac Vitezovićeva 1,47000 Karlovac</derivirana_varijabla>
  </DomainObject.Predmet.StrankaWithAdress>
  <DomainObject.Predmet.StrankaWithAdressOIB>
    <izvorni_sadrzaj>Sanja Baršić, OIB 70628864061, Tuškanova 14,47000 Karlovac,FINA, regionalni centar Zagreb, podružnica Karlovac, OIB 85821130368, Vitezovićeva 1,47000 Karlovac</izvorni_sadrzaj>
    <derivirana_varijabla naziv="DomainObject.Predmet.StrankaWithAdressOIB_1">Sanja Baršić, OIB 70628864061, Tuškanova 14,47000 Karlovac,FINA, regionalni centar Zagreb, podružnica Karlovac, OIB 85821130368, Vitezovićeva 1,47000 Karlovac</derivirana_varijabla>
  </DomainObject.Predmet.StrankaWithAdressOIB>
  <DomainObject.Predmet.StrankaNazivFormated>
    <izvorni_sadrzaj>Sanja Baršić,FINA, regionalni centar Zagreb, podružnica Karlovac</izvorni_sadrzaj>
    <derivirana_varijabla naziv="DomainObject.Predmet.StrankaNazivFormated_1">Sanja Baršić,FINA, regionalni centar Zagreb, podružnica Karlovac</derivirana_varijabla>
  </DomainObject.Predmet.StrankaNazivFormated>
  <DomainObject.Predmet.StrankaNazivFormatedOIB>
    <izvorni_sadrzaj>Sanja Baršić, OIB 70628864061,FINA, regionalni centar Zagreb, podružnica Karlovac, OIB 85821130368</izvorni_sadrzaj>
    <derivirana_varijabla naziv="DomainObject.Predmet.StrankaNazivFormatedOIB_1">Sanja Baršić, OIB 70628864061,FINA,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Sanja Baršić zastupanog po punomoćniku Filip Banović</item>
      <item>FINA, regionalni centar Zagreb, podružnica Karlovac</item>
    </izvorni_sadrzaj>
    <derivirana_varijabla naziv="DomainObject.Predmet.StrankaListFormated_1">
      <item>Sanja Baršić zastupanog po punomoćniku Filip Banović</item>
      <item>FINA, regionalni centar Zagreb, podružnica Karlovac</item>
    </derivirana_varijabla>
  </DomainObject.Predmet.StrankaListFormated>
  <DomainObject.Predmet.StrankaListFormatedOIB>
    <izvorni_sadrzaj>
      <item>Sanja Baršić, OIB 70628864061 zastupanog po punomoćniku Filip Banović</item>
      <item>FINA, regionalni centar Zagreb, podružnica Karlovac, OIB 85821130368</item>
    </izvorni_sadrzaj>
    <derivirana_varijabla naziv="DomainObject.Predmet.StrankaListFormatedOIB_1">
      <item>Sanja Baršić, OIB 70628864061 zastupanog po punomoćniku Filip Banović</item>
      <item>FINA, regionalni centar Zagreb, podružnica Karlovac, OIB 85821130368</item>
    </derivirana_varijabla>
  </DomainObject.Predmet.StrankaListFormatedOIB>
  <DomainObject.Predmet.StrankaListFormatedWithAdress>
    <izvorni_sadrzaj>
      <item>Sanja Baršić, Tuškanova 14, 47000 Karlovac zastupanog po punomoćniku Filip Banović</item>
      <item>FINA, regionalni centar Zagreb, podružnica Karlovac, Vitezovićeva 1, 47000 Karlovac</item>
    </izvorni_sadrzaj>
    <derivirana_varijabla naziv="DomainObject.Predmet.StrankaListFormatedWithAdress_1">
      <item>Sanja Baršić, Tuškanova 14, 47000 Karlovac zastupanog po punomoćniku Filip Banović</item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Sanja Baršić, OIB 70628864061, Tuškanova 14, 47000 Karlovac zastupanog po punomoćniku Filip Banović</item>
      <item>FINA, regionalni centar Zagreb, podružnica Karlovac, OIB 85821130368, Vitezovićeva 1, 47000 Karlovac</item>
    </izvorni_sadrzaj>
    <derivirana_varijabla naziv="DomainObject.Predmet.StrankaListFormatedWithAdressOIB_1">
      <item>Sanja Baršić, OIB 70628864061, Tuškanova 14, 47000 Karlovac zastupanog po punomoćniku Filip Banović</item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Sanja Baršić</item>
      <item>FINA, regionalni centar Zagreb, podružnica Karlovac</item>
    </izvorni_sadrzaj>
    <derivirana_varijabla naziv="DomainObject.Predmet.StrankaListNazivFormated_1">
      <item>Sanja Baršić</item>
      <item>FINA, regionalni centar Zagreb, podružnica Karlovac</item>
    </derivirana_varijabla>
  </DomainObject.Predmet.StrankaListNazivFormated>
  <DomainObject.Predmet.StrankaListNazivFormatedOIB>
    <izvorni_sadrzaj>
      <item>Sanja Baršić, OIB 70628864061</item>
      <item>FINA, regionalni centar Zagreb, podružnica Karlovac, OIB 85821130368</item>
    </izvorni_sadrzaj>
    <derivirana_varijabla naziv="DomainObject.Predmet.StrankaListNazivFormatedOIB_1">
      <item>Sanja Baršić, OIB 70628864061</item>
      <item>FINA, regionalni centar Zagreb, podružnica Karlovac, OIB 85821130368</item>
    </derivirana_varijabla>
  </DomainObject.Predmet.StrankaListNazivFormatedOIB>
  <DomainObject.Predmet.ProtuStrankaListFormated>
    <izvorni_sadrzaj>
      <item>KA-77 j.d.o.o.</item>
      <item>KA-77 j.d.o.o.</item>
    </izvorni_sadrzaj>
    <derivirana_varijabla naziv="DomainObject.Predmet.ProtuStrankaListFormated_1">
      <item>KA-77 j.d.o.o.</item>
      <item>KA-77 j.d.o.o.</item>
    </derivirana_varijabla>
  </DomainObject.Predmet.ProtuStrankaListFormated>
  <DomainObject.Predmet.ProtuStrankaListFormatedOIB>
    <izvorni_sadrzaj>
      <item>KA-77 j.d.o.o., OIB 87942979099</item>
      <item>KA-77 j.d.o.o., OIB 87942979099</item>
    </izvorni_sadrzaj>
    <derivirana_varijabla naziv="DomainObject.Predmet.ProtuStrankaListFormatedOIB_1">
      <item>KA-77 j.d.o.o., OIB 87942979099</item>
      <item>KA-77 j.d.o.o., OIB 87942979099</item>
    </derivirana_varijabla>
  </DomainObject.Predmet.ProtuStrankaListFormatedOIB>
  <DomainObject.Predmet.ProtuStrankaListFormatedWithAdress>
    <izvorni_sadrzaj>
      <item>KA-77 j.d.o.o., Mekušanska cesta 63, 47000 Karlovac</item>
      <item>KA-77 j.d.o.o., Makušanska cesta 63, 47000 Karlovac</item>
    </izvorni_sadrzaj>
    <derivirana_varijabla naziv="DomainObject.Predmet.ProtuStrankaListFormatedWithAdress_1">
      <item>KA-77 j.d.o.o., Mekušanska cesta 63, 47000 Karlovac</item>
      <item>KA-77 j.d.o.o., Makušanska cesta 63, 47000 Karlovac</item>
    </derivirana_varijabla>
  </DomainObject.Predmet.ProtuStrankaListFormatedWithAdress>
  <DomainObject.Predmet.ProtuStrankaListFormatedWithAdressOIB>
    <izvorni_sadrzaj>
      <item>KA-77 j.d.o.o., OIB 87942979099, Mekušanska cesta 63, 47000 Karlovac</item>
      <item>KA-77 j.d.o.o., OIB 87942979099, Makušanska cesta 63, 47000 Karlovac</item>
    </izvorni_sadrzaj>
    <derivirana_varijabla naziv="DomainObject.Predmet.ProtuStrankaListFormatedWithAdressOIB_1">
      <item>KA-77 j.d.o.o., OIB 87942979099, Mekušanska cesta 63, 47000 Karlovac</item>
      <item>KA-77 j.d.o.o., OIB 87942979099, Makušanska cesta 63, 47000 Karlovac</item>
    </derivirana_varijabla>
  </DomainObject.Predmet.ProtuStrankaListFormatedWithAdressOIB>
  <DomainObject.Predmet.ProtuStrankaListNazivFormated>
    <izvorni_sadrzaj>
      <item>KA-77 j.d.o.o.</item>
      <item>KA-77 j.d.o.o.</item>
    </izvorni_sadrzaj>
    <derivirana_varijabla naziv="DomainObject.Predmet.ProtuStrankaListNazivFormated_1">
      <item>KA-77 j.d.o.o.</item>
      <item>KA-77 j.d.o.o.</item>
    </derivirana_varijabla>
  </DomainObject.Predmet.ProtuStrankaListNazivFormated>
  <DomainObject.Predmet.ProtuStrankaListNazivFormatedOIB>
    <izvorni_sadrzaj>
      <item>KA-77 j.d.o.o., OIB 87942979099</item>
      <item>KA-77 j.d.o.o., OIB 87942979099</item>
    </izvorni_sadrzaj>
    <derivirana_varijabla naziv="DomainObject.Predmet.ProtuStrankaListNazivFormatedOIB_1">
      <item>KA-77 j.d.o.o., OIB 87942979099</item>
      <item>KA-77 j.d.o.o., OIB 87942979099</item>
    </derivirana_varijabla>
  </DomainObject.Predmet.ProtuStrankaListNazivFormatedOIB>
  <DomainObject.Predmet.OstaliListFormated>
    <izvorni_sadrzaj>
      <item>Filip Banović punomoćnik sudionika u postupku Sanja Baršić</item>
      <item>Mario Križanić</item>
    </izvorni_sadrzaj>
    <derivirana_varijabla naziv="DomainObject.Predmet.OstaliListFormated_1">
      <item>Filip Banović punomoćnik sudionika u postupku Sanja Baršić</item>
      <item>Mario Križanić</item>
    </derivirana_varijabla>
  </DomainObject.Predmet.OstaliListFormated>
  <DomainObject.Predmet.OstaliListFormatedOIB>
    <izvorni_sadrzaj>
      <item>Filip Banović punomoćnik sudionika u postupku Sanja Baršić</item>
      <item>Mario Križanić, OIB 06697983873</item>
    </izvorni_sadrzaj>
    <derivirana_varijabla naziv="DomainObject.Predmet.OstaliListFormatedOIB_1">
      <item>Filip Banović punomoćnik sudionika u postupku Sanja Baršić</item>
      <item>Mario Križanić, OIB 06697983873</item>
    </derivirana_varijabla>
  </DomainObject.Predmet.OstaliListFormatedOIB>
  <DomainObject.Predmet.OstaliListFormatedWithAdress>
    <izvorni_sadrzaj>
      <item>Filip Banović, I Pile 1, 10000 Zagreb punomoćnik sudionika u postupku Sanja Baršić</item>
      <item>Mario Križanić, GORNJE MEKUŠJE 183, 47000 Karlovac</item>
    </izvorni_sadrzaj>
    <derivirana_varijabla naziv="DomainObject.Predmet.OstaliListFormatedWithAdress_1">
      <item>Filip Banović, I Pile 1, 10000 Zagreb punomoćnik sudionika u postupku Sanja Baršić</item>
      <item>Mario Križanić, GORNJE MEKUŠJE 183, 47000 Karlovac</item>
    </derivirana_varijabla>
  </DomainObject.Predmet.OstaliListFormatedWithAdress>
  <DomainObject.Predmet.OstaliListFormatedWithAdressOIB>
    <izvorni_sadrzaj>
      <item>Filip Banović, I Pile 1, 10000 Zagreb punomoćnik sudionika u postupku Sanja Baršić</item>
      <item>Mario Križanić, OIB 06697983873, GORNJE MEKUŠJE 183, 47000 Karlovac</item>
    </izvorni_sadrzaj>
    <derivirana_varijabla naziv="DomainObject.Predmet.OstaliListFormatedWithAdressOIB_1">
      <item>Filip Banović, I Pile 1, 10000 Zagreb punomoćnik sudionika u postupku Sanja Baršić</item>
      <item>Mario Križanić, OIB 06697983873, GORNJE MEKUŠJE 183, 47000 Karlovac</item>
    </derivirana_varijabla>
  </DomainObject.Predmet.OstaliListFormatedWithAdressOIB>
  <DomainObject.Predmet.OstaliListNazivFormated>
    <izvorni_sadrzaj>
      <item>Filip Banović</item>
      <item>Mario Križanić</item>
    </izvorni_sadrzaj>
    <derivirana_varijabla naziv="DomainObject.Predmet.OstaliListNazivFormated_1">
      <item>Filip Banović</item>
      <item>Mario Križanić</item>
    </derivirana_varijabla>
  </DomainObject.Predmet.OstaliListNazivFormated>
  <DomainObject.Predmet.OstaliListNazivFormatedOIB>
    <izvorni_sadrzaj>
      <item>Filip Banović</item>
      <item>Mario Križanić, OIB 06697983873</item>
    </izvorni_sadrzaj>
    <derivirana_varijabla naziv="DomainObject.Predmet.OstaliListNazivFormatedOIB_1">
      <item>Filip Banović</item>
      <item>Mario Križanić, OIB 06697983873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Baršić i dr.</izvorni_sadrzaj>
    <derivirana_varijabla naziv="DomainObject.Predmet.StrankaIDrugi_1">Sanja Baršić i dr.</derivirana_varijabla>
  </DomainObject.Predmet.StrankaIDrugi>
  <DomainObject.Predmet.ProtustrankaIDrugi>
    <izvorni_sadrzaj>KA-77 j.d.o.o. i dr.</izvorni_sadrzaj>
    <derivirana_varijabla naziv="DomainObject.Predmet.ProtustrankaIDrugi_1">KA-77 j.d.o.o. i dr.</derivirana_varijabla>
  </DomainObject.Predmet.ProtustrankaIDrugi>
  <DomainObject.Predmet.StrankaIDrugiAdressOIB>
    <izvorni_sadrzaj>Sanja Baršić, OIB 70628864061, Tuškanova 14, 47000 Karlovac i dr.</izvorni_sadrzaj>
    <derivirana_varijabla naziv="DomainObject.Predmet.StrankaIDrugiAdressOIB_1">Sanja Baršić, OIB 70628864061, Tuškanova 14, 47000 Karlovac i dr.</derivirana_varijabla>
  </DomainObject.Predmet.StrankaIDrugiAdressOIB>
  <DomainObject.Predmet.ProtustrankaIDrugiAdressOIB>
    <izvorni_sadrzaj>KA-77 j.d.o.o., OIB 87942979099, Mekušanska cesta 63, 47000 Karlovac i dr.</izvorni_sadrzaj>
    <derivirana_varijabla naziv="DomainObject.Predmet.ProtustrankaIDrugiAdressOIB_1">KA-77 j.d.o.o., OIB 87942979099, Mekušanska cesta 63, 47000 Karlovac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Baršić</item>
      <item>KA-77 j.d.o.o.</item>
      <item>Filip Banović</item>
      <item>Mario Križanić</item>
      <item>KA-77 j.d.o.o.</item>
      <item>FINA, regionalni centar Zagreb, podružnica Karlovac</item>
    </izvorni_sadrzaj>
    <derivirana_varijabla naziv="DomainObject.Predmet.SudioniciListNaziv_1">
      <item>Sanja Baršić</item>
      <item>KA-77 j.d.o.o.</item>
      <item>Filip Banović</item>
      <item>Mario Križanić</item>
      <item>KA-77 j.d.o.o.</item>
      <item>FINA, regionalni centar Zagreb, podružnica Karlovac</item>
    </derivirana_varijabla>
  </DomainObject.Predmet.SudioniciListNaziv>
  <DomainObject.Predmet.SudioniciListAdressOIB>
    <izvorni_sadrzaj>
      <item>Sanja Baršić, OIB 70628864061, Tuškanova 14,47000 Karlovac</item>
      <item>KA-77 j.d.o.o., OIB 87942979099, Mekušanska cesta 63,47000 Karlovac</item>
      <item>Filip Banović, I Pile 1,10000 Zagreb</item>
      <item>Mario Križanić, OIB 06697983873, GORNJE MEKUŠJE 183,47000 Karlovac</item>
      <item>KA-77 j.d.o.o., OIB 87942979099, Makušanska cesta 63,47000 Karlovac</item>
      <item>FINA, regionalni centar Zagreb, podružnica Karlovac, OIB 85821130368, Vitezovićeva 1,47000 Karlovac</item>
    </izvorni_sadrzaj>
    <derivirana_varijabla naziv="DomainObject.Predmet.SudioniciListAdressOIB_1">
      <item>Sanja Baršić, OIB 70628864061, Tuškanova 14,47000 Karlovac</item>
      <item>KA-77 j.d.o.o., OIB 87942979099, Mekušanska cesta 63,47000 Karlovac</item>
      <item>Filip Banović, I Pile 1,10000 Zagreb</item>
      <item>Mario Križanić, OIB 06697983873, GORNJE MEKUŠJE 183,47000 Karlovac</item>
      <item>KA-77 j.d.o.o., OIB 87942979099, Makušanska cesta 63,47000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70628864061</item>
      <item>, OIB 87942979099</item>
      <item>, OIB null</item>
      <item>, OIB 06697983873</item>
      <item>, OIB 87942979099</item>
      <item>, OIB 85821130368</item>
    </izvorni_sadrzaj>
    <derivirana_varijabla naziv="DomainObject.Predmet.SudioniciListNazivOIB_1">
      <item>, OIB 70628864061</item>
      <item>, OIB 87942979099</item>
      <item>, OIB null</item>
      <item>, OIB 06697983873</item>
      <item>, OIB 87942979099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868</properties:Characters>
  <properties:Lines>41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2016-10-31T10:27:00Z</dcterms:created>
  <dc:creator>nmarkovic</dc:creator>
  <cp:lastModifiedBy>Katica Franjić</cp:lastModifiedBy>
  <cp:lastPrinted>2016-10-31T12:07:00Z</cp:lastPrinted>
  <dcterms:modified xmlns:xsi="http://www.w3.org/2001/XMLSchema-instance" xsi:type="dcterms:W3CDTF">2016-10-31T12:07:00Z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