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81e66" w14:paraId="3381e66" w:rsidRDefault="00AE649C" w:rsidP="00FA5B5E" w:rsidR="00AE649C">
      <w:pPr>
        <w:pStyle w:val="Naslov3"/>
        <w15:collapsed w:val="false"/>
      </w:pPr>
    </w:p>
    <w:p w:rsidRDefault="001B14BA" w:rsidP="001B14BA" w:rsidR="001B14BA">
      <w:pPr>
        <w:spacing w:after="0"/>
      </w:pPr>
      <w:r>
        <w:t>REPUBLIKA HRVATSKA</w:t>
      </w:r>
    </w:p>
    <w:p w:rsidRDefault="001B14BA" w:rsidP="001B14BA" w:rsidR="001B14BA">
      <w:pPr>
        <w:spacing w:after="0"/>
      </w:pPr>
      <w:r>
        <w:t>Trgovački sud u Varaždinu</w:t>
      </w:r>
    </w:p>
    <w:p w:rsidRDefault="001B14BA" w:rsidP="001B14BA" w:rsidR="001B14BA" w:rsidRPr="001B14BA">
      <w:pPr>
        <w:spacing w:after="0"/>
      </w:pPr>
      <w:r>
        <w:t>Varaždin, Braće Radić br. 2.</w:t>
      </w:r>
    </w:p>
    <w:p w:rsidRDefault="008130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1B14BA" w:rsidR="00CB0EA4">
      <w:pPr>
        <w:pStyle w:val="SudSjedite"/>
      </w:pPr>
      <w:r>
        <w:tab/>
      </w:r>
    </w:p>
    <w:p w:rsidRDefault="008C4CAA" w:rsidP="001B14BA" w:rsidR="001B14BA">
      <w:pPr>
        <w:spacing w:after="0"/>
        <w:jc w:val="center"/>
      </w:pPr>
      <w:r>
        <w:t>Z  A  K  L  J  U  Č  A  K</w:t>
      </w:r>
    </w:p>
    <w:p w:rsidRDefault="008C4CAA" w:rsidP="001B14BA" w:rsidR="008C4CAA">
      <w:pPr>
        <w:spacing w:after="0"/>
        <w:jc w:val="center"/>
      </w:pPr>
    </w:p>
    <w:p w:rsidRDefault="001B14BA" w:rsidP="001B14BA" w:rsidR="001B14BA">
      <w:pPr>
        <w:spacing w:after="0"/>
        <w:rPr>
          <w:sz w:val="28"/>
          <w:szCs w:val="28"/>
        </w:rPr>
      </w:pPr>
    </w:p>
    <w:p w:rsidRDefault="001B14BA" w:rsidP="001B14BA" w:rsidR="001B14BA">
      <w:pPr>
        <w:spacing w:after="0"/>
        <w:jc w:val="both"/>
      </w:pPr>
      <w:r>
        <w:rPr>
          <w:b/>
        </w:rPr>
        <w:t xml:space="preserve">        </w:t>
      </w:r>
      <w:r>
        <w:rPr>
          <w:b/>
        </w:rPr>
        <w:t xml:space="preserve">  </w:t>
      </w:r>
      <w:r>
        <w:t xml:space="preserve">TRGOVAČKI SUD U VARAŽDINU, po sucu toga suda Hugu </w:t>
      </w:r>
      <w:proofErr w:type="spellStart"/>
      <w:r>
        <w:t>Wedemeyeru</w:t>
      </w:r>
      <w:proofErr w:type="spellEnd"/>
      <w:r>
        <w:t xml:space="preserve">, u stečajnom postupku nad stečajnim dužnikom </w:t>
      </w:r>
      <w:r>
        <w:rPr>
          <w:rFonts w:cs="Times New Roman"/>
        </w:rPr>
        <w:t xml:space="preserve">KRUNOSLAV i NADICA ŠPOLJARIĆ Zajednički automehaničarski obrt i trgovina, „u stečaju“, iz Varaždina, Kućanska br. 20, MBS: 90148908, OIB: 04356671868, koje zastupa stečajna upraviteljica Sanja </w:t>
      </w:r>
      <w:proofErr w:type="spellStart"/>
      <w:r>
        <w:rPr>
          <w:rFonts w:cs="Times New Roman"/>
        </w:rPr>
        <w:t>Kraljek</w:t>
      </w:r>
      <w:proofErr w:type="spellEnd"/>
      <w:r>
        <w:rPr>
          <w:rFonts w:cs="Times New Roman"/>
        </w:rPr>
        <w:t>, odvjetnica iz Č</w:t>
      </w:r>
      <w:r>
        <w:rPr>
          <w:rFonts w:cs="Times New Roman"/>
        </w:rPr>
        <w:t>akovca, Kralja Tomislava br. 14</w:t>
      </w:r>
      <w:r>
        <w:t>, izvan ročišta 11. travnja 2016</w:t>
      </w:r>
      <w:r>
        <w:t>. godine,</w:t>
      </w:r>
    </w:p>
    <w:p w:rsidRDefault="001B14BA" w:rsidP="001B14BA" w:rsidR="001B14BA">
      <w:pPr>
        <w:spacing w:after="0"/>
        <w:jc w:val="both"/>
      </w:pPr>
    </w:p>
    <w:p w:rsidRDefault="001B14BA" w:rsidP="008C4CAA" w:rsidR="001B14BA">
      <w:pPr>
        <w:spacing w:after="0"/>
        <w:jc w:val="center"/>
      </w:pPr>
      <w:r>
        <w:t>z  a  k  l  j  u  č  i  o          j  e</w:t>
      </w:r>
    </w:p>
    <w:p w:rsidRDefault="001B14BA" w:rsidP="001B14BA" w:rsidR="001B14BA">
      <w:pPr>
        <w:spacing w:after="0"/>
        <w:jc w:val="both"/>
      </w:pPr>
    </w:p>
    <w:p w:rsidRDefault="001B14BA" w:rsidP="001B14BA" w:rsidR="001B14BA">
      <w:pPr>
        <w:spacing w:after="0"/>
        <w:jc w:val="both"/>
      </w:pPr>
      <w:r>
        <w:tab/>
        <w:t>I/  Određuje se</w:t>
      </w:r>
      <w:r>
        <w:rPr>
          <w:b/>
        </w:rPr>
        <w:t xml:space="preserve"> </w:t>
      </w:r>
      <w:r>
        <w:t xml:space="preserve">ročište za diobu </w:t>
      </w:r>
      <w:proofErr w:type="spellStart"/>
      <w:r>
        <w:t>kupovnine</w:t>
      </w:r>
      <w:proofErr w:type="spellEnd"/>
      <w:r>
        <w:t xml:space="preserve"> ostvarene prodajom imovine stečajnog dužnika,  kod ovog</w:t>
      </w:r>
      <w:r>
        <w:t>a suda u Varaždinu, Braće Radić</w:t>
      </w:r>
      <w:r>
        <w:t xml:space="preserve"> br. 2, drugi kat, u sobi broj</w:t>
      </w:r>
      <w:r>
        <w:rPr>
          <w:b/>
          <w:sz w:val="28"/>
          <w:szCs w:val="28"/>
        </w:rPr>
        <w:t xml:space="preserve"> </w:t>
      </w:r>
      <w:r>
        <w:rPr>
          <w:sz w:val="28"/>
          <w:szCs w:val="28"/>
        </w:rPr>
        <w:t>222</w:t>
      </w:r>
      <w:r>
        <w:t xml:space="preserve">, za </w:t>
      </w:r>
    </w:p>
    <w:p w:rsidRDefault="001B14BA" w:rsidP="001B14BA" w:rsidR="001B14BA">
      <w:pPr>
        <w:spacing w:after="0"/>
        <w:jc w:val="both"/>
      </w:pPr>
    </w:p>
    <w:p w:rsidRDefault="001B14BA" w:rsidP="001B14BA" w:rsidR="001B14BA">
      <w:pPr>
        <w:spacing w:after="0"/>
        <w:jc w:val="center"/>
        <w:rPr>
          <w:u w:val="single"/>
        </w:rPr>
      </w:pPr>
      <w:r>
        <w:rPr>
          <w:u w:val="single"/>
        </w:rPr>
        <w:t>3. svibnja 2016.  godine  u 9</w:t>
      </w:r>
      <w:r>
        <w:rPr>
          <w:u w:val="single"/>
        </w:rPr>
        <w:t>,00  sati.</w:t>
      </w:r>
    </w:p>
    <w:p w:rsidRDefault="001B14BA" w:rsidP="001B14BA" w:rsidR="001B14BA">
      <w:pPr>
        <w:spacing w:after="0"/>
        <w:jc w:val="both"/>
      </w:pPr>
    </w:p>
    <w:p w:rsidRDefault="001B14BA" w:rsidP="001B14BA" w:rsidR="001B14BA">
      <w:pPr>
        <w:spacing w:after="0"/>
        <w:jc w:val="both"/>
      </w:pPr>
      <w:r>
        <w:tab/>
        <w:t>II/   Na određeno ročište pozivaju se  :</w:t>
      </w:r>
    </w:p>
    <w:p w:rsidRDefault="001B14BA" w:rsidP="001B14BA" w:rsidR="001B14BA">
      <w:pPr>
        <w:spacing w:after="0"/>
        <w:jc w:val="both"/>
      </w:pPr>
    </w:p>
    <w:p w:rsidRDefault="001B14BA" w:rsidP="001B14BA" w:rsidR="001B14BA">
      <w:pPr>
        <w:spacing w:after="0"/>
        <w:jc w:val="both"/>
      </w:pPr>
      <w:r>
        <w:t xml:space="preserve">- stečajni </w:t>
      </w:r>
      <w:r>
        <w:t xml:space="preserve">upravitelj </w:t>
      </w:r>
      <w:r>
        <w:rPr>
          <w:rFonts w:cs="Times New Roman"/>
        </w:rPr>
        <w:t xml:space="preserve">Sanja </w:t>
      </w:r>
      <w:proofErr w:type="spellStart"/>
      <w:r>
        <w:rPr>
          <w:rFonts w:cs="Times New Roman"/>
        </w:rPr>
        <w:t>Kraljek</w:t>
      </w:r>
      <w:proofErr w:type="spellEnd"/>
      <w:r>
        <w:rPr>
          <w:rFonts w:cs="Times New Roman"/>
        </w:rPr>
        <w:t>, odvjetnica iz Čakovca, Kralja Tomislava br. 14</w:t>
      </w:r>
      <w:r>
        <w:t>,</w:t>
      </w:r>
    </w:p>
    <w:p w:rsidRDefault="001B14BA" w:rsidP="001B14BA" w:rsidR="001B14BA">
      <w:pPr>
        <w:spacing w:after="0"/>
        <w:rPr>
          <w:u w:val="single"/>
        </w:rPr>
      </w:pPr>
      <w:proofErr w:type="spellStart"/>
      <w:r>
        <w:rPr>
          <w:u w:val="single"/>
        </w:rPr>
        <w:t>Razlučni</w:t>
      </w:r>
      <w:proofErr w:type="spellEnd"/>
      <w:r>
        <w:rPr>
          <w:u w:val="single"/>
        </w:rPr>
        <w:t xml:space="preserve"> vjerovnici :</w:t>
      </w:r>
    </w:p>
    <w:p w:rsidRDefault="001B14BA" w:rsidP="001B14BA" w:rsidR="001B14BA">
      <w:pPr>
        <w:spacing w:after="0"/>
      </w:pPr>
    </w:p>
    <w:p w:rsidRDefault="001B14BA" w:rsidP="001B14BA" w:rsidR="001B14BA">
      <w:pPr>
        <w:spacing w:after="0"/>
      </w:pPr>
      <w:r>
        <w:t>Zagrebačka banka d.d., 10000 Zagreb, Paromlinska cesta br. 2,</w:t>
      </w:r>
    </w:p>
    <w:p w:rsidRDefault="001B14BA" w:rsidP="001B14BA" w:rsidR="001B14BA">
      <w:pPr>
        <w:spacing w:after="0"/>
      </w:pPr>
    </w:p>
    <w:p w:rsidRDefault="001B14BA" w:rsidP="001B14BA" w:rsidR="001B14BA">
      <w:pPr>
        <w:spacing w:after="0"/>
        <w:jc w:val="both"/>
      </w:pPr>
      <w:r>
        <w:t xml:space="preserve">Republika Hrvatska, Ministarstvo financija, Porezna uprava, Područni ured </w:t>
      </w:r>
    </w:p>
    <w:p w:rsidRDefault="001B14BA" w:rsidP="001B14BA" w:rsidR="001B14BA">
      <w:pPr>
        <w:spacing w:after="0"/>
        <w:jc w:val="both"/>
      </w:pPr>
      <w:r>
        <w:t>Sjeverna Hrvatska, zastupana po Županijskom državnom odvjetništvu u</w:t>
      </w:r>
    </w:p>
    <w:p w:rsidRDefault="001B14BA" w:rsidP="001B14BA" w:rsidR="001B14BA">
      <w:pPr>
        <w:spacing w:after="0"/>
        <w:jc w:val="both"/>
      </w:pPr>
      <w:r>
        <w:t>Varaždinu.</w:t>
      </w:r>
    </w:p>
    <w:p w:rsidRDefault="001B14BA" w:rsidP="001B14BA" w:rsidR="001B14BA">
      <w:pPr>
        <w:spacing w:after="0"/>
        <w:jc w:val="both"/>
      </w:pPr>
    </w:p>
    <w:p w:rsidRDefault="001B14BA" w:rsidP="001B14BA" w:rsidR="001B14BA">
      <w:pPr>
        <w:spacing w:after="0"/>
        <w:jc w:val="both"/>
      </w:pPr>
      <w:r>
        <w:tab/>
        <w:t>III/ Upozoravaju se vjerovnici, da će se tražbina vjerovnika koji ne dođe na ročište uzeti prema stanju koje proizlazi iz spisa, te da, najkasnije na ročištu za diobu, mogu drugom vjerovniku osporiti tražbinu, njezinu visinu i red namirenja.</w:t>
      </w:r>
    </w:p>
    <w:p w:rsidRDefault="001B14BA" w:rsidP="001B14BA" w:rsidR="001B14BA">
      <w:pPr>
        <w:spacing w:after="0"/>
        <w:jc w:val="both"/>
      </w:pPr>
    </w:p>
    <w:p w:rsidRDefault="001B14BA" w:rsidP="001B14BA" w:rsidR="001B14BA">
      <w:pPr>
        <w:spacing w:after="0"/>
        <w:jc w:val="center"/>
      </w:pPr>
      <w:r>
        <w:t>U Varaždinu, 11. travnja 2016</w:t>
      </w:r>
      <w:r>
        <w:t>. godine.</w:t>
      </w:r>
    </w:p>
    <w:p w:rsidRDefault="001B14BA" w:rsidP="001B14BA" w:rsidR="001B14BA">
      <w:pPr>
        <w:spacing w:after="0"/>
        <w:jc w:val="center"/>
      </w:pPr>
    </w:p>
    <w:p w:rsidRDefault="001B14BA" w:rsidP="001B14BA" w:rsidR="001B14BA">
      <w:pPr>
        <w:spacing w:after="0"/>
        <w:jc w:val="both"/>
      </w:pPr>
      <w:r>
        <w:tab/>
      </w:r>
      <w:r>
        <w:tab/>
      </w:r>
    </w:p>
    <w:p w:rsidRDefault="001B14BA" w:rsidP="001B14BA" w:rsidR="001B14BA">
      <w:pPr>
        <w:spacing w:after="0"/>
        <w:jc w:val="both"/>
      </w:pPr>
      <w:r>
        <w:tab/>
      </w:r>
      <w:r>
        <w:tab/>
      </w:r>
      <w:r>
        <w:tab/>
      </w:r>
      <w:r>
        <w:tab/>
        <w:t xml:space="preserve">             </w:t>
      </w:r>
      <w:r>
        <w:tab/>
      </w:r>
      <w:r>
        <w:tab/>
      </w:r>
      <w:r>
        <w:tab/>
        <w:t xml:space="preserve">    STEČAJNI  SUDAC :</w:t>
      </w:r>
    </w:p>
    <w:p w:rsidRDefault="001B14BA" w:rsidP="001B14BA" w:rsidR="001B14BA">
      <w:pPr>
        <w:spacing w:after="0"/>
        <w:jc w:val="both"/>
      </w:pPr>
    </w:p>
    <w:p w:rsidRDefault="001B14BA" w:rsidP="00BD4E8F" w:rsidR="001B14BA">
      <w:pPr>
        <w:spacing w:after="0"/>
        <w:jc w:val="both"/>
        <w:rPr>
          <w:b/>
        </w:rPr>
      </w:pPr>
      <w:r>
        <w:tab/>
      </w:r>
      <w:r>
        <w:tab/>
      </w:r>
      <w:r>
        <w:tab/>
      </w:r>
      <w:r>
        <w:tab/>
      </w:r>
      <w:r>
        <w:tab/>
      </w:r>
      <w:r>
        <w:tab/>
      </w:r>
      <w:r>
        <w:tab/>
        <w:t xml:space="preserve">                 Hugo </w:t>
      </w:r>
      <w:proofErr w:type="spellStart"/>
      <w:r>
        <w:t>Wedemeyer</w:t>
      </w:r>
      <w:proofErr w:type="spellEnd"/>
    </w:p>
    <w:p w:rsidRDefault="001B14BA" w:rsidP="001B14BA" w:rsidR="001B14BA">
      <w:pPr>
        <w:spacing w:after="0"/>
        <w:jc w:val="both"/>
      </w:pPr>
    </w:p>
    <w:p w:rsidRDefault="00BD4E8F" w:rsidP="001B14BA" w:rsidR="00BD4E8F">
      <w:pPr>
        <w:spacing w:after="0"/>
        <w:jc w:val="both"/>
        <w:rPr>
          <w:u w:val="single"/>
        </w:rPr>
      </w:pPr>
    </w:p>
    <w:p w:rsidRDefault="00BD4E8F" w:rsidP="001B14BA" w:rsidR="00BD4E8F">
      <w:pPr>
        <w:spacing w:after="0"/>
        <w:jc w:val="both"/>
        <w:rPr>
          <w:u w:val="single"/>
        </w:rPr>
      </w:pPr>
    </w:p>
    <w:p w:rsidRDefault="001B14BA" w:rsidP="001B14BA" w:rsidR="001B14BA">
      <w:pPr>
        <w:spacing w:after="0"/>
        <w:jc w:val="both"/>
        <w:rPr>
          <w:u w:val="single"/>
        </w:rPr>
      </w:pPr>
      <w:r>
        <w:rPr>
          <w:u w:val="single"/>
        </w:rPr>
        <w:lastRenderedPageBreak/>
        <w:t>UPUTA   O   PRAVNOM  LIJEKU  :</w:t>
      </w:r>
    </w:p>
    <w:p w:rsidRDefault="001B14BA" w:rsidP="001B14BA" w:rsidR="001B14BA">
      <w:pPr>
        <w:spacing w:after="0"/>
        <w:jc w:val="both"/>
      </w:pPr>
    </w:p>
    <w:p w:rsidRDefault="001B14BA" w:rsidP="001B14BA" w:rsidR="001B14BA">
      <w:pPr>
        <w:spacing w:after="0"/>
        <w:jc w:val="both"/>
      </w:pPr>
      <w:r>
        <w:tab/>
        <w:t>Protiv zaključka nije dopuštena žalba (čl. 11. st. 9. Stečajnog zakona  (Narodne novine br. 44/96., 29/99., 129/00., 123/03., 197/03., 187/04., 82/06., 116/10., 25/12. i 133/12., dalje : SZ-a).</w:t>
      </w:r>
    </w:p>
    <w:p w:rsidRDefault="001B14BA" w:rsidP="001B14BA" w:rsidR="001B14BA">
      <w:pPr>
        <w:spacing w:after="0"/>
        <w:jc w:val="both"/>
      </w:pPr>
    </w:p>
    <w:p w:rsidRDefault="001B14BA" w:rsidP="001B14BA" w:rsidR="001B14BA">
      <w:pPr>
        <w:spacing w:after="0"/>
        <w:jc w:val="both"/>
      </w:pPr>
    </w:p>
    <w:p w:rsidRDefault="001B14BA" w:rsidP="001B14BA" w:rsidR="001B14BA">
      <w:pPr>
        <w:spacing w:after="0"/>
        <w:jc w:val="both"/>
      </w:pPr>
    </w:p>
    <w:p w:rsidRDefault="001B14BA" w:rsidP="001B14BA" w:rsidR="001B14BA">
      <w:pPr>
        <w:spacing w:after="0"/>
        <w:jc w:val="both"/>
      </w:pPr>
      <w:r>
        <w:t>DNA :</w:t>
      </w:r>
    </w:p>
    <w:p w:rsidRDefault="008C4CAA" w:rsidP="001B14BA" w:rsidR="008C4CAA">
      <w:pPr>
        <w:spacing w:after="0"/>
        <w:jc w:val="both"/>
      </w:pPr>
    </w:p>
    <w:p w:rsidRDefault="008C4CAA" w:rsidP="008C4CAA" w:rsidR="008C4CAA">
      <w:pPr>
        <w:spacing w:after="0"/>
        <w:jc w:val="both"/>
      </w:pPr>
      <w:r>
        <w:t>S</w:t>
      </w:r>
      <w:r>
        <w:t xml:space="preserve">tečajni upravitelj </w:t>
      </w:r>
      <w:r>
        <w:rPr>
          <w:rFonts w:cs="Times New Roman"/>
        </w:rPr>
        <w:t xml:space="preserve">Sanja </w:t>
      </w:r>
      <w:proofErr w:type="spellStart"/>
      <w:r>
        <w:rPr>
          <w:rFonts w:cs="Times New Roman"/>
        </w:rPr>
        <w:t>Kraljek</w:t>
      </w:r>
      <w:proofErr w:type="spellEnd"/>
      <w:r>
        <w:rPr>
          <w:rFonts w:cs="Times New Roman"/>
        </w:rPr>
        <w:t>, odvjetnica iz Čakovca, Kralja Tomislava br. 14</w:t>
      </w:r>
      <w:r>
        <w:t>,</w:t>
      </w:r>
    </w:p>
    <w:p w:rsidRDefault="008C4CAA" w:rsidP="001B14BA" w:rsidR="008C4CAA">
      <w:pPr>
        <w:spacing w:after="0"/>
        <w:jc w:val="both"/>
      </w:pPr>
    </w:p>
    <w:p w:rsidRDefault="008C4CAA" w:rsidP="008C4CAA" w:rsidR="008C4CAA">
      <w:pPr>
        <w:spacing w:after="0"/>
        <w:rPr>
          <w:u w:val="single"/>
        </w:rPr>
      </w:pPr>
      <w:proofErr w:type="spellStart"/>
      <w:r>
        <w:rPr>
          <w:u w:val="single"/>
        </w:rPr>
        <w:t>Razlučni</w:t>
      </w:r>
      <w:proofErr w:type="spellEnd"/>
      <w:r>
        <w:rPr>
          <w:u w:val="single"/>
        </w:rPr>
        <w:t xml:space="preserve"> vjerovnici :</w:t>
      </w:r>
    </w:p>
    <w:p w:rsidRDefault="008C4CAA" w:rsidP="008C4CAA" w:rsidR="008C4CAA">
      <w:pPr>
        <w:spacing w:after="0"/>
      </w:pPr>
    </w:p>
    <w:p w:rsidRDefault="008C4CAA" w:rsidP="008C4CAA" w:rsidR="008C4CAA">
      <w:pPr>
        <w:spacing w:after="0"/>
      </w:pPr>
      <w:r>
        <w:t>Zagrebačka banka d.d., 10000 Zagreb, Paromlinska cesta br. 2,</w:t>
      </w:r>
    </w:p>
    <w:p w:rsidRDefault="008C4CAA" w:rsidP="008C4CAA" w:rsidR="008C4CAA">
      <w:pPr>
        <w:spacing w:after="0"/>
      </w:pPr>
    </w:p>
    <w:p w:rsidRDefault="008C4CAA" w:rsidP="008C4CAA" w:rsidR="008C4CAA">
      <w:pPr>
        <w:spacing w:after="0"/>
        <w:jc w:val="both"/>
      </w:pPr>
      <w:r>
        <w:t xml:space="preserve">Republika Hrvatska, Ministarstvo financija, Porezna uprava, Područni ured </w:t>
      </w:r>
    </w:p>
    <w:p w:rsidRDefault="008C4CAA" w:rsidP="008C4CAA" w:rsidR="008C4CAA">
      <w:pPr>
        <w:spacing w:after="0"/>
        <w:jc w:val="both"/>
      </w:pPr>
      <w:r>
        <w:t>Sjeverna Hrvatska, zastupana po Županijskom državnom odvjetništvu u</w:t>
      </w:r>
    </w:p>
    <w:p w:rsidRDefault="008C4CAA" w:rsidP="008C4CAA" w:rsidR="008C4CAA">
      <w:pPr>
        <w:spacing w:after="0"/>
        <w:jc w:val="both"/>
      </w:pPr>
      <w:r>
        <w:t>Varaždinu.</w:t>
      </w:r>
    </w:p>
    <w:p w:rsidRDefault="008C4CAA" w:rsidP="001B14BA" w:rsidR="008C4CAA">
      <w:pPr>
        <w:spacing w:after="0"/>
        <w:jc w:val="both"/>
      </w:pPr>
    </w:p>
    <w:p w:rsidRDefault="008C4CAA" w:rsidP="001B14BA" w:rsidR="008C4CAA">
      <w:pPr>
        <w:spacing w:after="0"/>
        <w:jc w:val="both"/>
      </w:pPr>
      <w:r>
        <w:t>E-Oglasna ploča ovoga suda,</w:t>
      </w:r>
    </w:p>
    <w:p w:rsidRDefault="001B14BA" w:rsidP="001B14BA" w:rsidR="001B14BA">
      <w:pPr>
        <w:spacing w:after="0"/>
        <w:jc w:val="both"/>
      </w:pPr>
    </w:p>
    <w:p w:rsidRDefault="008C4CAA" w:rsidP="001B14BA" w:rsidR="008C4CAA">
      <w:pPr>
        <w:spacing w:after="0"/>
        <w:jc w:val="both"/>
      </w:pPr>
    </w:p>
    <w:p w:rsidRDefault="008C4CAA" w:rsidP="001B14BA" w:rsidR="008C4CAA">
      <w:pPr>
        <w:spacing w:after="0"/>
        <w:jc w:val="both"/>
      </w:pPr>
    </w:p>
    <w:p w:rsidRDefault="001B14BA" w:rsidP="001B14BA" w:rsidR="001B14BA">
      <w:pPr>
        <w:spacing w:after="0"/>
        <w:jc w:val="both"/>
      </w:pPr>
      <w:r>
        <w:t>Pisarnica-</w:t>
      </w:r>
      <w:r>
        <w:t xml:space="preserve">ročište za diobu </w:t>
      </w:r>
      <w:proofErr w:type="spellStart"/>
      <w:r>
        <w:t>kupovnine</w:t>
      </w:r>
      <w:proofErr w:type="spellEnd"/>
      <w:r>
        <w:t xml:space="preserve"> dana 3. svibnja</w:t>
      </w:r>
      <w:r>
        <w:t xml:space="preserve"> 201</w:t>
      </w:r>
      <w:r>
        <w:t>6</w:t>
      </w:r>
      <w:r>
        <w:t>. godine</w:t>
      </w:r>
      <w:r>
        <w:t xml:space="preserve"> u 9,00 sati</w:t>
      </w:r>
      <w:r>
        <w:t>.</w:t>
      </w:r>
    </w:p>
    <w:p w:rsidRDefault="001B14BA" w:rsidP="001B14BA" w:rsidR="001B14BA">
      <w:pPr>
        <w:spacing w:after="0"/>
        <w:jc w:val="both"/>
      </w:pPr>
    </w:p>
    <w:p w:rsidRDefault="001B14BA" w:rsidP="001B14BA" w:rsidR="001B14BA">
      <w:pPr>
        <w:spacing w:after="0"/>
        <w:jc w:val="both"/>
      </w:pPr>
    </w:p>
    <w:p w:rsidRDefault="001B14BA" w:rsidP="001B14BA" w:rsidR="001B14BA">
      <w:pPr>
        <w:spacing w:after="0"/>
        <w:jc w:val="both"/>
      </w:pPr>
    </w:p>
    <w:p w:rsidRDefault="001B14BA" w:rsidP="001B14BA" w:rsidR="001B14BA">
      <w:pPr>
        <w:spacing w:after="0"/>
        <w:jc w:val="center"/>
      </w:pPr>
      <w:r>
        <w:t>U Varaždinu, 11. travnja</w:t>
      </w:r>
      <w:r>
        <w:t xml:space="preserve"> 201</w:t>
      </w:r>
      <w:r>
        <w:t>6. godi</w:t>
      </w:r>
      <w:r>
        <w:t>ne.</w:t>
      </w:r>
    </w:p>
    <w:p w:rsidRDefault="001B14BA" w:rsidP="001B14BA" w:rsidR="001B14BA">
      <w:pPr>
        <w:spacing w:after="0"/>
        <w:jc w:val="center"/>
      </w:pPr>
      <w:bookmarkStart w:name="_GoBack" w:id="0"/>
      <w:bookmarkEnd w:id="0"/>
    </w:p>
    <w:p w:rsidRDefault="001B14BA" w:rsidP="001B14BA" w:rsidR="001B14BA">
      <w:pPr>
        <w:spacing w:after="0"/>
        <w:jc w:val="both"/>
      </w:pPr>
    </w:p>
    <w:p w:rsidRDefault="001B14BA" w:rsidP="001B14BA" w:rsidR="001B14BA">
      <w:pPr>
        <w:spacing w:after="0"/>
        <w:jc w:val="both"/>
      </w:pPr>
    </w:p>
    <w:p w:rsidRDefault="001B14BA" w:rsidP="001B14BA" w:rsidR="001B14BA">
      <w:pPr>
        <w:spacing w:after="0"/>
        <w:jc w:val="both"/>
      </w:pPr>
      <w:r>
        <w:tab/>
      </w:r>
      <w:r>
        <w:tab/>
      </w:r>
      <w:r>
        <w:tab/>
      </w:r>
      <w:r>
        <w:tab/>
      </w:r>
      <w:r>
        <w:tab/>
      </w:r>
      <w:r>
        <w:tab/>
      </w:r>
      <w:r>
        <w:tab/>
        <w:t xml:space="preserve">                             STEČAJNI  SUDAC :</w:t>
      </w:r>
    </w:p>
    <w:p w:rsidRDefault="0071688E" w:rsidP="001B14BA" w:rsidR="0071688E">
      <w:pPr>
        <w:pStyle w:val="Poetniodjeljak"/>
        <w:spacing w:after="0"/>
      </w:pPr>
    </w:p>
    <w:p w:rsidRDefault="00A21F0D" w:rsidP="001B14BA" w:rsidR="00A21F0D">
      <w:pPr>
        <w:pStyle w:val="NormaleSPIS"/>
        <w:spacing w:after="0"/>
        <w:rPr>
          <w:noProof/>
        </w:rPr>
      </w:pPr>
    </w:p>
    <w:p w:rsidRDefault="00DA0242" w:rsidP="001B14BA" w:rsidR="00DA0242">
      <w:pPr>
        <w:pStyle w:val="ZapisniarPotpis"/>
        <w:spacing w:after="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30EB" w:rsidP="00537B78" w:rsidR="008130EB">
      <w:r>
        <w:separator/>
      </w:r>
    </w:p>
  </w:endnote>
  <w:endnote w:id="0" w:type="continuationSeparator">
    <w:p w:rsidRDefault="008130EB" w:rsidP="00537B78" w:rsidR="008130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0301479"/>
      <w:docPartObj>
        <w:docPartGallery w:val="Page Numbers (Bottom of Page)"/>
        <w:docPartUnique/>
      </w:docPartObj>
    </w:sdtPr>
    <w:sdtContent>
      <w:p w:rsidRDefault="001B14BA" w:rsidR="001B14BA">
        <w:pPr>
          <w:pStyle w:val="Podnoje"/>
        </w:pPr>
        <w:r>
          <w:fldChar w:fldCharType="begin"/>
        </w:r>
        <w:r>
          <w:instrText>PAGE   \* MERGEFORMAT</w:instrText>
        </w:r>
        <w:r>
          <w:fldChar w:fldCharType="separate"/>
        </w:r>
        <w:r w:rsidR="00BD4E8F">
          <w:t>2</w:t>
        </w:r>
        <w:r>
          <w:fldChar w:fldCharType="end"/>
        </w:r>
      </w:p>
    </w:sdtContent>
  </w:sdt>
  <w:p w:rsidRDefault="001B14BA" w:rsidR="001B14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30EB" w:rsidP="00537B78" w:rsidR="008130EB">
      <w:r>
        <w:separator/>
      </w:r>
    </w:p>
  </w:footnote>
  <w:footnote w:id="0" w:type="continuationSeparator">
    <w:p w:rsidRDefault="008130EB" w:rsidP="00537B78" w:rsidR="008130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4BA" w:rsidR="008333A9">
    <w:pPr>
      <w:pStyle w:val="Zaglavlje"/>
    </w:pPr>
    <w:r>
      <w:rPr>
        <w:rStyle w:val="PozadinaSvijetloCrvena"/>
        <w:shd w:fill="auto" w:color="auto" w:val="clear"/>
      </w:rPr>
      <w:t>POSL. BROJ : 6 St-308/12-89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4BA"/>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EB"/>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CAA"/>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E8F"/>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85421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St-308/2012-89</izvorni_sadrzaj>
    <derivirana_varijabla naziv="DomainObject.Oznaka_1">St-308/2012-89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2012.</izvorni_sadrzaj>
    <derivirana_varijabla naziv="DomainObject.Predmet.DatumOsnivanja_1">14.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St-308/2012</izvorni_sadrzaj>
    <derivirana_varijabla naziv="DomainObject.Predmet.OznakaBroj_1">St-308/2012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Krunoslav Špoljarić i Nadica Špoljarić zastupanog po punomoćniku Krunoslav Špoljarić; Nadica Špoljarić</izvorni_sadrzaj>
    <derivirana_varijabla naziv="DomainObject.Predmet.ProtustrankaFormated_1">  Krunoslav Špoljarić i Nadica Špoljarić zastupanog po punomoćniku Krunoslav Špoljarić; Nadica Špoljarić</derivirana_varijabla>
  </DomainObject.Predmet.ProtustrankaFormated>
  <DomainObject.Predmet.ProtustrankaFormatedOIB>
    <izvorni_sadrzaj>  Krunoslav Špoljarić i Nadica Špoljarić, OIB 04356671868 zastupanog po punomoćniku Krunoslav Špoljarić; Nadica Špoljarić</izvorni_sadrzaj>
    <derivirana_varijabla naziv="DomainObject.Predmet.ProtustrankaFormatedOIB_1">  Krunoslav Špoljarić i Nadica Špoljarić, OIB 04356671868 zastupanog po punomoćniku Krunoslav Špoljarić; Nadica Špoljarić</derivirana_varijabla>
  </DomainObject.Predmet.ProtustrankaFormatedOIB>
  <DomainObject.Predmet.ProtustrankaFormatedWithAdress>
    <izvorni_sadrzaj> Krunoslav Špoljarić i Nadica Špoljarić, Kučanska 20, 42000 Varaždin zastupanog po punomoćniku Krunoslav Špoljarić; Nadica Špoljarić</izvorni_sadrzaj>
    <derivirana_varijabla naziv="DomainObject.Predmet.ProtustrankaFormatedWithAdress_1"> Krunoslav Špoljarić i Nadica Špoljarić, Kučanska 20, 42000 Varaždin zastupanog po punomoćniku Krunoslav Špoljarić; Nadica Špoljarić</derivirana_varijabla>
  </DomainObject.Predmet.ProtustrankaFormatedWithAdress>
  <DomainObject.Predmet.ProtustrankaFormatedWithAdressOIB>
    <izvorni_sadrzaj> Krunoslav Špoljarić i Nadica Špoljarić, OIB 04356671868, Kučanska 20, 42000 Varaždin zastupanog po punomoćniku Krunoslav Špoljarić; Nadica Špoljarić</izvorni_sadrzaj>
    <derivirana_varijabla naziv="DomainObject.Predmet.ProtustrankaFormatedWithAdressOIB_1"> Krunoslav Špoljarić i Nadica Špoljarić, OIB 04356671868, Kučanska 20, 42000 Varaždin zastupanog po punomoćniku Krunoslav Špoljarić; Nadica Špoljarić</derivirana_varijabla>
  </DomainObject.Predmet.ProtustrankaFormatedWithAdressOIB>
  <DomainObject.Predmet.ProtustrankaWithAdress>
    <izvorni_sadrzaj>Krunoslav Špoljarić i Nadica Špoljarić Kučanska 20, 42000 Varaždin</izvorni_sadrzaj>
    <derivirana_varijabla naziv="DomainObject.Predmet.ProtustrankaWithAdress_1">Krunoslav Špoljarić i Nadica Špoljarić Kučanska 20, 42000 Varaždin</derivirana_varijabla>
  </DomainObject.Predmet.ProtustrankaWithAdress>
  <DomainObject.Predmet.ProtustrankaWithAdressOIB>
    <izvorni_sadrzaj>Krunoslav Špoljarić i Nadica Špoljarić, OIB 04356671868, Kučanska 20, 42000 Varaždin</izvorni_sadrzaj>
    <derivirana_varijabla naziv="DomainObject.Predmet.ProtustrankaWithAdressOIB_1">Krunoslav Špoljarić i Nadica Špoljarić, OIB 04356671868, Kučanska 20, 42000 Varaždin</derivirana_varijabla>
  </DomainObject.Predmet.ProtustrankaWithAdressOIB>
  <DomainObject.Predmet.ProtustrankaNazivFormated>
    <izvorni_sadrzaj>Krunoslav Špoljarić i Nadica Špoljarić</izvorni_sadrzaj>
    <derivirana_varijabla naziv="DomainObject.Predmet.ProtustrankaNazivFormated_1">Krunoslav Špoljarić i Nadica Špoljarić</derivirana_varijabla>
  </DomainObject.Predmet.ProtustrankaNazivFormated>
  <DomainObject.Predmet.ProtustrankaNazivFormatedOIB>
    <izvorni_sadrzaj>Krunoslav Špoljarić i Nadica Špoljarić, OIB 04356671868</izvorni_sadrzaj>
    <derivirana_varijabla naziv="DomainObject.Predmet.ProtustrankaNazivFormatedOIB_1">Krunoslav Špoljarić i Nadica Špoljarić, OIB 04356671868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REP</izvorni_sadrzaj>
    <derivirana_varijabla naziv="DomainObject.Predmet.StrankaFormated_1">  ANITA REP</derivirana_varijabla>
  </DomainObject.Predmet.StrankaFormated>
  <DomainObject.Predmet.StrankaFormatedOIB>
    <izvorni_sadrzaj>  ANITA REP</izvorni_sadrzaj>
    <derivirana_varijabla naziv="DomainObject.Predmet.StrankaFormatedOIB_1">  ANITA REP</derivirana_varijabla>
  </DomainObject.Predmet.StrankaFormatedOIB>
  <DomainObject.Predmet.StrankaFormatedWithAdress>
    <izvorni_sadrzaj> ANITA REP, Šemovec, Koprivnička 47, 42202 Trnovec Bartolovečki</izvorni_sadrzaj>
    <derivirana_varijabla naziv="DomainObject.Predmet.StrankaFormatedWithAdress_1"> ANITA REP, Šemovec, Koprivnička 47, 42202 Trnovec Bartolovečki</derivirana_varijabla>
  </DomainObject.Predmet.StrankaFormatedWithAdress>
  <DomainObject.Predmet.StrankaFormatedWithAdressOIB>
    <izvorni_sadrzaj> ANITA REP, Šemovec, Koprivnička 47, 42202 Trnovec Bartolovečki</izvorni_sadrzaj>
    <derivirana_varijabla naziv="DomainObject.Predmet.StrankaFormatedWithAdressOIB_1"> ANITA REP, Šemovec, Koprivnička 47, 42202 Trnovec Bartolovečki</derivirana_varijabla>
  </DomainObject.Predmet.StrankaFormatedWithAdressOIB>
  <DomainObject.Predmet.StrankaWithAdress>
    <izvorni_sadrzaj>ANITA REP Šemovec, Koprivnička 47,42202 Trnovec Bartolovečki</izvorni_sadrzaj>
    <derivirana_varijabla naziv="DomainObject.Predmet.StrankaWithAdress_1">ANITA REP Šemovec, Koprivnička 47,42202 Trnovec Bartolovečki</derivirana_varijabla>
  </DomainObject.Predmet.StrankaWithAdress>
  <DomainObject.Predmet.StrankaWithAdressOIB>
    <izvorni_sadrzaj>ANITA REP, Šemovec, Koprivnička 47,42202 Trnovec Bartolovečki</izvorni_sadrzaj>
    <derivirana_varijabla naziv="DomainObject.Predmet.StrankaWithAdressOIB_1">ANITA REP, Šemovec, Koprivnička 47,42202 Trnovec Bartolovečki</derivirana_varijabla>
  </DomainObject.Predmet.StrankaWithAdressOIB>
  <DomainObject.Predmet.StrankaNazivFormated>
    <izvorni_sadrzaj>ANITA REP</izvorni_sadrzaj>
    <derivirana_varijabla naziv="DomainObject.Predmet.StrankaNazivFormated_1">ANITA REP</derivirana_varijabla>
  </DomainObject.Predmet.StrankaNazivFormated>
  <DomainObject.Predmet.StrankaNazivFormatedOIB>
    <izvorni_sadrzaj>ANITA REP</izvorni_sadrzaj>
    <derivirana_varijabla naziv="DomainObject.Predmet.StrankaNazivFormatedOIB_1">ANITA REP</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ANITA REP</item>
    </izvorni_sadrzaj>
    <derivirana_varijabla naziv="DomainObject.Predmet.StrankaListFormated_1">
      <item>ANITA REP</item>
    </derivirana_varijabla>
  </DomainObject.Predmet.StrankaListFormated>
  <DomainObject.Predmet.StrankaListFormatedOIB>
    <izvorni_sadrzaj>
      <item>ANITA REP</item>
    </izvorni_sadrzaj>
    <derivirana_varijabla naziv="DomainObject.Predmet.StrankaListFormatedOIB_1">
      <item>ANITA REP</item>
    </derivirana_varijabla>
  </DomainObject.Predmet.StrankaListFormatedOIB>
  <DomainObject.Predmet.StrankaListFormatedWithAdress>
    <izvorni_sadrzaj>
      <item>ANITA REP, Šemovec, Koprivnička 47, 42202 Trnovec Bartolovečki</item>
    </izvorni_sadrzaj>
    <derivirana_varijabla naziv="DomainObject.Predmet.StrankaListFormatedWithAdress_1">
      <item>ANITA REP, Šemovec, Koprivnička 47, 42202 Trnovec Bartolovečki</item>
    </derivirana_varijabla>
  </DomainObject.Predmet.StrankaListFormatedWithAdress>
  <DomainObject.Predmet.StrankaListFormatedWithAdressOIB>
    <izvorni_sadrzaj>
      <item>ANITA REP, Šemovec, Koprivnička 47, 42202 Trnovec Bartolovečki</item>
    </izvorni_sadrzaj>
    <derivirana_varijabla naziv="DomainObject.Predmet.StrankaListFormatedWithAdressOIB_1">
      <item>ANITA REP, Šemovec, Koprivnička 47, 42202 Trnovec Bartolovečki</item>
    </derivirana_varijabla>
  </DomainObject.Predmet.StrankaListFormatedWithAdressOIB>
  <DomainObject.Predmet.StrankaListNazivFormated>
    <izvorni_sadrzaj>
      <item>ANITA REP</item>
    </izvorni_sadrzaj>
    <derivirana_varijabla naziv="DomainObject.Predmet.StrankaListNazivFormated_1">
      <item>ANITA REP</item>
    </derivirana_varijabla>
  </DomainObject.Predmet.StrankaListNazivFormated>
  <DomainObject.Predmet.StrankaListNazivFormatedOIB>
    <izvorni_sadrzaj>
      <item>ANITA REP</item>
    </izvorni_sadrzaj>
    <derivirana_varijabla naziv="DomainObject.Predmet.StrankaListNazivFormatedOIB_1">
      <item>ANITA REP</item>
    </derivirana_varijabla>
  </DomainObject.Predmet.StrankaListNazivFormatedOIB>
  <DomainObject.Predmet.ProtuStrankaListFormated>
    <izvorni_sadrzaj>
      <item>Krunoslav Špoljarić i Nadica Špoljarić zastupanog po punomoćniku Krunoslav Špoljarić; Nadica Špoljarić</item>
    </izvorni_sadrzaj>
    <derivirana_varijabla naziv="DomainObject.Predmet.ProtuStrankaListFormated_1">
      <item>Krunoslav Špoljarić i Nadica Špoljarić zastupanog po punomoćniku Krunoslav Špoljarić; Nadica Špoljarić</item>
    </derivirana_varijabla>
  </DomainObject.Predmet.ProtuStrankaListFormated>
  <DomainObject.Predmet.ProtuStrankaListFormatedOIB>
    <izvorni_sadrzaj>
      <item>Krunoslav Špoljarić i Nadica Špoljarić, OIB 04356671868 zastupanog po punomoćniku Krunoslav Špoljarić; Nadica Špoljarić</item>
    </izvorni_sadrzaj>
    <derivirana_varijabla naziv="DomainObject.Predmet.ProtuStrankaListFormatedOIB_1">
      <item>Krunoslav Špoljarić i Nadica Špoljarić, OIB 04356671868 zastupanog po punomoćniku Krunoslav Špoljarić; Nadica Špoljarić</item>
    </derivirana_varijabla>
  </DomainObject.Predmet.ProtuStrankaListFormatedOIB>
  <DomainObject.Predmet.ProtuStrankaListFormatedWithAdress>
    <izvorni_sadrzaj>
      <item>Krunoslav Špoljarić i Nadica Špoljarić, Kučanska 20, 42000 Varaždin zastupanog po punomoćniku Krunoslav Špoljarić; Nadica Špoljarić</item>
    </izvorni_sadrzaj>
    <derivirana_varijabla naziv="DomainObject.Predmet.ProtuStrankaListFormatedWithAdress_1">
      <item>Krunoslav Špoljarić i Nadica Špoljarić, Kučanska 20, 42000 Varaždin zastupanog po punomoćniku Krunoslav Špoljarić; Nadica Špoljarić</item>
    </derivirana_varijabla>
  </DomainObject.Predmet.ProtuStrankaListFormatedWithAdress>
  <DomainObject.Predmet.ProtuStrankaListFormatedWithAdressOIB>
    <izvorni_sadrzaj>
      <item>Krunoslav Špoljarić i Nadica Špoljarić, OIB 04356671868, Kučanska 20, 42000 Varaždin zastupanog po punomoćniku Krunoslav Špoljarić; Nadica Špoljarić</item>
    </izvorni_sadrzaj>
    <derivirana_varijabla naziv="DomainObject.Predmet.ProtuStrankaListFormatedWithAdressOIB_1">
      <item>Krunoslav Špoljarić i Nadica Špoljarić, OIB 04356671868, Kučanska 20, 42000 Varaždin zastupanog po punomoćniku Krunoslav Špoljarić; Nadica Špoljarić</item>
    </derivirana_varijabla>
  </DomainObject.Predmet.ProtuStrankaListFormatedWithAdressOIB>
  <DomainObject.Predmet.ProtuStrankaListNazivFormated>
    <izvorni_sadrzaj>
      <item>Krunoslav Špoljarić i Nadica Špoljarić</item>
    </izvorni_sadrzaj>
    <derivirana_varijabla naziv="DomainObject.Predmet.ProtuStrankaListNazivFormated_1">
      <item>Krunoslav Špoljarić i Nadica Špoljarić</item>
    </derivirana_varijabla>
  </DomainObject.Predmet.ProtuStrankaListNazivFormated>
  <DomainObject.Predmet.ProtuStrankaListNazivFormatedOIB>
    <izvorni_sadrzaj>
      <item>Krunoslav Špoljarić i Nadica Špoljarić, OIB 04356671868</item>
    </izvorni_sadrzaj>
    <derivirana_varijabla naziv="DomainObject.Predmet.ProtuStrankaListNazivFormatedOIB_1">
      <item>Krunoslav Špoljarić i Nadica Špoljarić, OIB 04356671868</item>
    </derivirana_varijabla>
  </DomainObject.Predmet.ProtuStrankaListNazivFormatedOIB>
  <DomainObject.Predmet.OstaliListFormated>
    <izvorni_sadrzaj>
      <item>Financijska agencija - Područni centar Varaždin</item>
      <item>ERSTE&amp;STEIERMÄRKISCHE BANKA dioničko društvo</item>
      <item>Krunoslav Špoljarić punomoćnik sudionika u postupku Krunoslav Špoljarić i Nadica Špoljarić</item>
      <item>Nadica Špoljarić punomoćnik sudionika u postupku Krunoslav Špoljarić i 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Formated_1">
      <item>Financijska agencija - Područni centar Varaždin</item>
      <item>ERSTE&amp;STEIERMÄRKISCHE BANKA dioničko društvo</item>
      <item>Krunoslav Špoljarić punomoćnik sudionika u postupku Krunoslav Špoljarić i Nadica Špoljarić</item>
      <item>Nadica Špoljarić punomoćnik sudionika u postupku Krunoslav Špoljarić i 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Formated>
  <DomainObject.Predmet.OstaliListFormatedOIB>
    <izvorni_sadrzaj>
      <item>Financijska agencija - Područni centar Varaždin, OIB 85821130368</item>
      <item>ERSTE&amp;STEIERMÄRKISCHE BANKA dioničko društvo, OIB 23057039320</item>
      <item>Krunoslav Špoljarić, OIB 04356671868 punomoćnik sudionika u postupku Krunoslav Špoljarić i Nadica Špoljarić</item>
      <item>Nadica Špoljarić, OIB 46663012217 punomoćnik sudionika u postupku Krunoslav Špoljarić i Nadica Špoljarić</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FormatedOIB_1">
      <item>Financijska agencija - Područni centar Varaždin, OIB 85821130368</item>
      <item>ERSTE&amp;STEIERMÄRKISCHE BANKA dioničko društvo, OIB 23057039320</item>
      <item>Krunoslav Špoljarić, OIB 04356671868 punomoćnik sudionika u postupku Krunoslav Špoljarić i Nadica Špoljarić</item>
      <item>Nadica Špoljarić, OIB 46663012217 punomoćnik sudionika u postupku Krunoslav Špoljarić i Nadica Špoljarić</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FormatedOIB>
  <DomainObject.Predmet.OstaliListFormatedWithAdress>
    <izvorni_sadrzaj>
      <item>Financijska agencija - Područni centar Varaždin, Augusta Cesarca 2, 42000 Varaždin</item>
      <item>ERSTE&amp;STEIERMÄRKISCHE BANKA dioničko društvo, Jadranski Trg 3/a, Rijeka</item>
      <item>Krunoslav Špoljarić, S. Vukovića 8, 42000 Varaždin punomoćnik sudionika u postupku Krunoslav Špoljarić i Nadica Špoljarić</item>
      <item>Nadica Špoljarić, S. Vukovića 8, 42000 Varaždin punomoćnik sudionika u postupku Krunoslav Špoljarić i Nadica Špoljarić</item>
      <item>SANJA KRALJEK,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izvorni_sadrzaj>
    <derivirana_varijabla naziv="DomainObject.Predmet.OstaliListFormatedWithAdress_1">
      <item>Financijska agencija - Područni centar Varaždin, Augusta Cesarca 2, 42000 Varaždin</item>
      <item>ERSTE&amp;STEIERMÄRKISCHE BANKA dioničko društvo, Jadranski Trg 3/a, Rijeka</item>
      <item>Krunoslav Špoljarić, S. Vukovića 8, 42000 Varaždin punomoćnik sudionika u postupku Krunoslav Špoljarić i Nadica Špoljarić</item>
      <item>Nadica Špoljarić, S. Vukovića 8, 42000 Varaždin punomoćnik sudionika u postupku Krunoslav Špoljarić i Nadica Špoljarić</item>
      <item>SANJA KRALJEK,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derivirana_varijabla>
  </DomainObject.Predmet.OstaliListFormatedWithAdress>
  <DomainObject.Predmet.OstaliListFormatedWithAdressOIB>
    <izvorni_sadrzaj>
      <item>Financijska agencija - Područni centar Varaždin, OIB 85821130368, Augusta Cesarca 2, 42000 Varaždin</item>
      <item>ERSTE&amp;STEIERMÄRKISCHE BANKA dioničko društvo, OIB 23057039320, Jadranski Trg 3/a, Rijeka</item>
      <item>Krunoslav Špoljarić, OIB 04356671868, S. Vukovića 8, 42000 Varaždin punomoćnik sudionika u postupku Krunoslav Špoljarić i Nadica Špoljarić</item>
      <item>Nadica Špoljarić, OIB 46663012217, S. Vukovića 8, 42000 Varaždin punomoćnik sudionika u postupku Krunoslav Špoljarić i Nadica Špoljarić</item>
      <item>SANJA KRALJEK, OIB 44015522626,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izvorni_sadrzaj>
    <derivirana_varijabla naziv="DomainObject.Predmet.OstaliListFormatedWithAdressOIB_1">
      <item>Financijska agencija - Područni centar Varaždin, OIB 85821130368, Augusta Cesarca 2, 42000 Varaždin</item>
      <item>ERSTE&amp;STEIERMÄRKISCHE BANKA dioničko društvo, OIB 23057039320, Jadranski Trg 3/a, Rijeka</item>
      <item>Krunoslav Špoljarić, OIB 04356671868, S. Vukovića 8, 42000 Varaždin punomoćnik sudionika u postupku Krunoslav Špoljarić i Nadica Špoljarić</item>
      <item>Nadica Špoljarić, OIB 46663012217, S. Vukovića 8, 42000 Varaždin punomoćnik sudionika u postupku Krunoslav Špoljarić i Nadica Špoljarić</item>
      <item>SANJA KRALJEK, OIB 44015522626,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derivirana_varijabla>
  </DomainObject.Predmet.OstaliListFormatedWithAdressOIB>
  <DomainObject.Predmet.OstaliListNazivFormated>
    <izvorni_sadrzaj>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NazivFormated_1">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NazivFormated>
  <DomainObject.Predmet.OstaliListNazivFormatedOIB>
    <izvorni_sadrzaj>
      <item>Financijska agencija - Područni centar Varaždin, OIB 85821130368</item>
      <item>ERSTE&amp;STEIERMÄRKISCHE BANKA dioničko društvo, OIB 23057039320</item>
      <item>Krunoslav Špoljarić, OIB 04356671868</item>
      <item>Nadica Špoljarić, OIB 46663012217</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NazivFormatedOIB_1">
      <item>Financijska agencija - Područni centar Varaždin, OIB 85821130368</item>
      <item>ERSTE&amp;STEIERMÄRKISCHE BANKA dioničko društvo, OIB 23057039320</item>
      <item>Krunoslav Špoljarić, OIB 04356671868</item>
      <item>Nadica Špoljarić, OIB 46663012217</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St-308/2012-89</izvorni_sadrzaj>
    <derivirana_varijabla naziv="DomainObject.PoslovniBrojDokumenta_1">St-308/2012-89</derivirana_varijabla>
  </DomainObject.PoslovniBrojDokumenta>
  <DomainObject.Predmet.StrankaIDrugi>
    <izvorni_sadrzaj>ANITA REP</izvorni_sadrzaj>
    <derivirana_varijabla naziv="DomainObject.Predmet.StrankaIDrugi_1">ANITA REP</derivirana_varijabla>
  </DomainObject.Predmet.StrankaIDrugi>
  <DomainObject.Predmet.ProtustrankaIDrugi>
    <izvorni_sadrzaj>Krunoslav Špoljarić i Nadica Špoljarić</izvorni_sadrzaj>
    <derivirana_varijabla naziv="DomainObject.Predmet.ProtustrankaIDrugi_1">Krunoslav Špoljarić i Nadica Špoljarić</derivirana_varijabla>
  </DomainObject.Predmet.ProtustrankaIDrugi>
  <DomainObject.Predmet.StrankaIDrugiAdressOIB>
    <izvorni_sadrzaj>ANITA REP, Šemovec, Koprivnička 47, 42202 Trnovec Bartolovečki</izvorni_sadrzaj>
    <derivirana_varijabla naziv="DomainObject.Predmet.StrankaIDrugiAdressOIB_1">ANITA REP, Šemovec, Koprivnička 47, 42202 Trnovec Bartolovečki</derivirana_varijabla>
  </DomainObject.Predmet.StrankaIDrugiAdressOIB>
  <DomainObject.Predmet.ProtustrankaIDrugiAdressOIB>
    <izvorni_sadrzaj>Krunoslav Špoljarić i Nadica Špoljarić, OIB 04356671868, Kučanska 20, 42000 Varaždin</izvorni_sadrzaj>
    <derivirana_varijabla naziv="DomainObject.Predmet.ProtustrankaIDrugiAdressOIB_1">Krunoslav Špoljarić i Nadica Špoljarić, OIB 04356671868, Kučanska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REP</item>
      <item>Krunoslav Špoljarić i Nadica Špoljarić</item>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SudioniciListNaziv_1">
      <item>ANITA REP</item>
      <item>Krunoslav Špoljarić i Nadica Špoljarić</item>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SudioniciListNaziv>
  <DomainObject.Predmet.SudioniciListAdressOIB>
    <izvorni_sadrzaj>
      <item>ANITA REP, Šemovec, Koprivnička 47,42202 Trnovec Bartolovečki</item>
      <item>Krunoslav Špoljarić i Nadica Špoljarić, OIB 04356671868, Kučanska 20,42000 Varaždin</item>
      <item>Financijska agencija - Područni centar Varaždin, OIB 85821130368, Augusta Cesarca 2,42000 Varaždin</item>
      <item>ERSTE&amp;STEIERMÄRKISCHE BANKA dioničko društvo, OIB 23057039320, Jadranski Trg 3/a,Rijeka</item>
      <item>Krunoslav Špoljarić, OIB 04356671868, S. Vukovića 8,42000 Varaždin</item>
      <item>Nadica Špoljarić, OIB 46663012217, S. Vukovića 8,42000 Varaždin</item>
      <item>SANJA KRALJEK, OIB 44015522626, Kralja Tomislava br. 14.,40000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5,42000 Varaždin</item>
    </izvorni_sadrzaj>
    <derivirana_varijabla naziv="DomainObject.Predmet.SudioniciListAdressOIB_1">
      <item>ANITA REP, Šemovec, Koprivnička 47,42202 Trnovec Bartolovečki</item>
      <item>Krunoslav Špoljarić i Nadica Špoljarić, OIB 04356671868, Kučanska 20,42000 Varaždin</item>
      <item>Financijska agencija - Područni centar Varaždin, OIB 85821130368, Augusta Cesarca 2,42000 Varaždin</item>
      <item>ERSTE&amp;STEIERMÄRKISCHE BANKA dioničko društvo, OIB 23057039320, Jadranski Trg 3/a,Rijeka</item>
      <item>Krunoslav Špoljarić, OIB 04356671868, S. Vukovića 8,42000 Varaždin</item>
      <item>Nadica Špoljarić, OIB 46663012217, S. Vukovića 8,42000 Varaždin</item>
      <item>SANJA KRALJEK, OIB 44015522626, Kralja Tomislava br. 14.,40000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FC8FA-A666-4A7B-B3D6-926AF51569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318</properties:Words>
  <properties:Characters>1775</properties:Characters>
  <properties:Lines>81</properties:Lines>
  <properties:Paragraphs>32</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2016-04-11T10:16:00Z</cp:lastPrinted>
  <dcterms:modified xmlns:xsi="http://www.w3.org/2001/XMLSchema-instance" xsi:type="dcterms:W3CDTF">2016-04-11T10:17:00Z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St-308/2012-89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