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439" w14:paraId="676343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BD1BA0" w:rsidP="00BD1BA0" w:rsidR="00BD1BA0">
      <w:pPr>
        <w:ind w:firstLine="360"/>
        <w:jc w:val="right"/>
        <w:rPr>
          <w:shd w:fill="F8F8F8" w:color="auto" w:val="clear"/>
        </w:rPr>
      </w:pPr>
      <w:r w:rsidRPr="009C3BCE">
        <w:rPr>
          <w:shd w:fill="F8F8F8" w:color="auto" w:val="clear"/>
        </w:rPr>
        <w:t>MARTINA TRANPA</w:t>
      </w:r>
    </w:p>
    <w:p w:rsidRDefault="00BD1BA0" w:rsidP="00BD1BA0" w:rsidR="00BC5F65">
      <w:pPr>
        <w:ind w:firstLine="360"/>
        <w:jc w:val="right"/>
      </w:pPr>
      <w:r w:rsidRPr="009C3BCE">
        <w:t xml:space="preserve"> L</w:t>
      </w:r>
      <w:r w:rsidR="008B6D79">
        <w:t>a</w:t>
      </w:r>
      <w:r w:rsidRPr="009C3BCE">
        <w:t>ginjina 31</w:t>
      </w:r>
    </w:p>
    <w:p w:rsidRDefault="00BD1BA0" w:rsidP="00BD1BA0" w:rsidR="00BD1BA0">
      <w:pPr>
        <w:ind w:firstLine="360"/>
        <w:jc w:val="right"/>
      </w:pPr>
      <w:r>
        <w:t>RIJEKA</w:t>
      </w:r>
    </w:p>
    <w:p w:rsidRDefault="00BD1BA0" w:rsidP="00BD1BA0" w:rsidR="00BD1BA0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BB7195">
        <w:t>415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BB7195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D1BA0">
        <w:t>SUPER MARIO j.d.o.o., Biočić, Vucelje i Bodrožiči 12,</w:t>
      </w:r>
      <w:r w:rsidR="00BD1BA0" w:rsidRPr="007A679F">
        <w:t xml:space="preserve"> OIB: </w:t>
      </w:r>
      <w:r w:rsidR="00BD1BA0">
        <w:t>55788036318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BB7195">
        <w:t>11,10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BB7195">
        <w:t>11,12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4321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BB7195">
      <w:t>415</w:t>
    </w:r>
    <w:r w:rsidR="0053063B">
      <w:t>/1</w:t>
    </w:r>
    <w:r w:rsidR="00BE7BE4">
      <w:t>6</w:t>
    </w:r>
    <w:r w:rsidR="0053063B">
      <w:t>-</w:t>
    </w:r>
    <w:r w:rsidR="00BB7195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3E2C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B6D79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B7195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2723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3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E2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E2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E2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3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E2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E2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E2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18B82-5C5C-4E20-B7B7-82EA2E67D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956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2016-03-29T08:46:00Z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2016-03-30T09:40:00Z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