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7ec1" w14:paraId="73b7ec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14</w:t>
      </w:r>
      <w:r w:rsidR="00935BA8">
        <w:rPr>
          <w:b/>
        </w:rPr>
        <w:t>98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935BA8">
        <w:rPr>
          <w:b/>
        </w:rPr>
        <w:t>"TURISTIČKA DRUŽBA ČIGOČ", Čigoč, Čigoč 44, OIB: 89343095507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935BA8">
        <w:rPr>
          <w:b/>
        </w:rPr>
        <w:t>"TURISTIČKA DRUŽBA ČIGOČ", Čigoč, Čigoč 44, OIB: 89343095507</w:t>
      </w:r>
      <w:r w:rsidR="00F7278D">
        <w:t xml:space="preserve">, iznosi </w:t>
      </w:r>
      <w:r w:rsidR="00935BA8">
        <w:rPr>
          <w:b/>
        </w:rPr>
        <w:t>1.502,29</w:t>
      </w:r>
      <w:r w:rsidR="00831B62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 xml:space="preserve">dužnika </w:t>
      </w:r>
      <w:r w:rsidR="002936E8">
        <w:rPr>
          <w:b/>
        </w:rPr>
        <w:t>Zvonko Rastovac</w:t>
      </w:r>
      <w:r w:rsidR="00936874" w:rsidRPr="00D76AAC">
        <w:rPr>
          <w:b/>
        </w:rPr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831B62">
        <w:rPr>
          <w:b/>
        </w:rPr>
        <w:t>4</w:t>
      </w:r>
      <w:r w:rsidR="00935BA8">
        <w:rPr>
          <w:b/>
        </w:rPr>
        <w:t>98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FA6067">
        <w:t>3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C1A" w:rsidR="00A11C1A">
      <w:r>
        <w:separator/>
      </w:r>
    </w:p>
  </w:endnote>
  <w:endnote w:id="0" w:type="continuationSeparator">
    <w:p w:rsidRDefault="00A11C1A" w:rsidR="00A11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C1A" w:rsidR="00A11C1A">
      <w:r>
        <w:separator/>
      </w:r>
    </w:p>
  </w:footnote>
  <w:footnote w:id="0" w:type="continuationSeparator">
    <w:p w:rsidRDefault="00A11C1A" w:rsidR="00A11C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936E8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B3CB8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5E66FD"/>
    <w:rsid w:val="00613D0A"/>
    <w:rsid w:val="006207DD"/>
    <w:rsid w:val="00627A10"/>
    <w:rsid w:val="00632865"/>
    <w:rsid w:val="00633654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11C1A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26A4"/>
    <w:rsid w:val="00D745AC"/>
    <w:rsid w:val="00D76AAC"/>
    <w:rsid w:val="00D77EA4"/>
    <w:rsid w:val="00D97782"/>
    <w:rsid w:val="00DA146A"/>
    <w:rsid w:val="00DA4636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St-1498/2016-3</izvorni_sadrzaj>
    <derivirana_varijabla naziv="DomainObject.Oznaka_1">St-1498/2016-3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Sz</izvorni_sadrzaj>
    <derivirana_varijabla naziv="DomainObject.Predmet.Opis_1">Članak 444.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St-1498/2016</izvorni_sadrzaj>
    <derivirana_varijabla naziv="DomainObject.Predmet.OznakaBroj_1">St-1498/2016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TURISTIČKA DRUŽBA ČIGOČ</izvorni_sadrzaj>
    <derivirana_varijabla naziv="DomainObject.Predmet.ProtustrankaFormated_1">  TURISTIČKA DRUŽBA ČIGOČ</derivirana_varijabla>
  </DomainObject.Predmet.ProtustrankaFormated>
  <DomainObject.Predmet.ProtustrankaFormatedOIB>
    <izvorni_sadrzaj>  TURISTIČKA DRUŽBA ČIGOČ, OIB 89343095507</izvorni_sadrzaj>
    <derivirana_varijabla naziv="DomainObject.Predmet.ProtustrankaFormatedOIB_1">  TURISTIČKA DRUŽBA ČIGOČ, OIB 89343095507</derivirana_varijabla>
  </DomainObject.Predmet.ProtustrankaFormatedOIB>
  <DomainObject.Predmet.ProtustrankaFormatedWithAdress>
    <izvorni_sadrzaj> TURISTIČKA DRUŽBA ČIGOČ, Čigoč 44, 44203 Čigoč</izvorni_sadrzaj>
    <derivirana_varijabla naziv="DomainObject.Predmet.ProtustrankaFormatedWithAdress_1"> TURISTIČKA DRUŽBA ČIGOČ, Čigoč 44, 44203 Čigoč</derivirana_varijabla>
  </DomainObject.Predmet.ProtustrankaFormatedWithAdress>
  <DomainObject.Predmet.ProtustrankaFormatedWithAdressOIB>
    <izvorni_sadrzaj> TURISTIČKA DRUŽBA ČIGOČ, OIB 89343095507, Čigoč 44, 44203 Čigoč</izvorni_sadrzaj>
    <derivirana_varijabla naziv="DomainObject.Predmet.ProtustrankaFormatedWithAdressOIB_1"> TURISTIČKA DRUŽBA ČIGOČ, OIB 89343095507, Čigoč 44, 44203 Čigoč</derivirana_varijabla>
  </DomainObject.Predmet.ProtustrankaFormatedWithAdressOIB>
  <DomainObject.Predmet.ProtustrankaWithAdress>
    <izvorni_sadrzaj>TURISTIČKA DRUŽBA ČIGOČ Čigoč 44, 44203 Čigoč</izvorni_sadrzaj>
    <derivirana_varijabla naziv="DomainObject.Predmet.ProtustrankaWithAdress_1">TURISTIČKA DRUŽBA ČIGOČ Čigoč 44, 44203 Čigoč</derivirana_varijabla>
  </DomainObject.Predmet.ProtustrankaWithAdress>
  <DomainObject.Predmet.ProtustrankaWithAdressOIB>
    <izvorni_sadrzaj>TURISTIČKA DRUŽBA ČIGOČ, OIB 89343095507, Čigoč 44, 44203 Čigoč</izvorni_sadrzaj>
    <derivirana_varijabla naziv="DomainObject.Predmet.ProtustrankaWithAdressOIB_1">TURISTIČKA DRUŽBA ČIGOČ, OIB 89343095507, Čigoč 44, 44203 Čigoč</derivirana_varijabla>
  </DomainObject.Predmet.ProtustrankaWithAdressOIB>
  <DomainObject.Predmet.ProtustrankaNazivFormated>
    <izvorni_sadrzaj>TURISTIČKA DRUŽBA ČIGOČ</izvorni_sadrzaj>
    <derivirana_varijabla naziv="DomainObject.Predmet.ProtustrankaNazivFormated_1">TURISTIČKA DRUŽBA ČIGOČ</derivirana_varijabla>
  </DomainObject.Predmet.ProtustrankaNazivFormated>
  <DomainObject.Predmet.ProtustrankaNazivFormatedOIB>
    <izvorni_sadrzaj>TURISTIČKA DRUŽBA ČIGOČ, OIB 89343095507</izvorni_sadrzaj>
    <derivirana_varijabla naziv="DomainObject.Predmet.ProtustrankaNazivFormatedOIB_1">TURISTIČKA DRUŽBA ČIGOČ, OIB 89343095507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1502.29</izvorni_sadrzaj>
    <derivirana_varijabla naziv="DomainObject.Predmet.TrenutnaVrijednost_1">1502.29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TURISTIČKA DRUŽBA ČIGOČ</item>
    </izvorni_sadrzaj>
    <derivirana_varijabla naziv="DomainObject.Predmet.ProtuStrankaListFormated_1">
      <item>TURISTIČKA DRUŽBA ČIGOČ</item>
    </derivirana_varijabla>
  </DomainObject.Predmet.ProtuStrankaListFormated>
  <DomainObject.Predmet.ProtuStrankaListFormatedOIB>
    <izvorni_sadrzaj>
      <item>TURISTIČKA DRUŽBA ČIGOČ, OIB 89343095507</item>
    </izvorni_sadrzaj>
    <derivirana_varijabla naziv="DomainObject.Predmet.ProtuStrankaListFormatedOIB_1">
      <item>TURISTIČKA DRUŽBA ČIGOČ, OIB 89343095507</item>
    </derivirana_varijabla>
  </DomainObject.Predmet.ProtuStrankaListFormatedOIB>
  <DomainObject.Predmet.ProtuStrankaListFormatedWithAdress>
    <izvorni_sadrzaj>
      <item>TURISTIČKA DRUŽBA ČIGOČ, Čigoč 44, 44203 Čigoč</item>
    </izvorni_sadrzaj>
    <derivirana_varijabla naziv="DomainObject.Predmet.ProtuStrankaListFormatedWithAdress_1">
      <item>TURISTIČKA DRUŽBA ČIGOČ, Čigoč 44, 44203 Čigoč</item>
    </derivirana_varijabla>
  </DomainObject.Predmet.ProtuStrankaListFormatedWithAdress>
  <DomainObject.Predmet.ProtuStrankaListFormatedWithAdressOIB>
    <izvorni_sadrzaj>
      <item>TURISTIČKA DRUŽBA ČIGOČ, OIB 89343095507, Čigoč 44, 44203 Čigoč</item>
    </izvorni_sadrzaj>
    <derivirana_varijabla naziv="DomainObject.Predmet.ProtuStrankaListFormatedWithAdressOIB_1">
      <item>TURISTIČKA DRUŽBA ČIGOČ, OIB 89343095507, Čigoč 44, 44203 Čigoč</item>
    </derivirana_varijabla>
  </DomainObject.Predmet.ProtuStrankaListFormatedWithAdressOIB>
  <DomainObject.Predmet.ProtuStrankaListNazivFormated>
    <izvorni_sadrzaj>
      <item>TURISTIČKA DRUŽBA ČIGOČ</item>
    </izvorni_sadrzaj>
    <derivirana_varijabla naziv="DomainObject.Predmet.ProtuStrankaListNazivFormated_1">
      <item>TURISTIČKA DRUŽBA ČIGOČ</item>
    </derivirana_varijabla>
  </DomainObject.Predmet.ProtuStrankaListNazivFormated>
  <DomainObject.Predmet.ProtuStrankaListNazivFormatedOIB>
    <izvorni_sadrzaj>
      <item>TURISTIČKA DRUŽBA ČIGOČ, OIB 89343095507</item>
    </izvorni_sadrzaj>
    <derivirana_varijabla naziv="DomainObject.Predmet.ProtuStrankaListNazivFormatedOIB_1">
      <item>TURISTIČKA DRUŽBA ČIGOČ, OIB 89343095507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St-1498/2016-3</izvorni_sadrzaj>
    <derivirana_varijabla naziv="DomainObject.PoslovniBrojDokumenta_1">St-1498/2016-3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TURISTIČKA DRUŽBA ČIGOČ</izvorni_sadrzaj>
    <derivirana_varijabla naziv="DomainObject.Predmet.ProtustrankaIDrugi_1">TURISTIČKA DRUŽBA ČIGOČ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TURISTIČKA DRUŽBA ČIGOČ, OIB 89343095507, Čigoč 44, 44203 Čigoč</izvorni_sadrzaj>
    <derivirana_varijabla naziv="DomainObject.Predmet.ProtustrankaIDrugiAdressOIB_1">TURISTIČKA DRUŽBA ČIGOČ, OIB 89343095507, Čigoč 44, 44203 Čigoč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TURISTIČKA DRUŽBA ČIGOČ</item>
      <item>FINA Regionalni centar Zagreb</item>
    </izvorni_sadrzaj>
    <derivirana_varijabla naziv="DomainObject.Predmet.SudioniciListNaziv_1">
      <item>TURISTIČKA DRUŽBA ČIGOČ</item>
      <item>FINA Regionalni centar Zagreb</item>
    </derivirana_varijabla>
  </DomainObject.Predmet.SudioniciListNaziv>
  <DomainObject.Predmet.SudioniciListAdressOIB>
    <izvorni_sadrzaj>
      <item>TURISTIČKA DRUŽBA ČIGOČ, OIB 89343095507, Čigoč 44,44203 Čigoč</item>
      <item>FINA Regionalni centar Zagreb, OIB 85821130368, Trg svibanjskih žrtava 1995.br 1,10000 Zagreb</item>
    </izvorni_sadrzaj>
    <derivirana_varijabla naziv="DomainObject.Predmet.SudioniciListAdressOIB_1">
      <item>TURISTIČKA DRUŽBA ČIGOČ, OIB 89343095507, Čigoč 44,44203 Čigoč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89343095507</item>
      <item>, OIB 85821130368</item>
    </izvorni_sadrzaj>
    <derivirana_varijabla naziv="DomainObject.Predmet.SudioniciListNazivOIB_1">
      <item>, OIB 89343095507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1962</properties:Characters>
  <properties:Lines>58</properties:Lines>
  <properties:Paragraphs>18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2016-06-23T06:25:00Z</cp:lastPrinted>
  <dcterms:modified xmlns:xsi="http://www.w3.org/2001/XMLSchema-instance" xsi:type="dcterms:W3CDTF">2016-06-23T06:25:00Z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St-1498/2016-3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