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f267" w14:paraId="6dbf267" w:rsidRDefault="00012EF5" w:rsidP="007F2409" w:rsidR="00012EF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8F27CC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B0C7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012EF5" w:rsidP="00D4710A" w:rsidR="00012EF5" w:rsidRPr="008F27CC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5174C2" w:rsidRPr="005174C2">
        <w:rPr>
          <w:rFonts w:hAnsi="Times New Roman" w:ascii="Times New Roman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257943" w:rsidRPr="00257943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012EF5">
        <w:rPr>
          <w:rFonts w:hAnsi="Times New Roman" w:ascii="Times New Roman"/>
        </w:rPr>
        <w:t>10</w:t>
      </w:r>
      <w:r w:rsidR="00257943">
        <w:rPr>
          <w:rFonts w:hAnsi="Times New Roman" w:ascii="Times New Roman"/>
        </w:rPr>
        <w:t>. studenog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4C2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 xml:space="preserve">Privremenom stečajnom upravitelju </w:t>
      </w:r>
      <w:r w:rsidR="00257943" w:rsidRPr="00257943">
        <w:rPr>
          <w:rFonts w:hAnsi="Times New Roman" w:ascii="Times New Roman"/>
        </w:rPr>
        <w:t>SAMAC</w:t>
      </w:r>
      <w:r w:rsidR="00257943">
        <w:rPr>
          <w:rFonts w:hAnsi="Times New Roman" w:ascii="Times New Roman"/>
        </w:rPr>
        <w:t xml:space="preserve"> </w:t>
      </w:r>
      <w:r w:rsidR="00257943" w:rsidRPr="00257943">
        <w:rPr>
          <w:rFonts w:hAnsi="Times New Roman" w:ascii="Times New Roman"/>
        </w:rPr>
        <w:t xml:space="preserve">IVANU, OIB: 811441078908, iz Zagreba, Hrgovići 97.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257943">
        <w:rPr>
          <w:rFonts w:hAnsi="Times New Roman" w:ascii="Times New Roman"/>
        </w:rPr>
        <w:t>vog suda, posl.br. gornji, od 13</w:t>
      </w:r>
      <w:r w:rsidRPr="0051708E">
        <w:rPr>
          <w:rFonts w:hAnsi="Times New Roman" w:ascii="Times New Roman"/>
        </w:rPr>
        <w:t xml:space="preserve">. veljače 2017., pokrenut je postupak radi utvrđivanja uvjeta za otvaranje stečajnog postupka (prethodni postupak) nad dužnikom </w:t>
      </w:r>
      <w:r w:rsidR="00257943" w:rsidRPr="00257943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</w:t>
      </w:r>
      <w:r w:rsidR="0073250A">
        <w:rPr>
          <w:rFonts w:hAnsi="Times New Roman" w:ascii="Times New Roman"/>
        </w:rPr>
        <w:t>em ovog suda, broj gornji, od 24</w:t>
      </w:r>
      <w:r w:rsidRPr="0051708E">
        <w:rPr>
          <w:rFonts w:hAnsi="Times New Roman" w:ascii="Times New Roman"/>
        </w:rPr>
        <w:t xml:space="preserve">. </w:t>
      </w:r>
      <w:r w:rsidR="0073250A">
        <w:rPr>
          <w:rFonts w:hAnsi="Times New Roman" w:ascii="Times New Roman"/>
        </w:rPr>
        <w:t>travnja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</w:t>
      </w:r>
      <w:r w:rsidRPr="0051708E">
        <w:rPr>
          <w:rFonts w:hAnsi="Times New Roman" w:ascii="Times New Roman"/>
        </w:rPr>
        <w:lastRenderedPageBreak/>
        <w:t>dokumentaciju dužnika, utvrđenje imovine i njene vrijednosti te obveza stečajnog dužnika, analizu poslovanja,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</w:t>
      </w:r>
      <w:r w:rsidR="003E3486">
        <w:rPr>
          <w:rFonts w:hAnsi="Times New Roman" w:ascii="Times New Roman"/>
        </w:rPr>
        <w:t xml:space="preserve">, </w:t>
      </w:r>
      <w:r w:rsidR="00012EF5">
        <w:rPr>
          <w:rFonts w:hAnsi="Times New Roman" w:ascii="Times New Roman"/>
        </w:rPr>
        <w:t>10</w:t>
      </w:r>
      <w:r w:rsidR="0073250A">
        <w:rPr>
          <w:rFonts w:hAnsi="Times New Roman" w:ascii="Times New Roman"/>
        </w:rPr>
        <w:t>. studenog 2017.</w:t>
      </w:r>
      <w:r w:rsidRPr="0051708E">
        <w:rPr>
          <w:rFonts w:hAnsi="Times New Roman" w:ascii="Times New Roman"/>
        </w:rPr>
        <w:t xml:space="preserve">.g.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012EF5" w:rsidR="0051708E" w:rsidRPr="0051708E">
      <w:pPr>
        <w:jc w:val="right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</w:t>
      </w:r>
      <w:r w:rsidR="00012EF5">
        <w:rPr>
          <w:rFonts w:hAnsi="Times New Roman" w:ascii="Times New Roman"/>
        </w:rPr>
        <w:t>SUDAC:</w:t>
      </w:r>
    </w:p>
    <w:p w:rsidRDefault="0051708E" w:rsidP="00E53D3D" w:rsidR="00012EF5">
      <w:pPr>
        <w:pStyle w:val="Uvuenotijeloteksta"/>
        <w:ind w:firstLine="141" w:left="1983"/>
        <w:jc w:val="right"/>
      </w:pPr>
      <w:r w:rsidRPr="0051708E">
        <w:tab/>
      </w:r>
      <w:r w:rsidRPr="0051708E">
        <w:tab/>
      </w:r>
      <w:r w:rsidRPr="0051708E">
        <w:tab/>
      </w:r>
      <w:r w:rsidRPr="0051708E">
        <w:tab/>
        <w:t>Vesna Sremac Šoštar</w:t>
      </w:r>
      <w:r w:rsidR="00012EF5">
        <w:t>,v.r.</w:t>
      </w:r>
    </w:p>
    <w:p w:rsidRDefault="00012EF5" w:rsidP="00D338FD" w:rsidR="00012EF5">
      <w:pPr>
        <w:pStyle w:val="Uvuenotijeloteksta"/>
        <w:ind w:firstLine="141" w:left="1983"/>
        <w:jc w:val="right"/>
      </w:pPr>
      <w:r>
        <w:t>Za točnost otpravka</w:t>
      </w:r>
    </w:p>
    <w:p w:rsidRDefault="00012EF5" w:rsidP="00012EF5" w:rsidR="0051708E" w:rsidRPr="00012EF5">
      <w:pPr>
        <w:jc w:val="right"/>
        <w:rPr>
          <w:rFonts w:hAnsi="Times New Roman" w:ascii="Times New Roman"/>
        </w:rPr>
      </w:pPr>
      <w:r w:rsidRPr="00012EF5">
        <w:rPr>
          <w:rFonts w:hAnsi="Times New Roman" w:ascii="Times New Roman"/>
        </w:rPr>
        <w:t>Matea Bizjak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708E" w:rsidR="00B670B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12EF5" w:rsidR="00630958" w:rsidRPr="008F27C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09B" w:rsidR="009A209B">
      <w:r>
        <w:separator/>
      </w:r>
    </w:p>
  </w:endnote>
  <w:endnote w:id="0" w:type="continuationSeparator">
    <w:p w:rsidRDefault="009A209B" w:rsidR="009A2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09B" w:rsidR="009A209B">
      <w:r>
        <w:separator/>
      </w:r>
    </w:p>
  </w:footnote>
  <w:footnote w:id="0" w:type="continuationSeparator">
    <w:p w:rsidRDefault="009A209B" w:rsidR="009A2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012EF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012EF5">
      <w:rPr>
        <w:rStyle w:val="Brojstranice"/>
        <w:rFonts w:hAnsi="Times New Roman" w:ascii="Times New Roman"/>
      </w:rPr>
      <w:fldChar w:fldCharType="begin"/>
    </w:r>
    <w:r w:rsidRPr="00012EF5">
      <w:rPr>
        <w:rStyle w:val="Brojstranice"/>
        <w:rFonts w:hAnsi="Times New Roman" w:ascii="Times New Roman"/>
      </w:rPr>
      <w:instrText xml:space="preserve">PAGE  </w:instrText>
    </w:r>
    <w:r w:rsidRPr="00012EF5">
      <w:rPr>
        <w:rStyle w:val="Brojstranice"/>
        <w:rFonts w:hAnsi="Times New Roman" w:ascii="Times New Roman"/>
      </w:rPr>
      <w:fldChar w:fldCharType="separate"/>
    </w:r>
    <w:r w:rsidR="00873AF6">
      <w:rPr>
        <w:rStyle w:val="Brojstranice"/>
        <w:rFonts w:hAnsi="Times New Roman" w:ascii="Times New Roman"/>
        <w:noProof/>
      </w:rPr>
      <w:t>2</w:t>
    </w:r>
    <w:r w:rsidRPr="00012EF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3250A">
      <w:rPr>
        <w:rFonts w:hAnsi="Times New Roman" w:ascii="Times New Roman"/>
      </w:rPr>
      <w:t>5661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F5" w:rsidP="00012EF5" w:rsidR="00012EF5" w:rsidRPr="00012EF5">
    <w:pPr>
      <w:pStyle w:val="Zaglavlje"/>
      <w:jc w:val="right"/>
      <w:rPr>
        <w:rFonts w:hAnsi="Times New Roman" w:ascii="Times New Roman"/>
      </w:rPr>
    </w:pPr>
    <w:r w:rsidRPr="00012EF5">
      <w:rPr>
        <w:rFonts w:hAnsi="Times New Roman" w:ascii="Times New Roman"/>
      </w:rPr>
      <w:t>48.St-5661/16</w:t>
    </w:r>
  </w:p>
  <w:p w:rsidRDefault="00012EF5" w:rsidR="00012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F564C6"/>
    <w:multiLevelType w:val="hybridMultilevel"/>
    <w:tmpl w:val="82D2404A"/>
    <w:lvl w:tplc="3300123A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2EF5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E5A49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3AF6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12EF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12EF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12EF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12EF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12EF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12EF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5661</izvorni_sadrzaj>
    <derivirana_varijabla naziv="DomainObject.Predmet.Broj_1">5661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2017.</izvorni_sadrzaj>
    <derivirana_varijabla naziv="DomainObject.Predmet.DatumRjesavanja_1">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St-5661/2016</izvorni_sadrzaj>
    <derivirana_varijabla naziv="DomainObject.Predmet.OznakaBroj_1">St-5661/2016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PETRINJA jednostavno društvo s ograničenom odgovornošću za trgovinu i preradu zastupanog po punomoćniku DINKO RADUČEVIĆ</izvorni_sadrzaj>
    <derivirana_varijabla naziv="DomainObject.Predmet.ProtustrankaFormated_1">  MARIA PETRINJA jednostavno društvo s ograničenom odgovornošću za trgovinu i preradu zastupanog po punomoćniku DINKO RADUČEVIĆ</derivirana_varijabla>
  </DomainObject.Predmet.ProtustrankaFormated>
  <DomainObject.Predmet.ProtustrankaFormatedOIB>
    <izvorni_sadrzaj>  MARIA PETRINJA jednostavno društvo s ograničenom odgovornošću za trgovinu i preradu, OIB 76395311610 zastupanog po punomoćniku DINKO RADUČEVIĆ</izvorni_sadrzaj>
    <derivirana_varijabla naziv="DomainObject.Predmet.ProtustrankaFormatedOIB_1">  MARIA PETRINJA jednostavno društvo s ograničenom odgovornošću za trgovinu i preradu, OIB 76395311610 zastupanog po punomoćniku DINKO RADUČEVIĆ</derivirana_varijabla>
  </DomainObject.Predmet.ProtustrankaFormatedOIB>
  <DomainObject.Predmet.ProtustrankaFormatedWithAdress>
    <izvorni_sadrzaj> MARIA PETRINJA jednostavno društvo s ograničenom odgovornošću za trgovinu i preradu, Hrastovica 117, 44250 Hrastovica zastupanog po punomoćniku DINKO RADUČEVIĆ</izvorni_sadrzaj>
    <derivirana_varijabla naziv="DomainObject.Predmet.ProtustrankaFormatedWithAdress_1"> MARIA PETRINJA jednostavno društvo s ograničenom odgovornošću za trgovinu i preradu, Hrastovica 117, 44250 Hrastovica zastupanog po punomoćniku DINKO RADUČEVIĆ</derivirana_varijabla>
  </DomainObject.Predmet.ProtustrankaFormatedWithAdress>
  <DomainObject.Predmet.ProtustrankaFormatedWithAdressOIB>
    <izvorni_sadrzaj> MARIA PETRINJA jednostavno društvo s ograničenom odgovornošću za trgovinu i preradu, OIB 76395311610, Hrastovica 117, 44250 Hrastovica zastupanog po punomoćniku DINKO RADUČEVIĆ</izvorni_sadrzaj>
    <derivirana_varijabla naziv="DomainObject.Predmet.ProtustrankaFormatedWithAdressOIB_1"> MARIA PETRINJA jednostavno društvo s ograničenom odgovornošću za trgovinu i preradu, OIB 76395311610, Hrastovica 117, 44250 Hrastovica zastupanog po punomoćniku DINKO RADUČEVIĆ</derivirana_varijabla>
  </DomainObject.Predmet.ProtustrankaFormatedWithAdressOIB>
  <DomainObject.Predmet.ProtustrankaWithAdress>
    <izvorni_sadrzaj>MARIA PETRINJA jednostavno društvo s ograničenom odgovornošću za trgovinu i preradu Hrastovica 117, 44250 Hrastovica</izvorni_sadrzaj>
    <derivirana_varijabla naziv="DomainObject.Predmet.ProtustrankaWithAdress_1">MARIA PETRINJA jednostavno društvo s ograničenom odgovornošću za trgovinu i preradu Hrastovica 117, 44250 Hrastovica</derivirana_varijabla>
  </DomainObject.Predmet.ProtustrankaWithAdress>
  <DomainObject.Predmet.ProtustrankaWithAdressOIB>
    <izvorni_sadrzaj>MARIA PETRINJA jednostavno društvo s ograničenom odgovornošću za trgovinu i preradu, OIB 76395311610, Hrastovica 117, 44250 Hrastovica</izvorni_sadrzaj>
    <derivirana_varijabla naziv="DomainObject.Predmet.ProtustrankaWithAdressOIB_1">MARIA PETRINJA jednostavno društvo s ograničenom odgovornošću za trgovinu i preradu, OIB 76395311610, Hrastovica 117, 44250 Hrastovica</derivirana_varijabla>
  </DomainObject.Predmet.ProtustrankaWithAdressOIB>
  <DomainObject.Predmet.ProtustrankaNazivFormated>
    <izvorni_sadrzaj>MARIA PETRINJA jednostavno društvo s ograničenom odgovornošću za trgovinu i preradu</izvorni_sadrzaj>
    <derivirana_varijabla naziv="DomainObject.Predmet.ProtustrankaNazivFormated_1">MARIA PETRINJA jednostavno društvo s ograničenom odgovornošću za trgovinu i preradu</derivirana_varijabla>
  </DomainObject.Predmet.ProtustrankaNazivFormated>
  <DomainObject.Predmet.ProtustrankaNazivFormatedOIB>
    <izvorni_sadrzaj>MARIA PETRINJA jednostavno društvo s ograničenom odgovornošću za trgovinu i preradu, OIB 76395311610</izvorni_sadrzaj>
    <derivirana_varijabla naziv="DomainObject.Predmet.ProtustrankaNazivFormatedOIB_1">MARIA PETRINJA jednostavno društvo s ograničenom odgovornošću za trgovinu i preradu, OIB 76395311610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MARIA PETRINJA jednostavno društvo s ograničenom odgovornošću za trgovinu i preradu zastupanog po punomoćniku DINKO RADUČEVIĆ</item>
    </izvorni_sadrzaj>
    <derivirana_varijabla naziv="DomainObject.Predmet.ProtuStrankaListFormated_1">
      <item>MARIA PETRINJA jednostavno društvo s ograničenom odgovornošću za trgovinu i preradu zastupanog po punomoćniku DINKO RADUČEVIĆ</item>
    </derivirana_varijabla>
  </DomainObject.Predmet.ProtuStrankaListFormated>
  <DomainObject.Predmet.ProtuStrankaListFormatedOIB>
    <izvorni_sadrzaj>
      <item>MARIA PETRINJA jednostavno društvo s ograničenom odgovornošću za trgovinu i preradu, OIB 76395311610 zastupanog po punomoćniku DINKO RADUČEVIĆ</item>
    </izvorni_sadrzaj>
    <derivirana_varijabla naziv="DomainObject.Predmet.ProtuStrankaListFormatedOIB_1">
      <item>MARIA PETRINJA jednostavno društvo s ograničenom odgovornošću za trgovinu i preradu, OIB 76395311610 zastupanog po punomoćniku DINKO RADUČEVIĆ</item>
    </derivirana_varijabla>
  </DomainObject.Predmet.ProtuStrankaListFormatedOIB>
  <DomainObject.Predmet.ProtuStrankaListFormatedWithAdress>
    <izvorni_sadrzaj>
      <item>MARIA PETRINJA jednostavno društvo s ograničenom odgovornošću za trgovinu i preradu, Hrastovica 117, 44250 Hrastovica zastupanog po punomoćniku DINKO RADUČEVIĆ</item>
    </izvorni_sadrzaj>
    <derivirana_varijabla naziv="DomainObject.Predmet.ProtuStrankaListFormatedWithAdress_1">
      <item>MARIA PETRINJA jednostavno društvo s ograničenom odgovornošću za trgovinu i preradu, Hrastovica 117, 44250 Hrastovica zastupanog po punomoćniku DINKO RADUČEVIĆ</item>
    </derivirana_varijabla>
  </DomainObject.Predmet.ProtuStrankaListFormatedWithAdress>
  <DomainObject.Predmet.ProtuStrankaListFormatedWithAdressOIB>
    <izvorni_sadrzaj>
      <item>MARIA PETRINJA jednostavno društvo s ograničenom odgovornošću za trgovinu i preradu, OIB 76395311610, Hrastovica 117, 44250 Hrastovica zastupanog po punomoćniku DINKO RADUČEVIĆ</item>
    </izvorni_sadrzaj>
    <derivirana_varijabla naziv="DomainObject.Predmet.ProtuStrankaListFormatedWithAdressOIB_1">
      <item>MARIA PETRINJA jednostavno društvo s ograničenom odgovornošću za trgovinu i preradu, OIB 76395311610, Hrastovica 117, 44250 Hrastovica zastupanog po punomoćniku DINKO RADUČEVIĆ</item>
    </derivirana_varijabla>
  </DomainObject.Predmet.ProtuStrankaListFormatedWithAdressOIB>
  <DomainObject.Predmet.ProtuStrankaListNazivFormated>
    <izvorni_sadrzaj>
      <item>MARIA PETRINJA jednostavno društvo s ograničenom odgovornošću za trgovinu i preradu</item>
    </izvorni_sadrzaj>
    <derivirana_varijabla naziv="DomainObject.Predmet.ProtuStrankaListNazivFormated_1">
      <item>MARIA PETRINJA jednostavno društvo s ograničenom odgovornošću za trgovinu i preradu</item>
    </derivirana_varijabla>
  </DomainObject.Predmet.ProtuStrankaListNazivFormated>
  <DomainObject.Predmet.ProtuStrankaListNazivFormatedOIB>
    <izvorni_sadrzaj>
      <item>MARIA PETRINJA jednostavno društvo s ograničenom odgovornošću za trgovinu i preradu, OIB 76395311610</item>
    </izvorni_sadrzaj>
    <derivirana_varijabla naziv="DomainObject.Predmet.ProtuStrankaListNazivFormatedOIB_1">
      <item>MARIA PETRINJA jednostavno društvo s ograničenom odgovornošću za trgovinu i preradu, OIB 76395311610</item>
    </derivirana_varijabla>
  </DomainObject.Predmet.ProtuStrankaListNazivFormatedOIB>
  <DomainObject.Predmet.OstaliListFormated>
    <izvorni_sadrzaj>
      <item>DINKO RADUČEVIĆ punomoćnik sudionika u postupku MARIA PETRINJA jednostavno društvo s ograničenom odgovornošću za trgovinu i preradu</item>
    </izvorni_sadrzaj>
    <derivirana_varijabla naziv="DomainObject.Predmet.OstaliListFormated_1">
      <item>DINKO RADUČEVIĆ punomoćnik sudionika u postupku MARIA PETRINJA jednostavno društvo s ograničenom odgovornošću za trgovinu i preradu</item>
    </derivirana_varijabla>
  </DomainObject.Predmet.OstaliListFormated>
  <DomainObject.Predmet.OstaliListFormatedOIB>
    <izvorni_sadrzaj>
      <item>DINKO RADUČEVIĆ, OIB 51246582654 punomoćnik sudionika u postupku MARIA PETRINJA jednostavno društvo s ograničenom odgovornošću za trgovinu i preradu</item>
    </izvorni_sadrzaj>
    <derivirana_varijabla naziv="DomainObject.Predmet.OstaliListFormatedOIB_1">
      <item>DINKO RADUČEVIĆ, OIB 51246582654 punomoćnik sudionika u postupku MARIA PETRINJA jednostavno društvo s ograničenom odgovornošću za trgovinu i preradu</item>
    </derivirana_varijabla>
  </DomainObject.Predmet.OstaliListFormatedOIB>
  <DomainObject.Predmet.OstaliListFormatedWithAdress>
    <izvorni_sadrzaj>
      <item>DINKO RADUČEVIĆ, Hrastovica 117, 44250 Hrastovica punomoćnik sudionika u postupku MARIA PETRINJA jednostavno društvo s ograničenom odgovornošću za trgovinu i preradu</item>
    </izvorni_sadrzaj>
    <derivirana_varijabla naziv="DomainObject.Predmet.OstaliListFormatedWithAdress_1">
      <item>DINKO RADUČEVIĆ, Hrastovica 117, 44250 Hrastovica punomoćnik sudionika u postupku MARIA PETRINJA jednostavno društvo s ograničenom odgovornošću za trgovinu i preradu</item>
    </derivirana_varijabla>
  </DomainObject.Predmet.OstaliListFormatedWithAdress>
  <DomainObject.Predmet.OstaliListFormatedWithAdressOIB>
    <izvorni_sadrzaj>
      <item>DINKO RADUČEVIĆ, OIB 51246582654, Hrastovica 117, 44250 Hrastovica punomoćnik sudionika u postupku MARIA PETRINJA jednostavno društvo s ograničenom odgovornošću za trgovinu i preradu</item>
    </izvorni_sadrzaj>
    <derivirana_varijabla naziv="DomainObject.Predmet.OstaliListFormatedWithAdressOIB_1">
      <item>DINKO RADUČEVIĆ, OIB 51246582654, Hrastovica 117, 44250 Hrastovica punomoćnik sudionika u postupku MARIA PETRINJA jednostavno društvo s ograničenom odgovornošću za trgovinu i preradu</item>
    </derivirana_varijabla>
  </DomainObject.Predmet.OstaliListFormatedWithAdressOIB>
  <DomainObject.Predmet.OstaliListNazivFormated>
    <izvorni_sadrzaj>
      <item>DINKO RADUČEVIĆ</item>
    </izvorni_sadrzaj>
    <derivirana_varijabla naziv="DomainObject.Predmet.OstaliListNazivFormated_1">
      <item>DINKO RADUČEVIĆ</item>
    </derivirana_varijabla>
  </DomainObject.Predmet.OstaliListNazivFormated>
  <DomainObject.Predmet.OstaliListNazivFormatedOIB>
    <izvorni_sadrzaj>
      <item>DINKO RADUČEVIĆ, OIB 51246582654</item>
    </izvorni_sadrzaj>
    <derivirana_varijabla naziv="DomainObject.Predmet.OstaliListNazivFormatedOIB_1">
      <item>DINKO RADUČEVIĆ, OIB 51246582654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MARIA PETRINJA jednostavno društvo s ograničenom odgovornošću za trgovinu i preradu</izvorni_sadrzaj>
    <derivirana_varijabla naziv="DomainObject.Predmet.ProtustrankaIDrugi_1">MARIA PETRINJA jednostavno društvo s ograničenom odgovornošću za trgovinu i preradu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MARIA PETRINJA jednostavno društvo s ograničenom odgovornošću za trgovinu i preradu, OIB 76395311610, Hrastovica 117, 44250 Hrastovica</izvorni_sadrzaj>
    <derivirana_varijabla naziv="DomainObject.Predmet.ProtustrankaIDrugiAdressOIB_1">MARIA PETRINJA jednostavno društvo s ograničenom odgovornošću za trgovinu i preradu, OIB 76395311610, Hrastovica 117,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St-5661/2016-15</izvorni_sadrzaj>
    <derivirana_varijabla naziv="DomainObject.Predmet.OdlukaRjesenje.Oznaka_1">St-5661/2016-15</derivirana_varijabla>
  </DomainObject.Predmet.OdlukaRjesenje.Oznaka>
  <DomainObject.Predmet.SudioniciListNaziv>
    <izvorni_sadrzaj>
      <item>FINA Regionalni centar Zagreb</item>
      <item>MARIA PETRINJA jednostavno društvo s ograničenom odgovornošću za trgovinu i preradu</item>
      <item>DINKO RADUČEVIĆ</item>
    </izvorni_sadrzaj>
    <derivirana_varijabla naziv="DomainObject.Predmet.SudioniciListNaziv_1">
      <item>FINA Regionalni centar Zagreb</item>
      <item>MARIA PETRINJA jednostavno društvo s ograničenom odgovornošću za trgovinu i preradu</item>
      <item>DINKO RADUČEVIĆ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MARIA PETRINJA jednostavno društvo s ograničenom odgovornošću za trgovinu i preradu, OIB 76395311610, Hrastovica 117,44250 Hrastovica</item>
      <item>DINKO RADUČEVIĆ, OIB 51246582654, Hrastovica 117,44250 Hrastovica</item>
    </izvorni_sadrzaj>
    <derivirana_varijabla naziv="DomainObject.Predmet.SudioniciListAdressOIB_1">
      <item>FINA Regionalni centar Zagreb, OIB 85821130368, Trg svibanjskih žrtava 1995. br. 1,10000 Zagreb</item>
      <item>MARIA PETRINJA jednostavno društvo s ograničenom odgovornošću za trgovinu i preradu, OIB 76395311610, Hrastovica 117,44250 Hrastovica</item>
      <item>DINKO RADUČEVIĆ, OIB 51246582654, Hrastovica 117,44250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76395311610</item>
      <item>, OIB 51246582654</item>
    </izvorni_sadrzaj>
    <derivirana_varijabla naziv="DomainObject.Predmet.SudioniciListNazivOIB_1">
      <item>, OIB 85821130368</item>
      <item>, OIB 76395311610</item>
      <item>, OIB 51246582654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B51B3-CB00-497A-971F-ACC362E36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414</properties:Words>
  <properties:Characters>2365</properties:Characters>
  <properties:Lines>64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2017-11-09T13:01:00Z</dcterms:created>
  <dc:creator>x</dc:creator>
  <cp:lastModifiedBy>Matea Bizjak</cp:lastModifiedBy>
  <cp:lastPrinted>2017-11-10T07:43:00Z</cp:lastPrinted>
  <dcterms:modified xmlns:xsi="http://www.w3.org/2001/XMLSchema-instance" xsi:type="dcterms:W3CDTF">2017-11-10T07:44:00Z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