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131fe" w14:paraId="ad131fe"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581677">
        <w:t>-2025</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D2941">
        <w:rPr>
          <w:rFonts w:cs="Times New Roman" w:eastAsia="Times New Roman"/>
          <w:lang w:eastAsia="hr-HR"/>
        </w:rPr>
        <w:t xml:space="preserve"> </w:t>
      </w:r>
      <w:r w:rsidR="001833F5">
        <w:rPr>
          <w:rFonts w:cs="Times New Roman" w:eastAsia="Times New Roman"/>
          <w:lang w:eastAsia="hr-HR"/>
        </w:rPr>
        <w:t xml:space="preserve"> </w:t>
      </w:r>
      <w:r w:rsidR="00581677">
        <w:rPr>
          <w:rFonts w:cs="Times New Roman" w:eastAsia="Times New Roman"/>
          <w:lang w:eastAsia="hr-HR"/>
        </w:rPr>
        <w:t xml:space="preserve">Kvant VIM j.d.o.o., Velika Gorica, Varaždinska 16, OIB </w:t>
      </w:r>
      <w:r w:rsidR="00581677" w:rsidRPr="00581677">
        <w:rPr>
          <w:rFonts w:cs="Times New Roman" w:eastAsia="Times New Roman"/>
          <w:lang w:eastAsia="hr-HR"/>
        </w:rPr>
        <w:t>71005833369</w:t>
      </w:r>
      <w:r w:rsidR="001833F5">
        <w:rPr>
          <w:rFonts w:cs="Times New Roman" w:eastAsia="Times New Roman"/>
          <w:lang w:eastAsia="hr-HR"/>
        </w:rPr>
        <w:t xml:space="preserve">, </w:t>
      </w:r>
      <w:r w:rsidR="001239B3">
        <w:rPr>
          <w:rFonts w:cs="Times New Roman" w:eastAsia="Times New Roman"/>
          <w:lang w:eastAsia="hr-HR"/>
        </w:rPr>
        <w:t xml:space="preserve">dana </w:t>
      </w:r>
      <w:r w:rsidR="00340D30">
        <w:rPr>
          <w:rFonts w:cs="Times New Roman" w:eastAsia="Times New Roman"/>
          <w:lang w:eastAsia="hr-HR"/>
        </w:rPr>
        <w:t>9</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340D30">
        <w:rPr>
          <w:rFonts w:cs="Times New Roman" w:eastAsia="Times New Roman"/>
          <w:lang w:eastAsia="hr-HR"/>
        </w:rPr>
        <w:t xml:space="preserve"> </w:t>
      </w:r>
      <w:r w:rsidR="00581677">
        <w:rPr>
          <w:rFonts w:cs="Times New Roman" w:eastAsia="Times New Roman"/>
          <w:lang w:eastAsia="hr-HR"/>
        </w:rPr>
        <w:t xml:space="preserve">Kvant VIM j.d.o.o., Velika Gorica, Varaždinska 16, OIB </w:t>
      </w:r>
      <w:r w:rsidR="00581677" w:rsidRPr="00581677">
        <w:rPr>
          <w:rFonts w:cs="Times New Roman" w:eastAsia="Times New Roman"/>
          <w:lang w:eastAsia="hr-HR"/>
        </w:rPr>
        <w:t>71005833369</w:t>
      </w:r>
      <w:r w:rsidR="00581677"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581677"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581677">
        <w:rPr>
          <w:rFonts w:cs="Times New Roman" w:eastAsia="Times New Roman"/>
          <w:lang w:eastAsia="hr-HR"/>
        </w:rPr>
        <w:t xml:space="preserve">Mladen Kavedžić, Velika Gorica, Varaždinska 16, OIB </w:t>
      </w:r>
      <w:r w:rsidR="00581677" w:rsidRPr="00581677">
        <w:rPr>
          <w:rFonts w:cs="Times New Roman" w:eastAsia="Times New Roman"/>
          <w:lang w:eastAsia="hr-HR"/>
        </w:rPr>
        <w:t>95565808617</w:t>
      </w:r>
      <w:r w:rsidR="00581677">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581677" w:rsidR="009A1C7B" w:rsidRPr="00581677">
      <w:pPr>
        <w:pStyle w:val="Odlomakpopisa"/>
        <w:numPr>
          <w:ilvl w:val="0"/>
          <w:numId w:val="17"/>
        </w:numPr>
        <w:rPr>
          <w:b/>
        </w:rPr>
      </w:pPr>
      <w:r w:rsidRPr="00581677">
        <w:rPr>
          <w:b/>
        </w:rPr>
        <w:t>listopada</w:t>
      </w:r>
      <w:r w:rsidR="008D0178" w:rsidRPr="00581677">
        <w:rPr>
          <w:b/>
        </w:rPr>
        <w:t xml:space="preserve"> </w:t>
      </w:r>
      <w:r w:rsidR="00066422" w:rsidRPr="00581677">
        <w:rPr>
          <w:b/>
        </w:rPr>
        <w:t xml:space="preserve"> </w:t>
      </w:r>
      <w:r w:rsidR="000B2149" w:rsidRPr="00581677">
        <w:rPr>
          <w:b/>
        </w:rPr>
        <w:t xml:space="preserve">2017. </w:t>
      </w:r>
      <w:r w:rsidR="001239B3" w:rsidRPr="00581677">
        <w:rPr>
          <w:b/>
        </w:rPr>
        <w:t xml:space="preserve">g. u </w:t>
      </w:r>
      <w:r w:rsidR="00581677">
        <w:rPr>
          <w:b/>
        </w:rPr>
        <w:t>9:30</w:t>
      </w:r>
      <w:r w:rsidR="00806E4D" w:rsidRPr="00581677">
        <w:rPr>
          <w:b/>
        </w:rPr>
        <w:t xml:space="preserve"> </w:t>
      </w:r>
      <w:r w:rsidR="009A1C7B" w:rsidRPr="00581677">
        <w:rPr>
          <w:b/>
        </w:rPr>
        <w:t xml:space="preserve"> sati u Zagrebu, Petrinjska 8,  soba br.  55/III</w:t>
      </w:r>
      <w:r w:rsidR="000B2149" w:rsidRPr="00581677">
        <w:rPr>
          <w:b/>
        </w:rPr>
        <w:t xml:space="preserve"> </w:t>
      </w:r>
      <w:r w:rsidR="009A1C7B" w:rsidRPr="00581677">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581677">
        <w:rPr>
          <w:rFonts w:cs="Times New Roman" w:eastAsia="Times New Roman"/>
          <w:lang w:eastAsia="hr-HR"/>
        </w:rPr>
        <w:t xml:space="preserve"> Kvant VIM j.d.o.o., Velika Gorica, Varaždinska 16, OIB </w:t>
      </w:r>
      <w:r w:rsidR="00581677" w:rsidRPr="00581677">
        <w:rPr>
          <w:rFonts w:cs="Times New Roman" w:eastAsia="Times New Roman"/>
          <w:lang w:eastAsia="hr-HR"/>
        </w:rPr>
        <w:t>71005833369</w:t>
      </w:r>
      <w:r w:rsidR="007F029E">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581677">
        <w:rPr>
          <w:rFonts w:cs="Times New Roman" w:eastAsia="Times New Roman"/>
          <w:lang w:eastAsia="hr-HR"/>
        </w:rPr>
        <w:t>7.937,29</w:t>
      </w:r>
      <w:r w:rsidR="007F029E">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26745F">
        <w:rPr>
          <w:rFonts w:cs="Times New Roman" w:eastAsia="Times New Roman"/>
          <w:lang w:eastAsia="hr-HR"/>
        </w:rPr>
        <w:t xml:space="preserve"> jednog</w:t>
      </w:r>
      <w:r w:rsidR="00CA6566">
        <w:rPr>
          <w:rFonts w:cs="Times New Roman" w:eastAsia="Times New Roman"/>
          <w:lang w:eastAsia="hr-HR"/>
        </w:rPr>
        <w:t xml:space="preserve"> </w:t>
      </w:r>
      <w:r w:rsidR="00DF2F67">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40D30" w:rsidP="009A1C7B" w:rsidR="009A1C7B">
      <w:pPr>
        <w:jc w:val="center"/>
      </w:pPr>
      <w:r>
        <w:t xml:space="preserve">U Zagrebu, 9. </w:t>
      </w:r>
      <w:r w:rsidR="00EC34F7">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6064E7">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6064E7" w:rsidP="002152A3" w:rsidR="006064E7" w:rsidRPr="0087660A">
      <w:pPr>
        <w:jc w:val="right"/>
        <w:rPr>
          <w:szCs w:val="20"/>
        </w:rPr>
      </w:pPr>
      <w:r w:rsidRPr="0087660A">
        <w:rPr>
          <w:szCs w:val="20"/>
        </w:rPr>
        <w:t>za točnost otpravka-ovlašteni službenik</w:t>
      </w:r>
    </w:p>
    <w:p w:rsidRDefault="006064E7" w:rsidP="002152A3" w:rsidR="006064E7"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4E7"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40D30">
      <w:t>48. St-</w:t>
    </w:r>
    <w:r w:rsidR="007F029E">
      <w:t>2</w:t>
    </w:r>
    <w:r w:rsidR="001833F5">
      <w:t>0</w:t>
    </w:r>
    <w:r w:rsidR="00581677">
      <w:t>25</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4A21195"/>
    <w:multiLevelType w:val="hybridMultilevel"/>
    <w:tmpl w:val="5478DBE2"/>
    <w:lvl w:tplc="90C2FDA6" w:ilvl="0">
      <w:start w:val="17"/>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4D1"/>
    <w:rsid w:val="00007DC8"/>
    <w:rsid w:val="00013E03"/>
    <w:rsid w:val="000350D6"/>
    <w:rsid w:val="00036F79"/>
    <w:rsid w:val="00066422"/>
    <w:rsid w:val="000B2149"/>
    <w:rsid w:val="000C4886"/>
    <w:rsid w:val="000C4982"/>
    <w:rsid w:val="001239B3"/>
    <w:rsid w:val="0015645C"/>
    <w:rsid w:val="00170FFC"/>
    <w:rsid w:val="001833F5"/>
    <w:rsid w:val="0019548A"/>
    <w:rsid w:val="001B19AE"/>
    <w:rsid w:val="001B4C54"/>
    <w:rsid w:val="001C43A9"/>
    <w:rsid w:val="001C6B43"/>
    <w:rsid w:val="001D2941"/>
    <w:rsid w:val="001E708C"/>
    <w:rsid w:val="001E7BCF"/>
    <w:rsid w:val="0026745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0D30"/>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1677"/>
    <w:rsid w:val="005864E0"/>
    <w:rsid w:val="005C03B5"/>
    <w:rsid w:val="005F605A"/>
    <w:rsid w:val="006064E7"/>
    <w:rsid w:val="006451BE"/>
    <w:rsid w:val="0065404E"/>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5E77"/>
    <w:rsid w:val="007C78BE"/>
    <w:rsid w:val="007F029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AF4DB9"/>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DF2F67"/>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064E7"/>
    <w:rPr>
      <w:color w:val="808080"/>
      <w:bdr w:space="0" w:sz="0" w:color="auto" w:val="none"/>
      <w:shd w:fill="auto" w:color="auto" w:val="clear"/>
    </w:rPr>
  </w:style>
  <w:style w:customStyle="true" w:styleId="eSPISCCParagraphDefaultFont" w:type="character">
    <w:name w:val="eSPIS_CC_Paragraph Default Font"/>
    <w:basedOn w:val="Zadanifontodlomka"/>
    <w:rsid w:val="006064E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064E7"/>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064E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064E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064E7"/>
    <w:rPr>
      <w:color w:val="808080"/>
      <w:bdr w:color="auto" w:space="0" w:sz="0" w:val="none"/>
      <w:shd w:color="auto" w:fill="auto" w:val="clear"/>
    </w:rPr>
  </w:style>
  <w:style w:customStyle="1" w:styleId="eSPISCCParagraphDefaultFont" w:type="character">
    <w:name w:val="eSPIS_CC_Paragraph Default Font"/>
    <w:basedOn w:val="Zadanifontodlomka"/>
    <w:rsid w:val="006064E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064E7"/>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064E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064E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2017.</izvorni_sadrzaj>
    <derivirana_varijabla naziv="DomainObject.DatumDonosenjaOdluke_1">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2025</izvorni_sadrzaj>
    <derivirana_varijabla naziv="DomainObject.Predmet.Broj_1">2025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St-2025/2017</izvorni_sadrzaj>
    <derivirana_varijabla naziv="DomainObject.Predmet.OznakaBroj_1">St-2025/2017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Kvant VIM j.d.o.o. za informacijske usluge zastupanog po punomoćniku Mladen Kavedžić</izvorni_sadrzaj>
    <derivirana_varijabla naziv="DomainObject.Predmet.ProtustrankaFormated_1">  Kvant VIM j.d.o.o. za informacijske usluge zastupanog po punomoćniku Mladen Kavedžić</derivirana_varijabla>
  </DomainObject.Predmet.ProtustrankaFormated>
  <DomainObject.Predmet.ProtustrankaFormatedOIB>
    <izvorni_sadrzaj>  Kvant VIM j.d.o.o. za informacijske usluge, OIB 71005833369 zastupanog po punomoćniku Mladen Kavedžić</izvorni_sadrzaj>
    <derivirana_varijabla naziv="DomainObject.Predmet.ProtustrankaFormatedOIB_1">  Kvant VIM j.d.o.o. za informacijske usluge, OIB 71005833369 zastupanog po punomoćniku Mladen Kavedžić</derivirana_varijabla>
  </DomainObject.Predmet.ProtustrankaFormatedOIB>
  <DomainObject.Predmet.ProtustrankaFormatedWithAdress>
    <izvorni_sadrzaj> Kvant VIM j.d.o.o. za informacijske usluge, Varaždinska 16, 10410 Velika Gorica zastupanog po punomoćniku Mladen Kavedžić</izvorni_sadrzaj>
    <derivirana_varijabla naziv="DomainObject.Predmet.ProtustrankaFormatedWithAdress_1"> Kvant VIM j.d.o.o. za informacijske usluge, Varaždinska 16, 10410 Velika Gorica zastupanog po punomoćniku Mladen Kavedžić</derivirana_varijabla>
  </DomainObject.Predmet.ProtustrankaFormatedWithAdress>
  <DomainObject.Predmet.ProtustrankaFormatedWithAdressOIB>
    <izvorni_sadrzaj> Kvant VIM j.d.o.o. za informacijske usluge, OIB 71005833369, Varaždinska 16, 10410 Velika Gorica zastupanog po punomoćniku Mladen Kavedžić</izvorni_sadrzaj>
    <derivirana_varijabla naziv="DomainObject.Predmet.ProtustrankaFormatedWithAdressOIB_1"> Kvant VIM j.d.o.o. za informacijske usluge, OIB 71005833369, Varaždinska 16, 10410 Velika Gorica zastupanog po punomoćniku Mladen Kavedžić</derivirana_varijabla>
  </DomainObject.Predmet.ProtustrankaFormatedWithAdressOIB>
  <DomainObject.Predmet.ProtustrankaWithAdress>
    <izvorni_sadrzaj>Kvant VIM j.d.o.o. za informacijske usluge Varaždinska 16, 10410 Velika Gorica</izvorni_sadrzaj>
    <derivirana_varijabla naziv="DomainObject.Predmet.ProtustrankaWithAdress_1">Kvant VIM j.d.o.o. za informacijske usluge Varaždinska 16, 10410 Velika Gorica</derivirana_varijabla>
  </DomainObject.Predmet.ProtustrankaWithAdress>
  <DomainObject.Predmet.ProtustrankaWithAdressOIB>
    <izvorni_sadrzaj>Kvant VIM j.d.o.o. za informacijske usluge, OIB 71005833369, Varaždinska 16, 10410 Velika Gorica</izvorni_sadrzaj>
    <derivirana_varijabla naziv="DomainObject.Predmet.ProtustrankaWithAdressOIB_1">Kvant VIM j.d.o.o. za informacijske usluge, OIB 71005833369, Varaždinska 16, 10410 Velika Gorica</derivirana_varijabla>
  </DomainObject.Predmet.ProtustrankaWithAdressOIB>
  <DomainObject.Predmet.ProtustrankaNazivFormated>
    <izvorni_sadrzaj>Kvant VIM j.d.o.o. za informacijske usluge</izvorni_sadrzaj>
    <derivirana_varijabla naziv="DomainObject.Predmet.ProtustrankaNazivFormated_1">Kvant VIM j.d.o.o. za informacijske usluge</derivirana_varijabla>
  </DomainObject.Predmet.ProtustrankaNazivFormated>
  <DomainObject.Predmet.ProtustrankaNazivFormatedOIB>
    <izvorni_sadrzaj>Kvant VIM j.d.o.o. za informacijske usluge, OIB 71005833369</izvorni_sadrzaj>
    <derivirana_varijabla naziv="DomainObject.Predmet.ProtustrankaNazivFormatedOIB_1">Kvant VIM j.d.o.o. za informacijske usluge, OIB 71005833369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Kvant VIM j.d.o.o. za informacijske usluge zastupanog po punomoćniku Mladen Kavedžić</item>
    </izvorni_sadrzaj>
    <derivirana_varijabla naziv="DomainObject.Predmet.ProtuStrankaListFormated_1">
      <item>Kvant VIM j.d.o.o. za informacijske usluge zastupanog po punomoćniku Mladen Kavedžić</item>
    </derivirana_varijabla>
  </DomainObject.Predmet.ProtuStrankaListFormated>
  <DomainObject.Predmet.ProtuStrankaListFormatedOIB>
    <izvorni_sadrzaj>
      <item>Kvant VIM j.d.o.o. za informacijske usluge, OIB 71005833369 zastupanog po punomoćniku Mladen Kavedžić</item>
    </izvorni_sadrzaj>
    <derivirana_varijabla naziv="DomainObject.Predmet.ProtuStrankaListFormatedOIB_1">
      <item>Kvant VIM j.d.o.o. za informacijske usluge, OIB 71005833369 zastupanog po punomoćniku Mladen Kavedžić</item>
    </derivirana_varijabla>
  </DomainObject.Predmet.ProtuStrankaListFormatedOIB>
  <DomainObject.Predmet.ProtuStrankaListFormatedWithAdress>
    <izvorni_sadrzaj>
      <item>Kvant VIM j.d.o.o. za informacijske usluge, Varaždinska 16, 10410 Velika Gorica zastupanog po punomoćniku Mladen Kavedžić</item>
    </izvorni_sadrzaj>
    <derivirana_varijabla naziv="DomainObject.Predmet.ProtuStrankaListFormatedWithAdress_1">
      <item>Kvant VIM j.d.o.o. za informacijske usluge, Varaždinska 16, 10410 Velika Gorica zastupanog po punomoćniku Mladen Kavedžić</item>
    </derivirana_varijabla>
  </DomainObject.Predmet.ProtuStrankaListFormatedWithAdress>
  <DomainObject.Predmet.ProtuStrankaListFormatedWithAdressOIB>
    <izvorni_sadrzaj>
      <item>Kvant VIM j.d.o.o. za informacijske usluge, OIB 71005833369, Varaždinska 16, 10410 Velika Gorica zastupanog po punomoćniku Mladen Kavedžić</item>
    </izvorni_sadrzaj>
    <derivirana_varijabla naziv="DomainObject.Predmet.ProtuStrankaListFormatedWithAdressOIB_1">
      <item>Kvant VIM j.d.o.o. za informacijske usluge, OIB 71005833369, Varaždinska 16, 10410 Velika Gorica zastupanog po punomoćniku Mladen Kavedžić</item>
    </derivirana_varijabla>
  </DomainObject.Predmet.ProtuStrankaListFormatedWithAdressOIB>
  <DomainObject.Predmet.ProtuStrankaListNazivFormated>
    <izvorni_sadrzaj>
      <item>Kvant VIM j.d.o.o. za informacijske usluge</item>
    </izvorni_sadrzaj>
    <derivirana_varijabla naziv="DomainObject.Predmet.ProtuStrankaListNazivFormated_1">
      <item>Kvant VIM j.d.o.o. za informacijske usluge</item>
    </derivirana_varijabla>
  </DomainObject.Predmet.ProtuStrankaListNazivFormated>
  <DomainObject.Predmet.ProtuStrankaListNazivFormatedOIB>
    <izvorni_sadrzaj>
      <item>Kvant VIM j.d.o.o. za informacijske usluge, OIB 71005833369</item>
    </izvorni_sadrzaj>
    <derivirana_varijabla naziv="DomainObject.Predmet.ProtuStrankaListNazivFormatedOIB_1">
      <item>Kvant VIM j.d.o.o. za informacijske usluge, OIB 71005833369</item>
    </derivirana_varijabla>
  </DomainObject.Predmet.ProtuStrankaListNazivFormatedOIB>
  <DomainObject.Predmet.OstaliListFormated>
    <izvorni_sadrzaj>
      <item>Mladen Kavedžić punomoćnik sudionika u postupku Kvant VIM j.d.o.o. za informacijske usluge</item>
    </izvorni_sadrzaj>
    <derivirana_varijabla naziv="DomainObject.Predmet.OstaliListFormated_1">
      <item>Mladen Kavedžić punomoćnik sudionika u postupku Kvant VIM j.d.o.o. za informacijske usluge</item>
    </derivirana_varijabla>
  </DomainObject.Predmet.OstaliListFormated>
  <DomainObject.Predmet.OstaliListFormatedOIB>
    <izvorni_sadrzaj>
      <item>Mladen Kavedžić, OIB 95565808617 punomoćnik sudionika u postupku Kvant VIM j.d.o.o. za informacijske usluge</item>
    </izvorni_sadrzaj>
    <derivirana_varijabla naziv="DomainObject.Predmet.OstaliListFormatedOIB_1">
      <item>Mladen Kavedžić, OIB 95565808617 punomoćnik sudionika u postupku Kvant VIM j.d.o.o. za informacijske usluge</item>
    </derivirana_varijabla>
  </DomainObject.Predmet.OstaliListFormatedOIB>
  <DomainObject.Predmet.OstaliListFormatedWithAdress>
    <izvorni_sadrzaj>
      <item>Mladen Kavedžić, Varaždinska 16, 10410 Velika Gorica punomoćnik sudionika u postupku Kvant VIM j.d.o.o. za informacijske usluge</item>
    </izvorni_sadrzaj>
    <derivirana_varijabla naziv="DomainObject.Predmet.OstaliListFormatedWithAdress_1">
      <item>Mladen Kavedžić, Varaždinska 16, 10410 Velika Gorica punomoćnik sudionika u postupku Kvant VIM j.d.o.o. za informacijske usluge</item>
    </derivirana_varijabla>
  </DomainObject.Predmet.OstaliListFormatedWithAdress>
  <DomainObject.Predmet.OstaliListFormatedWithAdressOIB>
    <izvorni_sadrzaj>
      <item>Mladen Kavedžić, OIB 95565808617, Varaždinska 16, 10410 Velika Gorica punomoćnik sudionika u postupku Kvant VIM j.d.o.o. za informacijske usluge</item>
    </izvorni_sadrzaj>
    <derivirana_varijabla naziv="DomainObject.Predmet.OstaliListFormatedWithAdressOIB_1">
      <item>Mladen Kavedžić, OIB 95565808617, Varaždinska 16, 10410 Velika Gorica punomoćnik sudionika u postupku Kvant VIM j.d.o.o. za informacijske usluge</item>
    </derivirana_varijabla>
  </DomainObject.Predmet.OstaliListFormatedWithAdressOIB>
  <DomainObject.Predmet.OstaliListNazivFormated>
    <izvorni_sadrzaj>
      <item>Mladen Kavedžić</item>
    </izvorni_sadrzaj>
    <derivirana_varijabla naziv="DomainObject.Predmet.OstaliListNazivFormated_1">
      <item>Mladen Kavedžić</item>
    </derivirana_varijabla>
  </DomainObject.Predmet.OstaliListNazivFormated>
  <DomainObject.Predmet.OstaliListNazivFormatedOIB>
    <izvorni_sadrzaj>
      <item>Mladen Kavedžić, OIB 95565808617</item>
    </izvorni_sadrzaj>
    <derivirana_varijabla naziv="DomainObject.Predmet.OstaliListNazivFormatedOIB_1">
      <item>Mladen Kavedžić, OIB 95565808617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2017.</izvorni_sadrzaj>
    <derivirana_varijabla naziv="DomainObject.Datum_1">9.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Kvant VIM j.d.o.o. za informacijske usluge</izvorni_sadrzaj>
    <derivirana_varijabla naziv="DomainObject.Predmet.ProtustrankaIDrugi_1">Kvant VIM j.d.o.o. za informacijske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Kvant VIM j.d.o.o. za informacijske usluge, OIB 71005833369, Varaždinska 16, 10410 Velika Gorica</izvorni_sadrzaj>
    <derivirana_varijabla naziv="DomainObject.Predmet.ProtustrankaIDrugiAdressOIB_1">Kvant VIM j.d.o.o. za informacijske usluge, OIB 71005833369, Varaždinska 16,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Kvant VIM j.d.o.o. za informacijske usluge</item>
      <item>Mladen Kavedžić</item>
    </izvorni_sadrzaj>
    <derivirana_varijabla naziv="DomainObject.Predmet.SudioniciListNaziv_1">
      <item>FINA Regionalni centar Zagreb</item>
      <item>Kvant VIM j.d.o.o. za informacijske usluge</item>
      <item>Mladen Kavedžić</item>
    </derivirana_varijabla>
  </DomainObject.Predmet.SudioniciListNaziv>
  <DomainObject.Predmet.SudioniciListAdressOIB>
    <izvorni_sadrzaj>
      <item>FINA Regionalni centar Zagreb, OIB 85821130368, Trg svibanjskih žrtava 1995. 1,10000 Zagreb</item>
      <item>Kvant VIM j.d.o.o. za informacijske usluge, OIB 71005833369, Varaždinska 16,10410 Velika Gorica</item>
      <item>Mladen Kavedžić, OIB 95565808617, Varaždinska 16,10410 Velika Gorica</item>
    </izvorni_sadrzaj>
    <derivirana_varijabla naziv="DomainObject.Predmet.SudioniciListAdressOIB_1">
      <item>FINA Regionalni centar Zagreb, OIB 85821130368, Trg svibanjskih žrtava 1995. 1,10000 Zagreb</item>
      <item>Kvant VIM j.d.o.o. za informacijske usluge, OIB 71005833369, Varaždinska 16,10410 Velika Gorica</item>
      <item>Mladen Kavedžić, OIB 95565808617, Varaždinska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71005833369</item>
      <item>, OIB 95565808617</item>
    </izvorni_sadrzaj>
    <derivirana_varijabla naziv="DomainObject.Predmet.SudioniciListNazivOIB_1">
      <item>, OIB 85821130368</item>
      <item>, OIB 71005833369</item>
      <item>, OIB 95565808617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583104-5218-4BDE-9A1E-37E7AD7AF0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879</properties:Words>
  <properties:Characters>4898</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2017-08-09T08:37:00Z</dcterms:created>
  <dc:creator>Vinka Mihalinčić</dc:creator>
  <cp:lastModifiedBy>Višnja Svečak</cp:lastModifiedBy>
  <cp:lastPrinted>2017-08-09T08:38:00Z</cp:lastPrinted>
  <dcterms:modified xmlns:xsi="http://www.w3.org/2001/XMLSchema-instance" xsi:type="dcterms:W3CDTF">2017-08-09T08:38:00Z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