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e028d" w14:paraId="d9e028d" w:rsidRDefault="00A53B25" w:rsidP="00A53B25" w:rsidR="00A53B25" w:rsidRPr="00097B4B">
      <w:pPr>
        <w:jc w:val="right"/>
        <w15:collapsed w:val="false"/>
      </w:pPr>
      <w:bookmarkStart w:name="_GoBack" w:id="0"/>
      <w:bookmarkEnd w:id="0"/>
    </w:p>
    <w:p w:rsidRDefault="00DE1BFD" w:rsidP="00DE1BFD" w:rsidR="00DE1BFD" w:rsidRPr="00097B4B">
      <w:pPr>
        <w:rPr>
          <w:b/>
          <w:bCs/>
        </w:rPr>
      </w:pPr>
    </w:p>
    <w:p w:rsidRDefault="00DE1BFD" w:rsidP="00DE1BFD" w:rsidR="00DE1BFD" w:rsidRPr="00097B4B">
      <w:pPr>
        <w:rPr>
          <w:b/>
          <w:bCs/>
        </w:rPr>
      </w:pPr>
    </w:p>
    <w:p w:rsidRDefault="00A53B25" w:rsidP="00DE1BFD" w:rsidR="00A53B25" w:rsidRPr="00097B4B">
      <w:pPr>
        <w:rPr>
          <w:b/>
          <w:bCs/>
        </w:rPr>
      </w:pPr>
      <w:r w:rsidRPr="00097B4B">
        <w:rPr>
          <w:b/>
          <w:bCs/>
        </w:rPr>
        <w:t>REPUBLIKA HRVATSKA</w:t>
      </w:r>
    </w:p>
    <w:p w:rsidRDefault="00A53B25" w:rsidP="00DE1BFD" w:rsidR="00A53B25" w:rsidRPr="00097B4B">
      <w:pPr>
        <w:rPr>
          <w:b/>
          <w:bCs/>
        </w:rPr>
      </w:pPr>
      <w:r w:rsidRPr="00097B4B">
        <w:rPr>
          <w:b/>
          <w:bCs/>
        </w:rPr>
        <w:t>TRGOVAČKI SUD U ZADRU</w:t>
      </w:r>
    </w:p>
    <w:p w:rsidRDefault="00A53B25" w:rsidP="00DE1BFD" w:rsidR="00A53B25" w:rsidRPr="00097B4B">
      <w:pPr>
        <w:rPr>
          <w:bCs/>
        </w:rPr>
      </w:pPr>
      <w:r w:rsidRPr="00097B4B">
        <w:rPr>
          <w:bCs/>
        </w:rPr>
        <w:t>Dr. Franje Tuđmana 35</w:t>
      </w:r>
    </w:p>
    <w:p w:rsidRDefault="00A53B25" w:rsidP="00DE1BFD" w:rsidR="00A53B25" w:rsidRPr="00097B4B">
      <w:pPr>
        <w:rPr>
          <w:bCs/>
        </w:rPr>
      </w:pPr>
      <w:r w:rsidRPr="00097B4B">
        <w:rPr>
          <w:bCs/>
        </w:rPr>
        <w:t>Zadar</w:t>
      </w:r>
    </w:p>
    <w:p w:rsidRDefault="00A53B25" w:rsidP="00DE1BFD" w:rsidR="00A53B25" w:rsidRPr="00097B4B">
      <w:pPr>
        <w:rPr>
          <w:b/>
          <w:bCs/>
        </w:rPr>
      </w:pPr>
    </w:p>
    <w:p w:rsidRDefault="00A53B25" w:rsidP="00A53B25" w:rsidR="00A53B25" w:rsidRPr="00097B4B">
      <w:pPr>
        <w:jc w:val="center"/>
        <w:rPr>
          <w:b/>
          <w:bCs/>
        </w:rPr>
      </w:pPr>
      <w:r w:rsidRPr="00097B4B">
        <w:rPr>
          <w:b/>
          <w:bCs/>
        </w:rPr>
        <w:t>R E P U B L I K A   H R V A T S K A</w:t>
      </w:r>
    </w:p>
    <w:p w:rsidRDefault="00A53B25" w:rsidP="00A53B25" w:rsidR="00A53B25" w:rsidRPr="00097B4B">
      <w:pPr>
        <w:jc w:val="both"/>
        <w:rPr>
          <w:b/>
          <w:bCs/>
        </w:rPr>
      </w:pPr>
    </w:p>
    <w:p w:rsidRDefault="009D316C" w:rsidP="00A53B25" w:rsidR="00A53B25">
      <w:pPr>
        <w:jc w:val="center"/>
        <w:rPr>
          <w:b/>
        </w:rPr>
      </w:pPr>
      <w:r>
        <w:rPr>
          <w:b/>
        </w:rPr>
        <w:t xml:space="preserve">Z A K LJ U Č A K </w:t>
      </w:r>
    </w:p>
    <w:p w:rsidRDefault="009D316C" w:rsidP="00A53B25" w:rsidR="009D316C" w:rsidRPr="00097B4B">
      <w:pPr>
        <w:jc w:val="center"/>
        <w:rPr>
          <w:b/>
        </w:rPr>
      </w:pPr>
    </w:p>
    <w:p w:rsidRDefault="00DE1BFD" w:rsidP="00E70951" w:rsidR="00E70951" w:rsidRPr="00E70951">
      <w:pPr>
        <w:ind w:firstLine="708"/>
        <w:jc w:val="both"/>
      </w:pPr>
      <w:r w:rsidRPr="00097B4B">
        <w:t>Trgovački sud u Zadru, po sutkinji Ana Markač, u stečajnom postupku nad stečajnim dužnikom</w:t>
      </w:r>
      <w:r w:rsidR="00BD1F9D">
        <w:t xml:space="preserve"> TRIBUNJ, Poljoprivredna zadruga u stečaju, </w:t>
      </w:r>
      <w:proofErr w:type="spellStart"/>
      <w:r w:rsidR="00BD1F9D">
        <w:t>Tribunj</w:t>
      </w:r>
      <w:proofErr w:type="spellEnd"/>
      <w:r w:rsidR="00BD1F9D">
        <w:t xml:space="preserve">, </w:t>
      </w:r>
      <w:proofErr w:type="spellStart"/>
      <w:r w:rsidR="00BD1F9D">
        <w:t>Zamalin</w:t>
      </w:r>
      <w:proofErr w:type="spellEnd"/>
      <w:r w:rsidR="00BD1F9D">
        <w:t xml:space="preserve"> 96, OIB:14395554723, kojeg zastupa </w:t>
      </w:r>
      <w:r w:rsidRPr="00097B4B">
        <w:t>stečajn</w:t>
      </w:r>
      <w:r w:rsidR="00BD1F9D">
        <w:t>i upravitelj Damir</w:t>
      </w:r>
      <w:r w:rsidRPr="00097B4B">
        <w:t xml:space="preserve"> Šebetić iz Zagreba, </w:t>
      </w:r>
      <w:r w:rsidR="004417DC">
        <w:t xml:space="preserve">dana </w:t>
      </w:r>
      <w:r w:rsidR="009D316C">
        <w:t>2</w:t>
      </w:r>
      <w:r w:rsidR="000B6264">
        <w:t>9</w:t>
      </w:r>
      <w:r w:rsidR="009D316C">
        <w:t xml:space="preserve">. </w:t>
      </w:r>
      <w:r w:rsidR="000B6264">
        <w:t xml:space="preserve">rujna </w:t>
      </w:r>
      <w:r w:rsidR="009D316C">
        <w:t>2017.,</w:t>
      </w:r>
    </w:p>
    <w:p w:rsidRDefault="009D316C" w:rsidP="00A53B25" w:rsidR="00A53B25" w:rsidRPr="00097B4B">
      <w:pPr>
        <w:jc w:val="center"/>
        <w:rPr>
          <w:b/>
          <w:bCs/>
        </w:rPr>
      </w:pPr>
      <w:r>
        <w:rPr>
          <w:b/>
          <w:bCs/>
        </w:rPr>
        <w:t xml:space="preserve">z a k </w:t>
      </w:r>
      <w:proofErr w:type="spellStart"/>
      <w:r>
        <w:rPr>
          <w:b/>
          <w:bCs/>
        </w:rPr>
        <w:t>lj</w:t>
      </w:r>
      <w:proofErr w:type="spellEnd"/>
      <w:r>
        <w:rPr>
          <w:b/>
          <w:bCs/>
        </w:rPr>
        <w:t xml:space="preserve"> u č i o</w:t>
      </w:r>
      <w:r w:rsidR="00243403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="00A53B25" w:rsidRPr="00097B4B">
        <w:rPr>
          <w:b/>
          <w:bCs/>
        </w:rPr>
        <w:t xml:space="preserve">j e </w:t>
      </w:r>
    </w:p>
    <w:p w:rsidRDefault="00A53B25" w:rsidP="00A53B25" w:rsidR="00A53B25" w:rsidRPr="00097B4B">
      <w:pPr>
        <w:pStyle w:val="Tijeloteksta"/>
        <w:rPr>
          <w:rFonts w:cs="Times New Roman" w:hAnsi="Times New Roman" w:ascii="Times New Roman"/>
        </w:rPr>
      </w:pPr>
    </w:p>
    <w:p w:rsidRDefault="00D36B2C" w:rsidP="00A53B25" w:rsidR="000B6264">
      <w:pPr>
        <w:pStyle w:val="Tijeloteksta"/>
        <w:rPr>
          <w:rFonts w:cs="Times New Roman" w:hAnsi="Times New Roman" w:ascii="Times New Roman"/>
        </w:rPr>
      </w:pPr>
      <w:r w:rsidRPr="00097B4B">
        <w:rPr>
          <w:rFonts w:cs="Times New Roman" w:hAnsi="Times New Roman" w:ascii="Times New Roman"/>
        </w:rPr>
        <w:tab/>
      </w:r>
      <w:r w:rsidR="0094493C">
        <w:rPr>
          <w:rFonts w:cs="Times New Roman" w:hAnsi="Times New Roman" w:ascii="Times New Roman"/>
        </w:rPr>
        <w:t xml:space="preserve">Nalaže se </w:t>
      </w:r>
      <w:r w:rsidR="004417DC">
        <w:rPr>
          <w:rFonts w:cs="Times New Roman" w:hAnsi="Times New Roman" w:ascii="Times New Roman"/>
        </w:rPr>
        <w:t xml:space="preserve">FALCON PEREGRIN d.o.o., Zagreb Remetinečka cesta 112/B, </w:t>
      </w:r>
      <w:r w:rsidR="00E70951">
        <w:rPr>
          <w:rFonts w:cs="Times New Roman" w:hAnsi="Times New Roman" w:ascii="Times New Roman"/>
        </w:rPr>
        <w:t xml:space="preserve">da </w:t>
      </w:r>
      <w:r w:rsidR="000B6264">
        <w:rPr>
          <w:rFonts w:cs="Times New Roman" w:hAnsi="Times New Roman" w:ascii="Times New Roman"/>
        </w:rPr>
        <w:t xml:space="preserve">se </w:t>
      </w:r>
      <w:r w:rsidR="0094493C">
        <w:rPr>
          <w:rFonts w:cs="Times New Roman" w:hAnsi="Times New Roman" w:ascii="Times New Roman"/>
        </w:rPr>
        <w:t xml:space="preserve">u roku </w:t>
      </w:r>
      <w:r w:rsidR="000B6264">
        <w:rPr>
          <w:rFonts w:cs="Times New Roman" w:hAnsi="Times New Roman" w:ascii="Times New Roman"/>
        </w:rPr>
        <w:t>3 (dana</w:t>
      </w:r>
      <w:r w:rsidR="0094493C">
        <w:rPr>
          <w:rFonts w:cs="Times New Roman" w:hAnsi="Times New Roman" w:ascii="Times New Roman"/>
        </w:rPr>
        <w:t xml:space="preserve">) dana od dana zaprimanja prijepisa ovog zaključka </w:t>
      </w:r>
      <w:r w:rsidR="000B6264">
        <w:rPr>
          <w:rFonts w:cs="Times New Roman" w:hAnsi="Times New Roman" w:ascii="Times New Roman"/>
        </w:rPr>
        <w:t>pismeno očituje koje pokretnine dužnika drži u posjedu, a koje su navedene u Zapisniku o primopredaji od 1. travnja 2015., preslika kojeg se istome dostavlja uz ovaj Zaključak.</w:t>
      </w:r>
    </w:p>
    <w:p w:rsidRDefault="009D316C" w:rsidP="00A53B25" w:rsidR="009D316C">
      <w:pPr>
        <w:pStyle w:val="Tijeloteksta"/>
        <w:rPr>
          <w:rFonts w:cs="Times New Roman" w:hAnsi="Times New Roman" w:ascii="Times New Roman"/>
        </w:rPr>
      </w:pPr>
    </w:p>
    <w:p w:rsidRDefault="00DB2A03" w:rsidP="00A53B25" w:rsidR="00A53B25" w:rsidRPr="00097B4B">
      <w:pPr>
        <w:jc w:val="center"/>
      </w:pPr>
      <w:r>
        <w:t xml:space="preserve">U Zadru </w:t>
      </w:r>
      <w:r w:rsidR="000B6264">
        <w:t xml:space="preserve">29. rujna </w:t>
      </w:r>
      <w:r w:rsidR="009D316C">
        <w:t xml:space="preserve">2017. </w:t>
      </w:r>
      <w:r w:rsidR="00A53B25" w:rsidRPr="00097B4B">
        <w:t xml:space="preserve"> </w:t>
      </w:r>
    </w:p>
    <w:p w:rsidRDefault="002B76C1" w:rsidP="002B76C1" w:rsidR="002B76C1"/>
    <w:p w:rsidRDefault="008F6A9D" w:rsidP="001F7CCA" w:rsidR="00A53B25" w:rsidRPr="00097B4B">
      <w:pPr>
        <w:jc w:val="right"/>
      </w:pPr>
      <w:r>
        <w:tab/>
      </w:r>
      <w:r>
        <w:tab/>
      </w:r>
      <w:r>
        <w:tab/>
      </w:r>
      <w:r>
        <w:tab/>
        <w:t xml:space="preserve">                               </w:t>
      </w:r>
      <w:r w:rsidR="00A53B25" w:rsidRPr="00097B4B">
        <w:t>Sutkinja</w:t>
      </w:r>
    </w:p>
    <w:p w:rsidRDefault="00D76FFA" w:rsidP="001F7CCA" w:rsidR="00A53B25" w:rsidRPr="00097B4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005545" w:rsidRPr="00097B4B">
        <w:t>Ana Markač</w:t>
      </w:r>
    </w:p>
    <w:p w:rsidRDefault="00A53B25" w:rsidP="004D1BF0" w:rsidR="00A53B25" w:rsidRPr="00097B4B">
      <w:pPr>
        <w:jc w:val="right"/>
      </w:pPr>
    </w:p>
    <w:p w:rsidRDefault="00A53B25" w:rsidP="00A53B25" w:rsidR="00A53B25" w:rsidRPr="00097B4B"/>
    <w:p w:rsidRDefault="002B76C1" w:rsidP="00EA1C35" w:rsidR="002B76C1"/>
    <w:p w:rsidRDefault="00A53B25" w:rsidP="00EA1C35" w:rsidR="00A53B25" w:rsidRPr="00097B4B">
      <w:r w:rsidRPr="00097B4B">
        <w:t>UPUTA O PRAVNOM LIJEKU:</w:t>
      </w:r>
    </w:p>
    <w:p w:rsidRDefault="00A53B25" w:rsidP="008F6A9D" w:rsidR="009D316C">
      <w:pPr>
        <w:ind w:right="23"/>
        <w:jc w:val="both"/>
      </w:pPr>
      <w:r w:rsidRPr="00097B4B">
        <w:t xml:space="preserve">Protiv ovog </w:t>
      </w:r>
      <w:r w:rsidR="009D316C">
        <w:t xml:space="preserve">zaključka žalba nije dopuštena. </w:t>
      </w:r>
    </w:p>
    <w:p w:rsidRDefault="009D316C" w:rsidP="00A53B25" w:rsidR="009D316C">
      <w:pPr>
        <w:ind w:firstLine="360" w:right="23"/>
        <w:jc w:val="both"/>
      </w:pPr>
    </w:p>
    <w:p w:rsidRDefault="009D316C" w:rsidP="00A53B25" w:rsidR="009D316C">
      <w:pPr>
        <w:ind w:firstLine="360" w:right="23"/>
        <w:jc w:val="both"/>
      </w:pPr>
    </w:p>
    <w:p w:rsidRDefault="00E27E5E" w:rsidP="00E27E5E" w:rsidR="00A53B25" w:rsidRPr="00097B4B">
      <w:pPr>
        <w:ind w:firstLine="360" w:right="23"/>
        <w:jc w:val="both"/>
      </w:pPr>
      <w:r>
        <w:t>DNA:</w:t>
      </w:r>
    </w:p>
    <w:p w:rsidRDefault="00D76FFA" w:rsidP="009D316C" w:rsidR="00A53B25" w:rsidRPr="005D57AA">
      <w:pPr>
        <w:pStyle w:val="Odlomakpopisa"/>
        <w:numPr>
          <w:ilvl w:val="0"/>
          <w:numId w:val="1"/>
        </w:numPr>
        <w:jc w:val="both"/>
      </w:pPr>
      <w:r>
        <w:t>FALCON PEREGRIN d.o.o</w:t>
      </w:r>
      <w:r w:rsidR="009D316C" w:rsidRPr="005D57AA">
        <w:t xml:space="preserve">, </w:t>
      </w:r>
      <w:r w:rsidR="000B6264">
        <w:t xml:space="preserve">Zagreb putem punomoćnika OD Franko Kotlar, Ana </w:t>
      </w:r>
      <w:proofErr w:type="spellStart"/>
      <w:r w:rsidR="000B6264">
        <w:t>Vidov</w:t>
      </w:r>
      <w:proofErr w:type="spellEnd"/>
      <w:r w:rsidR="000B6264">
        <w:t xml:space="preserve"> i partneri d.o.o., Zadar </w:t>
      </w:r>
    </w:p>
    <w:p w:rsidRDefault="009D316C" w:rsidP="009D316C" w:rsidR="009D316C" w:rsidRPr="00097B4B">
      <w:pPr>
        <w:pStyle w:val="Odlomakpopisa"/>
        <w:numPr>
          <w:ilvl w:val="0"/>
          <w:numId w:val="1"/>
        </w:numPr>
        <w:jc w:val="both"/>
      </w:pPr>
      <w:r>
        <w:t xml:space="preserve">stečajnomu upravitelju Damiru </w:t>
      </w:r>
      <w:proofErr w:type="spellStart"/>
      <w:r>
        <w:t>Šebetić</w:t>
      </w:r>
      <w:r w:rsidR="00DB2A03">
        <w:t>u</w:t>
      </w:r>
      <w:proofErr w:type="spellEnd"/>
      <w:r w:rsidR="00DB2A03">
        <w:t xml:space="preserve"> </w:t>
      </w:r>
      <w:r w:rsidR="000B6264">
        <w:t>putem e-mail</w:t>
      </w:r>
    </w:p>
    <w:p w:rsidRDefault="000B6264" w:rsidP="00E27E5E" w:rsidR="00A53B25" w:rsidRPr="00097B4B">
      <w:pPr>
        <w:ind w:firstLine="360"/>
        <w:jc w:val="both"/>
      </w:pPr>
      <w:r>
        <w:t>3</w:t>
      </w:r>
      <w:r w:rsidR="00E27E5E">
        <w:t xml:space="preserve">. </w:t>
      </w:r>
      <w:r w:rsidR="00210F87">
        <w:tab/>
      </w:r>
      <w:r w:rsidR="00E27E5E">
        <w:t>e-O</w:t>
      </w:r>
      <w:r w:rsidR="00A53B25" w:rsidRPr="00097B4B">
        <w:t>glasna ploča sud</w:t>
      </w:r>
      <w:r>
        <w:t>ov</w:t>
      </w:r>
      <w:r w:rsidR="00A53B25" w:rsidRPr="00097B4B">
        <w:t xml:space="preserve">a </w:t>
      </w:r>
    </w:p>
    <w:p w:rsidRDefault="000B6264" w:rsidP="00EA1C35" w:rsidR="00A53B25" w:rsidRPr="00097B4B">
      <w:pPr>
        <w:ind w:firstLine="360"/>
        <w:jc w:val="both"/>
      </w:pPr>
      <w:r>
        <w:t>4</w:t>
      </w:r>
      <w:r w:rsidR="00210F87">
        <w:t xml:space="preserve">.  u </w:t>
      </w:r>
      <w:r w:rsidR="00A53B25" w:rsidRPr="00097B4B">
        <w:t xml:space="preserve">spis  </w:t>
      </w:r>
    </w:p>
    <w:p w:rsidRDefault="007D5FA5" w:rsidR="007D5FA5" w:rsidRPr="00097B4B"/>
    <w:sectPr w:rsidR="007D5FA5" w:rsidRPr="00097B4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BFD" w:rsidP="00DE1BFD" w:rsidR="00DE1BFD">
      <w:r>
        <w:separator/>
      </w:r>
    </w:p>
  </w:endnote>
  <w:endnote w:id="0" w:type="continuationSeparator">
    <w:p w:rsidRDefault="00DE1BFD" w:rsidP="00DE1BFD" w:rsidR="00DE1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BFD" w:rsidP="00DE1BFD" w:rsidR="00DE1BFD">
      <w:r>
        <w:separator/>
      </w:r>
    </w:p>
  </w:footnote>
  <w:footnote w:id="0" w:type="continuationSeparator">
    <w:p w:rsidRDefault="00DE1BFD" w:rsidP="00DE1BFD" w:rsidR="00DE1B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7A39" w:rsidP="00DE1BFD" w:rsidR="00DE1BFD">
    <w:pPr>
      <w:ind w:left="5664"/>
    </w:pPr>
    <w:r>
      <w:t xml:space="preserve">        </w:t>
    </w:r>
    <w:r w:rsidR="00DE1BFD">
      <w:t>Poslovni broj 2 St-</w:t>
    </w:r>
    <w:r w:rsidR="000B6264">
      <w:t>211/11-207</w:t>
    </w:r>
  </w:p>
  <w:p w:rsidRDefault="00DE1BFD" w:rsidP="00DE1BFD" w:rsidR="00DE1BFD">
    <w:pPr>
      <w:jc w:val="right"/>
    </w:pPr>
  </w:p>
  <w:p w:rsidRDefault="00DE1BFD" w:rsidP="00697A39" w:rsidR="00DE1BF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2F3CF9"/>
    <w:multiLevelType w:val="hybridMultilevel"/>
    <w:tmpl w:val="CE0C58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B25"/>
    <w:rsid w:val="00005545"/>
    <w:rsid w:val="00055502"/>
    <w:rsid w:val="00097B4B"/>
    <w:rsid w:val="000B2154"/>
    <w:rsid w:val="000B6264"/>
    <w:rsid w:val="00106F13"/>
    <w:rsid w:val="001F7CCA"/>
    <w:rsid w:val="00210F87"/>
    <w:rsid w:val="00243403"/>
    <w:rsid w:val="002B76C1"/>
    <w:rsid w:val="004417DC"/>
    <w:rsid w:val="004D1BF0"/>
    <w:rsid w:val="005D57AA"/>
    <w:rsid w:val="006016DC"/>
    <w:rsid w:val="00697A39"/>
    <w:rsid w:val="007D5FA5"/>
    <w:rsid w:val="008F6A9D"/>
    <w:rsid w:val="0094493C"/>
    <w:rsid w:val="009D316C"/>
    <w:rsid w:val="00A53B25"/>
    <w:rsid w:val="00AB226D"/>
    <w:rsid w:val="00B5153B"/>
    <w:rsid w:val="00BD1F9D"/>
    <w:rsid w:val="00D36B2C"/>
    <w:rsid w:val="00D76FFA"/>
    <w:rsid w:val="00DB2A03"/>
    <w:rsid w:val="00DE1BFD"/>
    <w:rsid w:val="00E27E5E"/>
    <w:rsid w:val="00E70951"/>
    <w:rsid w:val="00EA1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3B25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unhideWhenUsed/>
    <w:rsid w:val="00A53B25"/>
    <w:pPr>
      <w:jc w:val="both"/>
    </w:pPr>
    <w:rPr>
      <w:rFonts w:cstheme="minorBidi" w:hAnsi="Calibri" w:ascii="Calibr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A53B25"/>
    <w:rPr>
      <w:rFonts w:eastAsia="Calibri" w:hAnsi="Calibri" w:ascii="Calibri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1BFD"/>
    <w:rPr>
      <w:rFonts w:cs="Times New Roman" w:eastAsia="Calibri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1BFD"/>
    <w:rPr>
      <w:rFonts w:cs="Times New Roman" w:eastAsia="Calibri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4417DC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9D31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7C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C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C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C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C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3B25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unhideWhenUsed/>
    <w:rsid w:val="00A53B25"/>
    <w:pPr>
      <w:jc w:val="both"/>
    </w:pPr>
    <w:rPr>
      <w:rFonts w:ascii="Calibri" w:cstheme="minorBidi" w:hAnsi="Calibr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A53B25"/>
    <w:rPr>
      <w:rFonts w:ascii="Calibri" w:eastAsia="Calibri" w:hAnsi="Calibri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1BFD"/>
    <w:rPr>
      <w:rFonts w:ascii="Times New Roman" w:cs="Times New Roman" w:eastAsia="Calibri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1BFD"/>
    <w:rPr>
      <w:rFonts w:ascii="Times New Roman" w:cs="Times New Roman" w:eastAsia="Calibri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4417DC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9D31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7C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C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C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C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C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735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503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2011.</izvorni_sadrzaj>
    <derivirana_varijabla naziv="DomainObject.Predmet.DatumOsnivanja_1">9.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SVEŽNJA spisa</izvorni_sadrzaj>
    <derivirana_varijabla naziv="DomainObject.Predmet.Opis_1">4 SVEŽNJA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St-211/2011</izvorni_sadrzaj>
    <derivirana_varijabla naziv="DomainObject.Predmet.OznakaBroj_1">St-211/2011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TRIBUNJ, Tribunj zastupanog po punomoćniku ŽELJKO JONJIĆ</izvorni_sadrzaj>
    <derivirana_varijabla naziv="DomainObject.Predmet.ProtustrankaFormated_1">  POLJOPRIVREDNA ZADRUGA TRIBUNJ, Tribunj zastupanog po punomoćniku ŽELJKO JONJIĆ</derivirana_varijabla>
  </DomainObject.Predmet.ProtustrankaFormated>
  <DomainObject.Predmet.ProtustrankaFormatedOIB>
    <izvorni_sadrzaj>  POLJOPRIVREDNA ZADRUGA TRIBUNJ, Tribunj, OIB 14395554723 zastupanog po punomoćniku ŽELJKO JONJIĆ</izvorni_sadrzaj>
    <derivirana_varijabla naziv="DomainObject.Predmet.ProtustrankaFormatedOIB_1">  POLJOPRIVREDNA ZADRUGA TRIBUNJ, Tribunj, OIB 14395554723 zastupanog po punomoćniku ŽELJKO JONJIĆ</derivirana_varijabla>
  </DomainObject.Predmet.ProtustrankaFormatedOIB>
  <DomainObject.Predmet.ProtustrankaFormatedWithAdress>
    <izvorni_sadrzaj> POLJOPRIVREDNA ZADRUGA TRIBUNJ, Tribunj, Zamalin 96, 22212 Tribunj zastupanog po punomoćniku ŽELJKO JONJIĆ</izvorni_sadrzaj>
    <derivirana_varijabla naziv="DomainObject.Predmet.ProtustrankaFormatedWithAdress_1"> POLJOPRIVREDNA ZADRUGA TRIBUNJ, Tribunj, Zamalin 96, 22212 Tribunj zastupanog po punomoćniku ŽELJKO JONJIĆ</derivirana_varijabla>
  </DomainObject.Predmet.ProtustrankaFormatedWithAdress>
  <DomainObject.Predmet.ProtustrankaFormatedWithAdressOIB>
    <izvorni_sadrzaj> POLJOPRIVREDNA ZADRUGA TRIBUNJ, Tribunj, OIB 14395554723, Zamalin 96, 22212 Tribunj zastupanog po punomoćniku ŽELJKO JONJIĆ</izvorni_sadrzaj>
    <derivirana_varijabla naziv="DomainObject.Predmet.ProtustrankaFormatedWithAdressOIB_1"> POLJOPRIVREDNA ZADRUGA TRIBUNJ, Tribunj, OIB 14395554723, Zamalin 96, 22212 Tribunj zastupanog po punomoćniku ŽELJKO JONJIĆ</derivirana_varijabla>
  </DomainObject.Predmet.ProtustrankaFormatedWithAdressOIB>
  <DomainObject.Predmet.ProtustrankaWithAdress>
    <izvorni_sadrzaj>POLJOPRIVREDNA ZADRUGA TRIBUNJ, Tribunj Zamalin 96, 22212 Tribunj</izvorni_sadrzaj>
    <derivirana_varijabla naziv="DomainObject.Predmet.ProtustrankaWithAdress_1">POLJOPRIVREDNA ZADRUGA TRIBUNJ, Tribunj Zamalin 96, 22212 Tribunj</derivirana_varijabla>
  </DomainObject.Predmet.ProtustrankaWithAdress>
  <DomainObject.Predmet.ProtustrankaWithAdressOIB>
    <izvorni_sadrzaj>POLJOPRIVREDNA ZADRUGA TRIBUNJ, Tribunj, OIB 14395554723, Zamalin 96, 22212 Tribunj</izvorni_sadrzaj>
    <derivirana_varijabla naziv="DomainObject.Predmet.ProtustrankaWithAdressOIB_1">POLJOPRIVREDNA ZADRUGA TRIBUNJ, Tribunj, OIB 14395554723, Zamalin 96, 22212 Tribunj</derivirana_varijabla>
  </DomainObject.Predmet.ProtustrankaWithAdressOIB>
  <DomainObject.Predmet.ProtustrankaNazivFormated>
    <izvorni_sadrzaj>POLJOPRIVREDNA ZADRUGA TRIBUNJ, Tribunj</izvorni_sadrzaj>
    <derivirana_varijabla naziv="DomainObject.Predmet.ProtustrankaNazivFormated_1">POLJOPRIVREDNA ZADRUGA TRIBUNJ, Tribunj</derivirana_varijabla>
  </DomainObject.Predmet.ProtustrankaNazivFormated>
  <DomainObject.Predmet.ProtustrankaNazivFormatedOIB>
    <izvorni_sadrzaj>POLJOPRIVREDNA ZADRUGA TRIBUNJ, Tribunj, OIB 14395554723</izvorni_sadrzaj>
    <derivirana_varijabla naziv="DomainObject.Predmet.ProtustrankaNazivFormatedOIB_1">POLJOPRIVREDNA ZADRUGA TRIBUNJ, Tribunj, OIB 14395554723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 - Područni ured Šibenik zastupanog po punomoćniku ŽUPANIJSKO DRŽAVNO ODVJETNIŠTVO U ŠIBENIKU, Građansko-upravni odjel</izvorni_sadrzaj>
    <derivirana_varijabla naziv="DomainObject.Predmet.StrankaFormated_1">  RH MF, POREZNA UPRAVA - Područni ured Šibenik zastupanog po punomoćniku ŽUPANIJSKO DRŽAVNO ODVJETNIŠTVO U ŠIBENIKU, Građansko-upravni odjel</derivirana_varijabla>
  </DomainObject.Predmet.StrankaFormated>
  <DomainObject.Predmet.StrankaFormatedOIB>
    <izvorni_sadrzaj>  RH MF, POREZNA UPRAVA - Područni ured Šibenik, OIB 18683136487 zastupanog po punomoćniku ŽUPANIJSKO DRŽAVNO ODVJETNIŠTVO U ŠIBENIKU, Građansko-upravni odjel</izvorni_sadrzaj>
    <derivirana_varijabla naziv="DomainObject.Predmet.StrankaFormatedOIB_1">  RH MF, POREZNA UPRAVA - Područni ured Šibenik, OIB 18683136487 zastupanog po punomoćniku ŽUPANIJSKO DRŽAVNO ODVJETNIŠTVO U ŠIBENIKU, Građansko-upravni odjel</derivirana_varijabla>
  </DomainObject.Predmet.StrankaFormatedOIB>
  <DomainObject.Predmet.StrankaFormatedWithAdress>
    <izvorni_sadrzaj> RH MF, POREZNA UPRAVA - Područni ured Šibenik, Obala Hrvatske mornarice, 22000 Šibenik zastupanog po punomoćniku ŽUPANIJSKO DRŽAVNO ODVJETNIŠTVO U ŠIBENIKU, Građansko-upravni odjel</izvorni_sadrzaj>
    <derivirana_varijabla naziv="DomainObject.Predmet.StrankaFormatedWithAdress_1"> RH MF, POREZNA UPRAVA - Područni ured Šibenik, Obala Hrvatske mornarice, 22000 Šibenik zastupanog po punomoćniku ŽUPANIJSKO DRŽAVNO ODVJETNIŠTVO U ŠIBENIKU, Građansko-upravni odjel</derivirana_varijabla>
  </DomainObject.Predmet.StrankaFormatedWithAdress>
  <DomainObject.Predmet.StrankaFormatedWithAdressOIB>
    <izvorni_sadrzaj> RH MF, POREZNA UPRAVA - Područni ured Šibenik, OIB 18683136487, Obala Hrvatske mornarice, 22000 Šibenik zastupanog po punomoćniku ŽUPANIJSKO DRŽAVNO ODVJETNIŠTVO U ŠIBENIKU, Građansko-upravni odjel</izvorni_sadrzaj>
    <derivirana_varijabla naziv="DomainObject.Predmet.StrankaFormatedWithAdressOIB_1"> RH MF, POREZNA UPRAVA - Područni ured Šibenik, OIB 18683136487, Obala Hrvatske mornarice, 22000 Šibenik zastupanog po punomoćniku ŽUPANIJSKO DRŽAVNO ODVJETNIŠTVO U ŠIBENIKU, Građansko-upravni odjel</derivirana_varijabla>
  </DomainObject.Predmet.StrankaFormatedWithAdressOIB>
  <DomainObject.Predmet.StrankaWithAdress>
    <izvorni_sadrzaj>RH MF, POREZNA UPRAVA - Područni ured Šibenik Obala Hrvatske mornarice,22000 Šibenik</izvorni_sadrzaj>
    <derivirana_varijabla naziv="DomainObject.Predmet.StrankaWithAdress_1">RH MF, POREZNA UPRAVA - Područni ured Šibenik Obala Hrvatske mornarice,22000 Šibenik</derivirana_varijabla>
  </DomainObject.Predmet.StrankaWithAdress>
  <DomainObject.Predmet.StrankaWithAdressOIB>
    <izvorni_sadrzaj>RH MF, POREZNA UPRAVA - Područni ured Šibenik, OIB 18683136487, Obala Hrvatske mornarice,22000 Šibenik</izvorni_sadrzaj>
    <derivirana_varijabla naziv="DomainObject.Predmet.StrankaWithAdressOIB_1">RH MF, POREZNA UPRAVA - Područni ured Šibenik, OIB 18683136487, Obala Hrvatske mornarice,22000 Šibenik</derivirana_varijabla>
  </DomainObject.Predmet.StrankaWithAdressOIB>
  <DomainObject.Predmet.StrankaNazivFormated>
    <izvorni_sadrzaj>RH MF, POREZNA UPRAVA - Područni ured Šibenik</izvorni_sadrzaj>
    <derivirana_varijabla naziv="DomainObject.Predmet.StrankaNazivFormated_1">RH MF, POREZNA UPRAVA - Područni ured Šibenik</derivirana_varijabla>
  </DomainObject.Predmet.StrankaNazivFormated>
  <DomainObject.Predmet.StrankaNazivFormatedOIB>
    <izvorni_sadrzaj>RH MF, POREZNA UPRAVA - Područni ured Šibenik, OIB 18683136487</izvorni_sadrzaj>
    <derivirana_varijabla naziv="DomainObject.Predmet.StrankaNazivFormatedOIB_1">RH MF, POREZNA UPRAVA - Područni ured Šibenik,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RH MF, POREZNA UPRAVA - Područni ured Šibenik zastupanog po punomoćniku ŽUPANIJSKO DRŽAVNO ODVJETNIŠTVO U ŠIBENIKU, Građansko-upravni odjel</item>
    </izvorni_sadrzaj>
    <derivirana_varijabla naziv="DomainObject.Predmet.StrankaListFormated_1">
      <item>RH MF, POREZNA UPRAVA - Područni ured Šibenik zastupanog po punomoćniku ŽUPANIJSKO DRŽAVNO ODVJETNIŠTVO U ŠIBENIKU, Građansko-upravni odjel</item>
    </derivirana_varijabla>
  </DomainObject.Predmet.StrankaListFormated>
  <DomainObject.Predmet.StrankaListFormatedOIB>
    <izvorni_sadrzaj>
      <item>RH MF, POREZNA UPRAVA - Područni ured Šibenik, OIB 18683136487 zastupanog po punomoćniku ŽUPANIJSKO DRŽAVNO ODVJETNIŠTVO U ŠIBENIKU, Građansko-upravni odjel</item>
    </izvorni_sadrzaj>
    <derivirana_varijabla naziv="DomainObject.Predmet.StrankaListFormatedOIB_1">
      <item>RH MF, POREZNA UPRAVA - Područni ured Šibenik, OIB 18683136487 zastupanog po punomoćniku ŽUPANIJSKO DRŽAVNO ODVJETNIŠTVO U ŠIBENIKU, Građansko-upravni odjel</item>
    </derivirana_varijabla>
  </DomainObject.Predmet.StrankaListFormatedOIB>
  <DomainObject.Predmet.StrankaListFormatedWithAdress>
    <izvorni_sadrzaj>
      <item>RH MF, POREZNA UPRAVA - Područni ured Šibenik, Obala Hrvatske mornarice, 22000 Šibenik zastupanog po punomoćniku ŽUPANIJSKO DRŽAVNO ODVJETNIŠTVO U ŠIBENIKU, Građansko-upravni odjel</item>
    </izvorni_sadrzaj>
    <derivirana_varijabla naziv="DomainObject.Predmet.StrankaListFormatedWithAdress_1">
      <item>RH MF, POREZNA UPRAVA - Područni ured Šibenik, Obala Hrvatske mornarice, 22000 Šibenik zastupanog po punomoćniku ŽUPANIJSKO DRŽAVNO ODVJETNIŠTVO U ŠIBENIKU, Građansko-upravni odjel</item>
    </derivirana_varijabla>
  </DomainObject.Predmet.StrankaListFormatedWithAdress>
  <DomainObject.Predmet.StrankaListFormatedWithAdressOIB>
    <izvorni_sadrzaj>
      <item>RH MF, POREZNA UPRAVA - Područni ured Šibenik, OIB 18683136487, Obala Hrvatske mornarice, 22000 Šibenik zastupanog po punomoćniku ŽUPANIJSKO DRŽAVNO ODVJETNIŠTVO U ŠIBENIKU, Građansko-upravni odjel</item>
    </izvorni_sadrzaj>
    <derivirana_varijabla naziv="DomainObject.Predmet.StrankaListFormatedWithAdressOIB_1">
      <item>RH MF, POREZNA UPRAVA - Područni ured Šibenik, OIB 18683136487, Obala Hrvatske mornarice, 22000 Šibenik zastupanog po punomoćniku ŽUPANIJSKO DRŽAVNO ODVJETNIŠTVO U ŠIBENIKU, Građansko-upravni odjel</item>
    </derivirana_varijabla>
  </DomainObject.Predmet.StrankaListFormatedWithAdressOIB>
  <DomainObject.Predmet.StrankaListNazivFormated>
    <izvorni_sadrzaj>
      <item>RH MF, POREZNA UPRAVA - Područni ured Šibenik</item>
    </izvorni_sadrzaj>
    <derivirana_varijabla naziv="DomainObject.Predmet.StrankaListNazivFormated_1">
      <item>RH MF, POREZNA UPRAVA - Područni ured Šibenik</item>
    </derivirana_varijabla>
  </DomainObject.Predmet.StrankaListNazivFormated>
  <DomainObject.Predmet.StrankaListNazivFormatedOIB>
    <izvorni_sadrzaj>
      <item>RH MF, POREZNA UPRAVA - Područni ured Šibenik, OIB 18683136487</item>
    </izvorni_sadrzaj>
    <derivirana_varijabla naziv="DomainObject.Predmet.StrankaListNazivFormatedOIB_1">
      <item>RH MF, POREZNA UPRAVA - Područni ured Šibenik, OIB 18683136487</item>
    </derivirana_varijabla>
  </DomainObject.Predmet.StrankaListNazivFormatedOIB>
  <DomainObject.Predmet.ProtuStrankaListFormated>
    <izvorni_sadrzaj>
      <item>POLJOPRIVREDNA ZADRUGA TRIBUNJ, Tribunj zastupanog po punomoćniku ŽELJKO JONJIĆ</item>
    </izvorni_sadrzaj>
    <derivirana_varijabla naziv="DomainObject.Predmet.ProtuStrankaListFormated_1">
      <item>POLJOPRIVREDNA ZADRUGA TRIBUNJ, Tribunj zastupanog po punomoćniku ŽELJKO JONJIĆ</item>
    </derivirana_varijabla>
  </DomainObject.Predmet.ProtuStrankaListFormated>
  <DomainObject.Predmet.ProtuStrankaListFormatedOIB>
    <izvorni_sadrzaj>
      <item>POLJOPRIVREDNA ZADRUGA TRIBUNJ, Tribunj, OIB 14395554723 zastupanog po punomoćniku ŽELJKO JONJIĆ</item>
    </izvorni_sadrzaj>
    <derivirana_varijabla naziv="DomainObject.Predmet.ProtuStrankaListFormatedOIB_1">
      <item>POLJOPRIVREDNA ZADRUGA TRIBUNJ, Tribunj, OIB 14395554723 zastupanog po punomoćniku ŽELJKO JONJIĆ</item>
    </derivirana_varijabla>
  </DomainObject.Predmet.ProtuStrankaListFormatedOIB>
  <DomainObject.Predmet.ProtuStrankaListFormatedWithAdress>
    <izvorni_sadrzaj>
      <item>POLJOPRIVREDNA ZADRUGA TRIBUNJ, Tribunj, Zamalin 96, 22212 Tribunj zastupanog po punomoćniku ŽELJKO JONJIĆ</item>
    </izvorni_sadrzaj>
    <derivirana_varijabla naziv="DomainObject.Predmet.ProtuStrankaListFormatedWithAdress_1">
      <item>POLJOPRIVREDNA ZADRUGA TRIBUNJ, Tribunj, Zamalin 96, 22212 Tribunj zastupanog po punomoćniku ŽELJKO JONJIĆ</item>
    </derivirana_varijabla>
  </DomainObject.Predmet.ProtuStrankaListFormatedWithAdress>
  <DomainObject.Predmet.ProtuStrankaListFormatedWithAdressOIB>
    <izvorni_sadrzaj>
      <item>POLJOPRIVREDNA ZADRUGA TRIBUNJ, Tribunj, OIB 14395554723, Zamalin 96, 22212 Tribunj zastupanog po punomoćniku ŽELJKO JONJIĆ</item>
    </izvorni_sadrzaj>
    <derivirana_varijabla naziv="DomainObject.Predmet.ProtuStrankaListFormatedWithAdressOIB_1">
      <item>POLJOPRIVREDNA ZADRUGA TRIBUNJ, Tribunj, OIB 14395554723, Zamalin 96, 22212 Tribunj zastupanog po punomoćniku ŽELJKO JONJIĆ</item>
    </derivirana_varijabla>
  </DomainObject.Predmet.ProtuStrankaListFormatedWithAdressOIB>
  <DomainObject.Predmet.ProtuStrankaListNazivFormated>
    <izvorni_sadrzaj>
      <item>POLJOPRIVREDNA ZADRUGA TRIBUNJ, Tribunj</item>
    </izvorni_sadrzaj>
    <derivirana_varijabla naziv="DomainObject.Predmet.ProtuStrankaListNazivFormated_1">
      <item>POLJOPRIVREDNA ZADRUGA TRIBUNJ, Tribunj</item>
    </derivirana_varijabla>
  </DomainObject.Predmet.ProtuStrankaListNazivFormated>
  <DomainObject.Predmet.ProtuStrankaListNazivFormatedOIB>
    <izvorni_sadrzaj>
      <item>POLJOPRIVREDNA ZADRUGA TRIBUNJ, Tribunj, OIB 14395554723</item>
    </izvorni_sadrzaj>
    <derivirana_varijabla naziv="DomainObject.Predmet.ProtuStrankaListNazivFormatedOIB_1">
      <item>POLJOPRIVREDNA ZADRUGA TRIBUNJ, Tribunj, OIB 14395554723</item>
    </derivirana_varijabla>
  </DomainObject.Predmet.ProtuStrankaListNazivFormatedOIB>
  <DomainObject.Predmet.OstaliListFormated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OstaliListFormated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  <item>Zdravko Petrović</item>
      <item>Franko Kotlar</item>
    </derivirana_varijabla>
  </DomainObject.Predmet.OstaliListFormated>
  <DomainObject.Predmet.OstaliListFormatedOIB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  <item>Zdravko Petrović</item>
      <item>Franko Kotlar</item>
    </izvorni_sadrzaj>
    <derivirana_varijabla naziv="DomainObject.Predmet.OstaliListFormatedOIB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  <item>Zdravko Petrović</item>
      <item>Franko Kotlar</item>
    </derivirana_varijabla>
  </DomainObject.Predmet.OstaliListFormatedOIB>
  <DomainObject.Predmet.OstaliListFormatedWithAdress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  <item>Zdravko Petrović, Remetinečka cesta 112/b, 10000 Zagreb</item>
      <item>Franko Kotlar</item>
    </izvorni_sadrzaj>
    <derivirana_varijabla naziv="DomainObject.Predmet.OstaliListFormatedWithAdress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  <item>Zdravko Petrović, Remetinečka cesta 112/b, 10000 Zagreb</item>
      <item>Franko Kotlar</item>
    </derivirana_varijabla>
  </DomainObject.Predmet.OstaliListFormatedWithAdress>
  <DomainObject.Predmet.OstaliListFormatedWithAdressOIB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  <item>Zdravko Petrović, Remetinečka cesta 112/b, 10000 Zagreb</item>
      <item>Franko Kotlar</item>
    </izvorni_sadrzaj>
    <derivirana_varijabla naziv="DomainObject.Predmet.OstaliListFormatedWithAdressOIB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  <item>Zdravko Petrović, Remetinečka cesta 112/b, 10000 Zagreb</item>
      <item>Franko Kotlar</item>
    </derivirana_varijabla>
  </DomainObject.Predmet.OstaliListFormatedWithAdressOIB>
  <DomainObject.Predmet.OstaliListNazivFormated>
    <izvorni_sadrzaj>
      <item>ŽUPANIJSKO DRŽAVNO ODVJETNIŠTVO U ŠIBENIKU, Građansko-upravni odjel</item>
      <item>ŽELJKO JONJIĆ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OstaliListNazivFormated_1">
      <item>ŽUPANIJSKO DRŽAVNO ODVJETNIŠTVO U ŠIBENIKU, Građansko-upravni odjel</item>
      <item>ŽELJKO JONJIĆ</item>
      <item>MARIJA LONČAR, dipl.iur., zaposlenik MF POREZ.UPR., Podr.ured Šibenik</item>
      <item>DRAŠKO LAMBAŠA</item>
      <item>Zdravko Petrović</item>
      <item>Franko Kotlar</item>
    </derivirana_varijabla>
  </DomainObject.Predmet.OstaliListNazivFormated>
  <DomainObject.Predmet.OstaliListNazivFormatedOIB>
    <izvorni_sadrzaj>
      <item>ŽUPANIJSKO DRŽAVNO ODVJETNIŠTVO U ŠIBENIKU, Građansko-upravni odjel</item>
      <item>ŽELJKO JONJIĆ</item>
      <item>MARIJA LONČAR, dipl.iur., zaposlenik MF POREZ.UPR., Podr.ured Šibenik</item>
      <item>DRAŠKO LAMBAŠA, OIB 48593997552</item>
      <item>Zdravko Petrović</item>
      <item>Franko Kotlar</item>
    </izvorni_sadrzaj>
    <derivirana_varijabla naziv="DomainObject.Predmet.OstaliListNazivFormatedOIB_1">
      <item>ŽUPANIJSKO DRŽAVNO ODVJETNIŠTVO U ŠIBENIKU, Građansko-upravni odjel</item>
      <item>ŽELJKO JONJIĆ</item>
      <item>MARIJA LONČAR, dipl.iur., zaposlenik MF POREZ.UPR., Podr.ured Šibenik</item>
      <item>DRAŠKO LAMBAŠA, OIB 48593997552</item>
      <item>Zdravko Petrović</item>
      <item>Franko Kotlar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MF, POREZNA UPRAVA - Područni ured Šibenik</izvorni_sadrzaj>
    <derivirana_varijabla naziv="DomainObject.Predmet.StrankaIDrugi_1">RH MF, POREZNA UPRAVA - Područni ured Šibenik</derivirana_varijabla>
  </DomainObject.Predmet.StrankaIDrugi>
  <DomainObject.Predmet.ProtustrankaIDrugi>
    <izvorni_sadrzaj>POLJOPRIVREDNA ZADRUGA TRIBUNJ, Tribunj</izvorni_sadrzaj>
    <derivirana_varijabla naziv="DomainObject.Predmet.ProtustrankaIDrugi_1">POLJOPRIVREDNA ZADRUGA TRIBUNJ, Tribunj</derivirana_varijabla>
  </DomainObject.Predmet.ProtustrankaIDrugi>
  <DomainObject.Predmet.StrankaIDrugiAdressOIB>
    <izvorni_sadrzaj>RH MF, POREZNA UPRAVA - Područni ured Šibenik, OIB 18683136487, Obala Hrvatske mornarice, 22000 Šibenik</izvorni_sadrzaj>
    <derivirana_varijabla naziv="DomainObject.Predmet.StrankaIDrugiAdressOIB_1">RH MF, POREZNA UPRAVA - Područni ured Šibenik, OIB 18683136487, Obala Hrvatske mornarice, 22000 Šibenik</derivirana_varijabla>
  </DomainObject.Predmet.StrankaIDrugiAdressOIB>
  <DomainObject.Predmet.ProtustrankaIDrugiAdressOIB>
    <izvorni_sadrzaj>POLJOPRIVREDNA ZADRUGA TRIBUNJ, Tribunj, OIB 14395554723, Zamalin 96, 22212 Tribunj</izvorni_sadrzaj>
    <derivirana_varijabla naziv="DomainObject.Predmet.ProtustrankaIDrugiAdressOIB_1">POLJOPRIVREDNA ZADRUGA TRIBUNJ, Tribunj, OIB 14395554723, Zamalin 96, 22212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SudioniciListNaziv_1"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  <item>Zdravko Petrović</item>
      <item>Franko Kotlar</item>
    </derivirana_varijabla>
  </DomainObject.Predmet.SudioniciListNaziv>
  <DomainObject.Predmet.SudioniciListAdressOIB>
    <izvorni_sadrzaj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  <item>Zdravko Petrović, Remetinečka cesta 112/b,10000 Zagreb</item>
      <item>Franko Kotlar</item>
    </izvorni_sadrzaj>
    <derivirana_varijabla naziv="DomainObject.Predmet.SudioniciListAdressOIB_1"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  <item>Zdravko Petrović, Remetinečka cesta 112/b,10000 Zagreb</item>
      <item>Franko Kotlar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14395554723</item>
      <item>, OIB 18683136487</item>
      <item>, OIB null</item>
      <item>, OIB null</item>
      <item>, OIB 48593997552</item>
      <item>, OIB null</item>
      <item>, OIB null</item>
    </izvorni_sadrzaj>
    <derivirana_varijabla naziv="DomainObject.Predmet.SudioniciListNazivOIB_1">
      <item>, OIB null</item>
      <item>, OIB 14395554723</item>
      <item>, OIB 18683136487</item>
      <item>, OIB null</item>
      <item>, OIB null</item>
      <item>, OIB 48593997552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1674AC-8456-47FE-BE83-ECCEDAAE94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180</properties:Words>
  <properties:Characters>841</properties:Characters>
  <properties:Lines>40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2017-09-29T13:49:00Z</dcterms:created>
  <dc:creator>Ana Markač</dc:creator>
  <cp:lastModifiedBy>Marijana Žuža</cp:lastModifiedBy>
  <cp:lastPrinted>2017-09-29T13:51:00Z</cp:lastPrinted>
  <dcterms:modified xmlns:xsi="http://www.w3.org/2001/XMLSchema-instance" xsi:type="dcterms:W3CDTF">2017-10-02T06:29:00Z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