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5a563" w14:paraId="1c5a563" w:rsidRDefault="00FC653F" w:rsidP="00FC653F" w:rsidR="00FC653F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653F" w:rsidP="00FC653F" w:rsidR="00FC653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FC653F" w:rsidP="00FC653F" w:rsidR="00FC653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FC653F" w:rsidP="00FC653F" w:rsidR="00FC653F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D2781D" w:rsidP="00B64D87" w:rsidR="00D2781D" w:rsidRPr="00EA4322">
      <w:pPr>
        <w:jc w:val="center"/>
        <w:rPr>
          <w:bCs/>
        </w:rPr>
      </w:pP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 w:rsidRPr="00EA4322">
      <w:pPr>
        <w:jc w:val="center"/>
      </w:pPr>
    </w:p>
    <w:p w:rsidRDefault="001A2312" w:rsidP="001A2312" w:rsidR="001A2312" w:rsidRPr="001A2312">
      <w:pPr>
        <w:jc w:val="both"/>
      </w:pPr>
      <w:r w:rsidRPr="001A2312">
        <w:tab/>
      </w:r>
      <w:r w:rsidRPr="001A2312">
        <w:tab/>
        <w:t xml:space="preserve">Trgovački sud u Rijeci, po stečajnom sucu Veri Jelenović, u stečajnom postupku nad </w:t>
      </w:r>
      <w:r w:rsidR="001007B6">
        <w:t xml:space="preserve">dužnikom </w:t>
      </w:r>
      <w:r w:rsidR="001007B6" w:rsidRPr="001661E8">
        <w:t>METAL - MONT d. o. o. za proizvodnju i usluge u stečaju Rijeka (Grad Rijeka), Trg Republike Hrvatske 2, OIB: 76510325291</w:t>
      </w:r>
      <w:r w:rsidRPr="001A2312">
        <w:t xml:space="preserve">, dana </w:t>
      </w:r>
      <w:r w:rsidR="001007B6">
        <w:t>3</w:t>
      </w:r>
      <w:r w:rsidRPr="001A2312">
        <w:t xml:space="preserve">. </w:t>
      </w:r>
      <w:r w:rsidR="00F009C5">
        <w:t>siječnja 201</w:t>
      </w:r>
      <w:r w:rsidR="001007B6">
        <w:t>7</w:t>
      </w:r>
      <w:r w:rsidRPr="001A2312">
        <w:t>. godine</w:t>
      </w:r>
    </w:p>
    <w:p w:rsidRDefault="000119E8" w:rsidP="00B64D87" w:rsidR="000119E8" w:rsidRPr="00EA4322">
      <w:pPr>
        <w:jc w:val="both"/>
      </w:pP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1007B6">
        <w:t xml:space="preserve">Jure Matkovića iz Viškova, Viškovo 41, OIB 77997550993 </w:t>
      </w:r>
      <w:r w:rsidR="003F18B5" w:rsidRPr="00EA4322">
        <w:t>za period od</w:t>
      </w:r>
      <w:r w:rsidR="00DC2112" w:rsidRPr="00EA4322">
        <w:t xml:space="preserve"> </w:t>
      </w:r>
      <w:r w:rsidR="001007B6">
        <w:t>16. prosinca 2014</w:t>
      </w:r>
      <w:r w:rsidR="001A2312">
        <w:t xml:space="preserve">. godine do </w:t>
      </w:r>
      <w:r w:rsidR="001007B6">
        <w:t>24. listopada 2016</w:t>
      </w:r>
      <w:r w:rsidR="003F18B5" w:rsidRPr="00EA4322">
        <w:t>. godine</w:t>
      </w:r>
      <w:r w:rsidR="000119E8" w:rsidRPr="00EA4322">
        <w:t xml:space="preserve"> </w:t>
      </w:r>
      <w:r w:rsidRPr="00EA4322">
        <w:t xml:space="preserve">u iznosu od </w:t>
      </w:r>
      <w:r w:rsidR="001007B6">
        <w:t>366</w:t>
      </w:r>
      <w:r w:rsidR="001A2312">
        <w:t>,00</w:t>
      </w:r>
      <w:r w:rsidR="00726E96" w:rsidRPr="00EA4322">
        <w:t xml:space="preserve"> kn neto</w:t>
      </w:r>
      <w:r w:rsidRPr="00EA4322">
        <w:t xml:space="preserve">. </w:t>
      </w:r>
    </w:p>
    <w:p w:rsidRDefault="00D2781D" w:rsidP="00B64D87" w:rsidR="00D2781D" w:rsidRPr="00EA4322">
      <w:pPr>
        <w:jc w:val="both"/>
      </w:pPr>
    </w:p>
    <w:p w:rsidRDefault="00E303B9" w:rsidP="00B64D87" w:rsidR="00E303B9" w:rsidRPr="00EA4322">
      <w:pPr>
        <w:jc w:val="both"/>
      </w:pPr>
      <w:r w:rsidRPr="00EA4322">
        <w:t xml:space="preserve">    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510545" w:rsidP="00B64D87" w:rsidR="00510545" w:rsidRPr="00EA4322">
      <w:pPr>
        <w:jc w:val="center"/>
        <w:rPr>
          <w:bCs/>
        </w:rPr>
      </w:pPr>
    </w:p>
    <w:p w:rsidRDefault="00832553" w:rsidP="00B64D87" w:rsidR="00832553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1007B6">
        <w:rPr>
          <w:bCs/>
        </w:rPr>
        <w:t>2. siječnja 2017</w:t>
      </w:r>
      <w:r w:rsidRPr="00EA4322">
        <w:rPr>
          <w:bCs/>
        </w:rPr>
        <w:t>. godine podni</w:t>
      </w:r>
      <w:r w:rsidR="001007B6">
        <w:rPr>
          <w:bCs/>
        </w:rPr>
        <w:t>o</w:t>
      </w:r>
      <w:r w:rsidRPr="00EA4322">
        <w:rPr>
          <w:bCs/>
        </w:rPr>
        <w:t xml:space="preserve"> zahtjev za naknadu stvarnih troškova u iznosu od </w:t>
      </w:r>
      <w:r w:rsidR="001007B6">
        <w:t>366</w:t>
      </w:r>
      <w:r w:rsidR="001A2312">
        <w:t>,00</w:t>
      </w:r>
      <w:r w:rsidR="001A2312" w:rsidRPr="00EA4322">
        <w:t xml:space="preserve"> </w:t>
      </w:r>
      <w:r w:rsidR="000119E8" w:rsidRPr="00EA4322">
        <w:t>kn neto</w:t>
      </w:r>
      <w:r w:rsidR="00E74AF0" w:rsidRPr="00EA4322">
        <w:t xml:space="preserve"> za period </w:t>
      </w:r>
      <w:r w:rsidR="001007B6">
        <w:t>do 24. listopada 2016. godine</w:t>
      </w:r>
      <w:r w:rsidR="000119E8" w:rsidRPr="00EA4322">
        <w:t xml:space="preserve"> i to za</w:t>
      </w:r>
      <w:r w:rsidR="00726E96" w:rsidRPr="00EA4322">
        <w:rPr>
          <w:bCs/>
        </w:rPr>
        <w:t xml:space="preserve"> troš</w:t>
      </w:r>
      <w:r w:rsidR="000119E8" w:rsidRPr="00EA4322">
        <w:rPr>
          <w:bCs/>
        </w:rPr>
        <w:t>a</w:t>
      </w:r>
      <w:r w:rsidR="00726E96" w:rsidRPr="00EA4322">
        <w:rPr>
          <w:bCs/>
        </w:rPr>
        <w:t xml:space="preserve">k </w:t>
      </w:r>
      <w:r w:rsidR="00E74AF0" w:rsidRPr="00EA4322">
        <w:rPr>
          <w:bCs/>
        </w:rPr>
        <w:t xml:space="preserve">automobila i </w:t>
      </w:r>
      <w:r w:rsidR="001007B6">
        <w:rPr>
          <w:bCs/>
        </w:rPr>
        <w:t>cestarine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u </w:t>
      </w:r>
      <w:r w:rsidR="001E5BC6">
        <w:t>račun</w:t>
      </w:r>
      <w:r w:rsidR="00F009C5">
        <w:t>e</w:t>
      </w:r>
      <w:r w:rsidR="001E5BC6">
        <w:t xml:space="preserve"> za </w:t>
      </w:r>
      <w:r w:rsidR="001007B6">
        <w:t xml:space="preserve">korištenje autoceste </w:t>
      </w:r>
      <w:r w:rsidR="00EA4322" w:rsidRPr="00EA4322">
        <w:t xml:space="preserve">(list </w:t>
      </w:r>
      <w:r w:rsidR="001007B6">
        <w:t>276</w:t>
      </w:r>
      <w:r w:rsidR="00EA4322" w:rsidRPr="00EA4322">
        <w:t xml:space="preserve"> spisa)</w:t>
      </w:r>
      <w:r w:rsidR="00DC2112" w:rsidRPr="00EA4322">
        <w:t xml:space="preserve"> </w:t>
      </w:r>
      <w:r w:rsidRPr="00EA4322">
        <w:t xml:space="preserve">da su nastali stvarni troškovi stečajnog upravitelja </w:t>
      </w:r>
      <w:r w:rsidR="00F009C5">
        <w:t xml:space="preserve">za period od </w:t>
      </w:r>
      <w:r w:rsidR="001007B6">
        <w:t>16. prosinca 2014. godine do 24. listopada 2016</w:t>
      </w:r>
      <w:r w:rsidR="001007B6" w:rsidRPr="00EA4322">
        <w:t xml:space="preserve">. godine u iznosu od </w:t>
      </w:r>
      <w:r w:rsidR="001007B6">
        <w:t>366,00</w:t>
      </w:r>
      <w:r w:rsidR="001007B6" w:rsidRPr="00EA4322">
        <w:t xml:space="preserve"> kn neto</w:t>
      </w:r>
      <w:r w:rsidR="00F009C5" w:rsidRPr="00EA4322">
        <w:t xml:space="preserve">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1B0965" w:rsidP="00B64D87" w:rsidR="001B0965" w:rsidRPr="00EA4322">
      <w:pPr>
        <w:jc w:val="both"/>
        <w:rPr>
          <w:bCs/>
        </w:rPr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1007B6">
        <w:rPr>
          <w:bCs/>
        </w:rPr>
        <w:t>3</w:t>
      </w:r>
      <w:r w:rsidR="00F009C5">
        <w:rPr>
          <w:bCs/>
        </w:rPr>
        <w:t>. siječnja</w:t>
      </w:r>
      <w:r w:rsidR="000119E8" w:rsidRPr="00EA4322">
        <w:rPr>
          <w:bCs/>
        </w:rPr>
        <w:t xml:space="preserve"> 201</w:t>
      </w:r>
      <w:r w:rsidR="001007B6">
        <w:rPr>
          <w:bCs/>
        </w:rPr>
        <w:t>7</w:t>
      </w:r>
      <w:r w:rsidRPr="00EA4322">
        <w:rPr>
          <w:bCs/>
        </w:rPr>
        <w:t>.</w:t>
      </w:r>
      <w:r w:rsidR="000119E8" w:rsidRPr="00EA4322">
        <w:rPr>
          <w:bCs/>
        </w:rPr>
        <w:t xml:space="preserve"> godine</w:t>
      </w:r>
    </w:p>
    <w:p w:rsidRDefault="00D2781D" w:rsidP="00B64D87" w:rsidR="00D2781D" w:rsidRPr="00EA4322">
      <w:pPr>
        <w:jc w:val="both"/>
        <w:rPr>
          <w:bCs/>
        </w:rPr>
      </w:pP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1B0965" w:rsidR="001B0965" w:rsidRPr="00EA4322">
      <w:pPr>
        <w:jc w:val="both"/>
      </w:pPr>
    </w:p>
    <w:p w:rsidRDefault="00726E96" w:rsidP="00B64D87" w:rsidR="00726E96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p w:rsidRDefault="00EA4322" w:rsidP="00B64D87" w:rsidR="00EA4322">
      <w:pPr>
        <w:jc w:val="both"/>
        <w:rPr>
          <w:bCs/>
        </w:rPr>
      </w:pPr>
    </w:p>
    <w:p w:rsidRDefault="006B5BD0" w:rsidP="00B64D87" w:rsidR="006B5BD0">
      <w:pPr>
        <w:jc w:val="both"/>
        <w:rPr>
          <w:bCs/>
        </w:rPr>
      </w:pPr>
    </w:p>
    <w:p w:rsidRDefault="006B5BD0" w:rsidP="00B64D87" w:rsidR="006B5BD0">
      <w:pPr>
        <w:jc w:val="both"/>
        <w:rPr>
          <w:bCs/>
        </w:rPr>
      </w:pPr>
    </w:p>
    <w:p w:rsidRDefault="006B5BD0" w:rsidP="00B64D87" w:rsidR="006B5BD0">
      <w:pPr>
        <w:jc w:val="both"/>
        <w:rPr>
          <w:bCs/>
        </w:rPr>
      </w:pPr>
    </w:p>
    <w:p w:rsidRDefault="00E303B9" w:rsidP="00B64D87" w:rsidR="0031329D" w:rsidRPr="00EA4322">
      <w:pPr>
        <w:jc w:val="both"/>
        <w:rPr>
          <w:bCs/>
        </w:rPr>
      </w:pPr>
      <w:r w:rsidRPr="00EA4322">
        <w:rPr>
          <w:bCs/>
        </w:rPr>
        <w:t>DNA</w:t>
      </w:r>
    </w:p>
    <w:p w:rsidRDefault="00E303B9" w:rsidP="00B64D87" w:rsidR="00391576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1B0965" w:rsidP="00B64D87" w:rsidR="001B0965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A4322"/>
    <w:p w:rsidRDefault="00D2781D" w:rsidP="00B64D87" w:rsidR="00E21439" w:rsidRPr="00EA4322">
      <w:r w:rsidRPr="00EA4322">
        <w:t xml:space="preserve">Rijeka, </w:t>
      </w:r>
      <w:r w:rsidR="000F3C0A">
        <w:t>3</w:t>
      </w:r>
      <w:r w:rsidR="00B6255C">
        <w:t>. siječnja 201</w:t>
      </w:r>
      <w:r w:rsidR="000F3C0A">
        <w:t>7</w:t>
      </w:r>
      <w:r w:rsidR="0031329D" w:rsidRPr="00EA4322">
        <w:t>.</w:t>
      </w:r>
      <w:r w:rsidR="000119E8" w:rsidRPr="00EA4322">
        <w:t xml:space="preserve"> </w:t>
      </w:r>
      <w:r w:rsidR="0031329D" w:rsidRPr="00EA4322">
        <w:t>god</w:t>
      </w:r>
      <w:r w:rsidR="000119E8" w:rsidRPr="00EA4322">
        <w:t>ine</w:t>
      </w:r>
    </w:p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                 Stečajni sudac </w:t>
      </w:r>
    </w:p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</w:t>
      </w:r>
      <w:r w:rsidR="00605262" w:rsidRPr="00EA4322">
        <w:t xml:space="preserve">                 Vera Jelenović</w:t>
      </w:r>
    </w:p>
    <w:sectPr w:rsidR="0031329D" w:rsidRPr="00EA432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5BE" w:rsidR="006835BE">
      <w:r>
        <w:separator/>
      </w:r>
    </w:p>
  </w:endnote>
  <w:endnote w:id="0" w:type="continuationSeparator">
    <w:p w:rsidRDefault="006835BE" w:rsidR="006835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65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5BE" w:rsidR="006835BE">
      <w:r>
        <w:separator/>
      </w:r>
    </w:p>
  </w:footnote>
  <w:footnote w:id="0" w:type="continuationSeparator">
    <w:p w:rsidRDefault="006835BE" w:rsidR="006835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1007B6">
      <w:t>269/2014-60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3C0A"/>
    <w:rsid w:val="000F4DC1"/>
    <w:rsid w:val="000F7662"/>
    <w:rsid w:val="001007B6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312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BC6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06AD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2BD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35BE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5BD0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55C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158A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9C5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53F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FC65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5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5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5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5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C653F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FC65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5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5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5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5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C653F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St-269/2014</izvorni_sadrzaj>
    <derivirana_varijabla naziv="DomainObject.Predmet.OznakaBroj_1">St-269/2014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- MONT d.o.o.  Rijeka</izvorni_sadrzaj>
    <derivirana_varijabla naziv="DomainObject.Predmet.ProtustrankaFormated_1">  METAL - MONT d.o.o.  Rijeka</derivirana_varijabla>
  </DomainObject.Predmet.ProtustrankaFormated>
  <DomainObject.Predmet.ProtustrankaFormatedOIB>
    <izvorni_sadrzaj>  METAL - MONT d.o.o.  Rijeka, OIB 76510325291</izvorni_sadrzaj>
    <derivirana_varijabla naziv="DomainObject.Predmet.ProtustrankaFormatedOIB_1">  METAL - MONT d.o.o.  Rijeka, OIB 76510325291</derivirana_varijabla>
  </DomainObject.Predmet.ProtustrankaFormatedOIB>
  <DomainObject.Predmet.ProtustrankaFormatedWithAdress>
    <izvorni_sadrzaj> METAL - MONT d.o.o.  Rijeka, Trg Republike Hrvatske 2, 51000 Rijeka</izvorni_sadrzaj>
    <derivirana_varijabla naziv="DomainObject.Predmet.ProtustrankaFormatedWithAdress_1"> METAL - MONT d.o.o.  Rijeka, Trg Republike Hrvatske 2, 51000 Rijeka</derivirana_varijabla>
  </DomainObject.Predmet.ProtustrankaFormatedWithAdress>
  <DomainObject.Predmet.ProtustrankaFormatedWithAdressOIB>
    <izvorni_sadrzaj> METAL - MONT d.o.o.  Rijeka, OIB 76510325291, Trg Republike Hrvatske 2, 51000 Rijeka</izvorni_sadrzaj>
    <derivirana_varijabla naziv="DomainObject.Predmet.ProtustrankaFormatedWithAdressOIB_1"> METAL - MONT d.o.o.  Rijeka, OIB 76510325291, Trg Republike Hrvatske 2, 51000 Rijeka</derivirana_varijabla>
  </DomainObject.Predmet.ProtustrankaFormatedWithAdressOIB>
  <DomainObject.Predmet.ProtustrankaWithAdress>
    <izvorni_sadrzaj>METAL - MONT d.o.o.  Rijeka Trg Republike Hrvatske 2, 51000 Rijeka</izvorni_sadrzaj>
    <derivirana_varijabla naziv="DomainObject.Predmet.ProtustrankaWithAdress_1">METAL - MONT d.o.o.  Rijeka Trg Republike Hrvatske 2, 51000 Rijeka</derivirana_varijabla>
  </DomainObject.Predmet.ProtustrankaWithAdress>
  <DomainObject.Predmet.ProtustrankaWithAdressOIB>
    <izvorni_sadrzaj>METAL - MONT d.o.o.  Rijeka, OIB 76510325291, Trg Republike Hrvatske 2, 51000 Rijeka</izvorni_sadrzaj>
    <derivirana_varijabla naziv="DomainObject.Predmet.ProtustrankaWithAdressOIB_1">METAL - MONT d.o.o.  Rijeka, OIB 76510325291, Trg Republike Hrvatske 2, 51000 Rijeka</derivirana_varijabla>
  </DomainObject.Predmet.ProtustrankaWithAdressOIB>
  <DomainObject.Predmet.ProtustrankaNazivFormated>
    <izvorni_sadrzaj>METAL - MONT d.o.o.  Rijeka</izvorni_sadrzaj>
    <derivirana_varijabla naziv="DomainObject.Predmet.ProtustrankaNazivFormated_1">METAL - MONT d.o.o.  Rijeka</derivirana_varijabla>
  </DomainObject.Predmet.ProtustrankaNazivFormated>
  <DomainObject.Predmet.ProtustrankaNazivFormatedOIB>
    <izvorni_sadrzaj>METAL - MONT d.o.o.  Rijeka, OIB 76510325291</izvorni_sadrzaj>
    <derivirana_varijabla naziv="DomainObject.Predmet.ProtustrankaNazivFormatedOIB_1">METAL - MONT d.o.o.  Rijeka, OIB 76510325291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PETROVIĆ  Dražice</izvorni_sadrzaj>
    <derivirana_varijabla naziv="DomainObject.Predmet.StrankaFormated_1">  NENAD PETROVIĆ  Dražice</derivirana_varijabla>
  </DomainObject.Predmet.StrankaFormated>
  <DomainObject.Predmet.StrankaFormatedOIB>
    <izvorni_sadrzaj>  NENAD PETROVIĆ  Dražice, OIB 00145529728</izvorni_sadrzaj>
    <derivirana_varijabla naziv="DomainObject.Predmet.StrankaFormatedOIB_1">  NENAD PETROVIĆ  Dražice, OIB 00145529728</derivirana_varijabla>
  </DomainObject.Predmet.StrankaFormatedOIB>
  <DomainObject.Predmet.StrankaFormatedWithAdress>
    <izvorni_sadrzaj> NENAD PETROVIĆ  Dražice, Male Dražice 29, 51218 Dražice</izvorni_sadrzaj>
    <derivirana_varijabla naziv="DomainObject.Predmet.StrankaFormatedWithAdress_1"> NENAD PETROVIĆ  Dražice, Male Dražice 29, 51218 Dražice</derivirana_varijabla>
  </DomainObject.Predmet.StrankaFormatedWithAdress>
  <DomainObject.Predmet.StrankaFormatedWithAdressOIB>
    <izvorni_sadrzaj> NENAD PETROVIĆ  Dražice, OIB 00145529728, Male Dražice 29, 51218 Dražice</izvorni_sadrzaj>
    <derivirana_varijabla naziv="DomainObject.Predmet.StrankaFormatedWithAdressOIB_1"> NENAD PETROVIĆ  Dražice, OIB 00145529728, Male Dražice 29, 51218 Dražice</derivirana_varijabla>
  </DomainObject.Predmet.StrankaFormatedWithAdressOIB>
  <DomainObject.Predmet.StrankaWithAdress>
    <izvorni_sadrzaj>NENAD PETROVIĆ  Dražice Male Dražice 29,51218 Dražice</izvorni_sadrzaj>
    <derivirana_varijabla naziv="DomainObject.Predmet.StrankaWithAdress_1">NENAD PETROVIĆ  Dražice Male Dražice 29,51218 Dražice</derivirana_varijabla>
  </DomainObject.Predmet.StrankaWithAdress>
  <DomainObject.Predmet.StrankaWithAdressOIB>
    <izvorni_sadrzaj>NENAD PETROVIĆ  Dražice, OIB 00145529728, Male Dražice 29,51218 Dražice</izvorni_sadrzaj>
    <derivirana_varijabla naziv="DomainObject.Predmet.StrankaWithAdressOIB_1">NENAD PETROVIĆ  Dražice, OIB 00145529728, Male Dražice 29,51218 Dražice</derivirana_varijabla>
  </DomainObject.Predmet.StrankaWithAdressOIB>
  <DomainObject.Predmet.StrankaNazivFormated>
    <izvorni_sadrzaj>NENAD PETROVIĆ  Dražice</izvorni_sadrzaj>
    <derivirana_varijabla naziv="DomainObject.Predmet.StrankaNazivFormated_1">NENAD PETROVIĆ  Dražice</derivirana_varijabla>
  </DomainObject.Predmet.StrankaNazivFormated>
  <DomainObject.Predmet.StrankaNazivFormatedOIB>
    <izvorni_sadrzaj>NENAD PETROVIĆ  Dražice, OIB 00145529728</izvorni_sadrzaj>
    <derivirana_varijabla naziv="DomainObject.Predmet.StrankaNazivFormatedOIB_1">NENAD PETROVIĆ  Dražice, OIB 00145529728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NENAD PETROVIĆ  Dražice</item>
    </izvorni_sadrzaj>
    <derivirana_varijabla naziv="DomainObject.Predmet.StrankaListFormated_1">
      <item>NENAD PETROVIĆ  Dražice</item>
    </derivirana_varijabla>
  </DomainObject.Predmet.StrankaListFormated>
  <DomainObject.Predmet.StrankaListFormatedOIB>
    <izvorni_sadrzaj>
      <item>NENAD PETROVIĆ  Dražice, OIB 00145529728</item>
    </izvorni_sadrzaj>
    <derivirana_varijabla naziv="DomainObject.Predmet.StrankaListFormatedOIB_1">
      <item>NENAD PETROVIĆ  Dražice, OIB 00145529728</item>
    </derivirana_varijabla>
  </DomainObject.Predmet.StrankaListFormatedOIB>
  <DomainObject.Predmet.StrankaListFormatedWithAdress>
    <izvorni_sadrzaj>
      <item>NENAD PETROVIĆ  Dražice, Male Dražice 29, 51218 Dražice</item>
    </izvorni_sadrzaj>
    <derivirana_varijabla naziv="DomainObject.Predmet.StrankaListFormatedWithAdress_1">
      <item>NENAD PETROVIĆ  Dražice, Male Dražice 29, 51218 Dražice</item>
    </derivirana_varijabla>
  </DomainObject.Predmet.StrankaListFormatedWithAdress>
  <DomainObject.Predmet.StrankaListFormatedWithAdressOIB>
    <izvorni_sadrzaj>
      <item>NENAD PETROVIĆ  Dražice, OIB 00145529728, Male Dražice 29, 51218 Dražice</item>
    </izvorni_sadrzaj>
    <derivirana_varijabla naziv="DomainObject.Predmet.StrankaListFormatedWithAdressOIB_1">
      <item>NENAD PETROVIĆ  Dražice, OIB 00145529728, Male Dražice 29, 51218 Dražice</item>
    </derivirana_varijabla>
  </DomainObject.Predmet.StrankaListFormatedWithAdressOIB>
  <DomainObject.Predmet.StrankaListNazivFormated>
    <izvorni_sadrzaj>
      <item>NENAD PETROVIĆ  Dražice</item>
    </izvorni_sadrzaj>
    <derivirana_varijabla naziv="DomainObject.Predmet.StrankaListNazivFormated_1">
      <item>NENAD PETROVIĆ  Dražice</item>
    </derivirana_varijabla>
  </DomainObject.Predmet.StrankaListNazivFormated>
  <DomainObject.Predmet.StrankaListNazivFormatedOIB>
    <izvorni_sadrzaj>
      <item>NENAD PETROVIĆ  Dražice, OIB 00145529728</item>
    </izvorni_sadrzaj>
    <derivirana_varijabla naziv="DomainObject.Predmet.StrankaListNazivFormatedOIB_1">
      <item>NENAD PETROVIĆ  Dražice, OIB 00145529728</item>
    </derivirana_varijabla>
  </DomainObject.Predmet.StrankaListNazivFormatedOIB>
  <DomainObject.Predmet.ProtuStrankaListFormated>
    <izvorni_sadrzaj>
      <item>METAL - MONT d.o.o.  Rijeka</item>
    </izvorni_sadrzaj>
    <derivirana_varijabla naziv="DomainObject.Predmet.ProtuStrankaListFormated_1">
      <item>METAL - MONT d.o.o.  Rijeka</item>
    </derivirana_varijabla>
  </DomainObject.Predmet.ProtuStrankaListFormated>
  <DomainObject.Predmet.ProtuStrankaListFormatedOIB>
    <izvorni_sadrzaj>
      <item>METAL - MONT d.o.o.  Rijeka, OIB 76510325291</item>
    </izvorni_sadrzaj>
    <derivirana_varijabla naziv="DomainObject.Predmet.ProtuStrankaListFormatedOIB_1">
      <item>METAL - MONT d.o.o.  Rijeka, OIB 76510325291</item>
    </derivirana_varijabla>
  </DomainObject.Predmet.ProtuStrankaListFormatedOIB>
  <DomainObject.Predmet.ProtuStrankaListFormatedWithAdress>
    <izvorni_sadrzaj>
      <item>METAL - MONT d.o.o.  Rijeka, Trg Republike Hrvatske 2, 51000 Rijeka</item>
    </izvorni_sadrzaj>
    <derivirana_varijabla naziv="DomainObject.Predmet.ProtuStrankaListFormatedWithAdress_1">
      <item>METAL - MONT d.o.o.  Rijeka, Trg Republike Hrvatske 2, 51000 Rijeka</item>
    </derivirana_varijabla>
  </DomainObject.Predmet.ProtuStrankaListFormatedWithAdress>
  <DomainObject.Predmet.ProtuStrankaListFormatedWithAdressOIB>
    <izvorni_sadrzaj>
      <item>METAL - MONT d.o.o.  Rijeka, OIB 76510325291, Trg Republike Hrvatske 2, 51000 Rijeka</item>
    </izvorni_sadrzaj>
    <derivirana_varijabla naziv="DomainObject.Predmet.ProtuStrankaListFormatedWithAdressOIB_1">
      <item>METAL - MONT d.o.o.  Rijeka, OIB 76510325291, Trg Republike Hrvatske 2, 51000 Rijeka</item>
    </derivirana_varijabla>
  </DomainObject.Predmet.ProtuStrankaListFormatedWithAdressOIB>
  <DomainObject.Predmet.ProtuStrankaListNazivFormated>
    <izvorni_sadrzaj>
      <item>METAL - MONT d.o.o.  Rijeka</item>
    </izvorni_sadrzaj>
    <derivirana_varijabla naziv="DomainObject.Predmet.ProtuStrankaListNazivFormated_1">
      <item>METAL - MONT d.o.o.  Rijeka</item>
    </derivirana_varijabla>
  </DomainObject.Predmet.ProtuStrankaListNazivFormated>
  <DomainObject.Predmet.ProtuStrankaListNazivFormatedOIB>
    <izvorni_sadrzaj>
      <item>METAL - MONT d.o.o.  Rijeka, OIB 76510325291</item>
    </izvorni_sadrzaj>
    <derivirana_varijabla naziv="DomainObject.Predmet.ProtuStrankaListNazivFormatedOIB_1">
      <item>METAL - MONT d.o.o.  Rijeka, OIB 76510325291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NENAD PETROVIĆ  Dražice</izvorni_sadrzaj>
    <derivirana_varijabla naziv="DomainObject.Predmet.StrankaIDrugi_1">NENAD PETROVIĆ  Dražice</derivirana_varijabla>
  </DomainObject.Predmet.StrankaIDrugi>
  <DomainObject.Predmet.ProtustrankaIDrugi>
    <izvorni_sadrzaj>METAL - MONT d.o.o.  Rijeka</izvorni_sadrzaj>
    <derivirana_varijabla naziv="DomainObject.Predmet.ProtustrankaIDrugi_1">METAL - MONT d.o.o.  Rijeka</derivirana_varijabla>
  </DomainObject.Predmet.ProtustrankaIDrugi>
  <DomainObject.Predmet.StrankaIDrugiAdressOIB>
    <izvorni_sadrzaj>NENAD PETROVIĆ  Dražice, OIB 00145529728, Male Dražice 29, 51218 Dražice</izvorni_sadrzaj>
    <derivirana_varijabla naziv="DomainObject.Predmet.StrankaIDrugiAdressOIB_1">NENAD PETROVIĆ  Dražice, OIB 00145529728, Male Dražice 29, 51218 Dražice</derivirana_varijabla>
  </DomainObject.Predmet.StrankaIDrugiAdressOIB>
  <DomainObject.Predmet.ProtustrankaIDrugiAdressOIB>
    <izvorni_sadrzaj>METAL - MONT d.o.o.  Rijeka, OIB 76510325291, Trg Republike Hrvatske 2, 51000 Rijeka</izvorni_sadrzaj>
    <derivirana_varijabla naziv="DomainObject.Predmet.ProtustrankaIDrugiAdressOIB_1">METAL - MONT d.o.o.  Rijeka, OIB 76510325291, Trg Republike Hrvatske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NENAD PETROVIĆ  Dražice</item>
      <item>METAL - MONT d.o.o.  Rijeka</item>
    </izvorni_sadrzaj>
    <derivirana_varijabla naziv="DomainObject.Predmet.SudioniciListNaziv_1">
      <item>NENAD PETROVIĆ  Dražice</item>
      <item>METAL - MONT d.o.o.  Rijeka</item>
    </derivirana_varijabla>
  </DomainObject.Predmet.SudioniciListNaziv>
  <DomainObject.Predmet.SudioniciListAdressOIB>
    <izvorni_sadrzaj>
      <item>NENAD PETROVIĆ  Dražice, OIB 00145529728, Male Dražice 29,51218 Dražice</item>
      <item>METAL - MONT d.o.o.  Rijeka, OIB 76510325291, Trg Republike Hrvatske 2,51000 Rijeka</item>
    </izvorni_sadrzaj>
    <derivirana_varijabla naziv="DomainObject.Predmet.SudioniciListAdressOIB_1">
      <item>NENAD PETROVIĆ  Dražice, OIB 00145529728, Male Dražice 29,51218 Dražice</item>
      <item>METAL - MONT d.o.o.  Rijeka, OIB 76510325291, Trg Republike Hrvatske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00145529728</item>
      <item>, OIB 76510325291</item>
    </izvorni_sadrzaj>
    <derivirana_varijabla naziv="DomainObject.Predmet.SudioniciListNazivOIB_1">
      <item>, OIB 00145529728</item>
      <item>, OIB 76510325291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297</properties:Words>
  <properties:Characters>1400</properties:Characters>
  <properties:Lines>57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2017-01-03T09:32:00Z</dcterms:created>
  <dc:creator>korlevicd</dc:creator>
  <cp:lastModifiedBy>Vera Jelenović</cp:lastModifiedBy>
  <cp:lastPrinted>2009-06-03T09:55:00Z</cp:lastPrinted>
  <dcterms:modified xmlns:xsi="http://www.w3.org/2001/XMLSchema-instance" xsi:type="dcterms:W3CDTF">2017-01-03T09:33:00Z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