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8cfa" w14:paraId="6f88cfa" w:rsidRDefault="004E7A04" w:rsidP="00473D5F" w:rsidR="002F1AD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517A8">
        <w:t>2</w:t>
      </w:r>
      <w:r>
        <w:t>/1</w:t>
      </w:r>
      <w:r w:rsidR="00473FC0">
        <w:t>5</w:t>
      </w:r>
      <w:r>
        <w:t>-</w:t>
      </w:r>
      <w:r w:rsidR="00473D5F">
        <w:t>2</w:t>
      </w:r>
      <w:r w:rsidR="00473FC0">
        <w:t>47</w:t>
      </w:r>
    </w:p>
    <w:p w:rsidRDefault="002F1ADD" w:rsidP="00C57798" w:rsidR="002F1ADD"/>
    <w:p w:rsidRDefault="00473FC0" w:rsidP="00473FC0" w:rsidR="00473FC0">
      <w:r>
        <w:rPr>
          <w:rStyle w:val="Naglaeno"/>
        </w:rPr>
        <w:t xml:space="preserve">             </w:t>
      </w:r>
      <w:r w:rsidR="00E862A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FC0" w:rsidP="00473FC0" w:rsidR="00473FC0" w:rsidRPr="00D21A2C"/>
    <w:p w:rsidRDefault="00473FC0" w:rsidP="00473FC0" w:rsidR="00473FC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73FC0" w:rsidP="00473FC0" w:rsidR="00473FC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42566" w:rsidP="00C57798" w:rsidR="00742566">
      <w:pPr>
        <w:jc w:val="both"/>
      </w:pPr>
    </w:p>
    <w:p w:rsidRDefault="009D495C" w:rsidP="009D495C" w:rsidR="009D495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9D495C" w:rsidP="009D495C" w:rsidR="009D495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6905BE" w:rsidP="00C57798" w:rsidR="006905BE">
      <w:pPr>
        <w:rPr>
          <w:b/>
          <w:bCs/>
        </w:rPr>
      </w:pPr>
    </w:p>
    <w:p w:rsidRDefault="009D495C" w:rsidP="009D495C" w:rsidR="009D495C" w:rsidRPr="00F90154">
      <w:pPr>
        <w:jc w:val="both"/>
      </w:pPr>
      <w:r>
        <w:tab/>
      </w: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>
        <w:t>17.</w:t>
      </w:r>
      <w:r w:rsidRPr="00F90154">
        <w:t xml:space="preserve"> </w:t>
      </w:r>
      <w:r>
        <w:t>srpnj</w:t>
      </w:r>
      <w:r w:rsidRPr="00F90154">
        <w:t>a 201</w:t>
      </w:r>
      <w:r>
        <w:t>7</w:t>
      </w:r>
      <w:r w:rsidRPr="00F90154">
        <w:t xml:space="preserve">. </w:t>
      </w:r>
    </w:p>
    <w:p w:rsidRDefault="002F1ADD" w:rsidP="00C57798" w:rsidR="002F1ADD">
      <w:pPr>
        <w:jc w:val="both"/>
      </w:pPr>
    </w:p>
    <w:p w:rsidRDefault="002F1ADD" w:rsidP="00C57798" w:rsidR="002F1ADD" w:rsidRPr="004A3A4C">
      <w:pPr>
        <w:jc w:val="center"/>
        <w:rPr>
          <w:bCs/>
        </w:rPr>
      </w:pPr>
      <w:r w:rsidRPr="004A3A4C">
        <w:rPr>
          <w:bCs/>
        </w:rPr>
        <w:t>r i j e š i o  j e</w:t>
      </w:r>
    </w:p>
    <w:p w:rsidRDefault="002F1ADD" w:rsidP="00C57798" w:rsidR="002F1ADD">
      <w:pPr>
        <w:jc w:val="center"/>
        <w:rPr>
          <w:b/>
          <w:bCs/>
        </w:rPr>
      </w:pPr>
    </w:p>
    <w:p w:rsidRDefault="00320D68" w:rsidP="009D495C" w:rsidR="00600B69">
      <w:pPr>
        <w:ind w:left="1425"/>
        <w:jc w:val="both"/>
      </w:pPr>
      <w:r>
        <w:t>Saziva se p</w:t>
      </w:r>
      <w:r w:rsidR="00473D5F">
        <w:t xml:space="preserve">rva sjednica odbora vjerovnika za </w:t>
      </w:r>
    </w:p>
    <w:p w:rsidRDefault="00473D5F" w:rsidP="00473D5F" w:rsidR="00473D5F">
      <w:pPr>
        <w:ind w:left="1425"/>
        <w:jc w:val="both"/>
      </w:pPr>
    </w:p>
    <w:p w:rsidRDefault="00473D5F" w:rsidP="00473D5F" w:rsidR="00473D5F" w:rsidRPr="00320D68">
      <w:pPr>
        <w:ind w:left="1425"/>
        <w:jc w:val="center"/>
        <w:rPr>
          <w:bCs/>
        </w:rPr>
      </w:pPr>
      <w:r w:rsidRPr="00320D68">
        <w:rPr>
          <w:bCs/>
        </w:rPr>
        <w:t>1</w:t>
      </w:r>
      <w:r w:rsidR="00A504E1">
        <w:rPr>
          <w:bCs/>
        </w:rPr>
        <w:t>9</w:t>
      </w:r>
      <w:r w:rsidRPr="00320D68">
        <w:rPr>
          <w:bCs/>
        </w:rPr>
        <w:t xml:space="preserve">. </w:t>
      </w:r>
      <w:r w:rsidR="00A504E1">
        <w:rPr>
          <w:bCs/>
        </w:rPr>
        <w:t>rujn</w:t>
      </w:r>
      <w:r w:rsidRPr="00320D68">
        <w:rPr>
          <w:bCs/>
        </w:rPr>
        <w:t>a 201</w:t>
      </w:r>
      <w:r w:rsidR="00A504E1">
        <w:rPr>
          <w:bCs/>
        </w:rPr>
        <w:t>7</w:t>
      </w:r>
      <w:r w:rsidRPr="00320D68">
        <w:rPr>
          <w:bCs/>
        </w:rPr>
        <w:t>. u 1</w:t>
      </w:r>
      <w:r w:rsidR="00A504E1">
        <w:rPr>
          <w:bCs/>
        </w:rPr>
        <w:t>1</w:t>
      </w:r>
      <w:r w:rsidRPr="00320D68">
        <w:rPr>
          <w:bCs/>
        </w:rPr>
        <w:t>,00 sati</w:t>
      </w:r>
    </w:p>
    <w:p w:rsidRDefault="00473D5F" w:rsidP="00473D5F" w:rsidR="00473D5F" w:rsidRPr="00320D68">
      <w:pPr>
        <w:ind w:left="1425"/>
        <w:jc w:val="center"/>
        <w:rPr>
          <w:bCs/>
        </w:rPr>
      </w:pPr>
      <w:r w:rsidRPr="00320D68">
        <w:rPr>
          <w:bCs/>
        </w:rPr>
        <w:t>u prostorijama Trgovačkog suda u Osijeku,</w:t>
      </w:r>
    </w:p>
    <w:p w:rsidRDefault="00473D5F" w:rsidP="00473D5F" w:rsidR="00473D5F" w:rsidRPr="00320D68">
      <w:pPr>
        <w:ind w:left="1425"/>
        <w:jc w:val="center"/>
        <w:rPr>
          <w:bCs/>
        </w:rPr>
      </w:pPr>
      <w:r w:rsidRPr="00320D68">
        <w:rPr>
          <w:bCs/>
        </w:rPr>
        <w:t xml:space="preserve">Zagrebačka br. 2, soba br. </w:t>
      </w:r>
      <w:r w:rsidR="00A504E1">
        <w:rPr>
          <w:bCs/>
        </w:rPr>
        <w:t>39</w:t>
      </w:r>
      <w:r w:rsidRPr="00320D68">
        <w:rPr>
          <w:bCs/>
        </w:rPr>
        <w:t>I</w:t>
      </w:r>
      <w:r w:rsidR="00A504E1">
        <w:rPr>
          <w:bCs/>
        </w:rPr>
        <w:t>I</w:t>
      </w:r>
      <w:r w:rsidRPr="00320D68">
        <w:rPr>
          <w:bCs/>
        </w:rPr>
        <w:t>.</w:t>
      </w:r>
    </w:p>
    <w:p w:rsidRDefault="00600B69" w:rsidP="00C57798" w:rsidR="00600B69">
      <w:pPr>
        <w:jc w:val="both"/>
      </w:pPr>
    </w:p>
    <w:p w:rsidRDefault="00600B69" w:rsidP="00320D68" w:rsidR="00473D5F">
      <w:pPr>
        <w:ind w:left="1425"/>
        <w:jc w:val="both"/>
      </w:pPr>
      <w:r>
        <w:t xml:space="preserve">Za </w:t>
      </w:r>
      <w:r w:rsidR="00473D5F">
        <w:t>prvu sjednicu Odbora vjerovnika predlaže se slijedeći:</w:t>
      </w:r>
    </w:p>
    <w:p w:rsidRDefault="00600B69" w:rsidP="00473D5F" w:rsidR="00600B69">
      <w:pPr>
        <w:ind w:left="1425"/>
        <w:jc w:val="both"/>
      </w:pPr>
    </w:p>
    <w:p w:rsidRDefault="00473D5F" w:rsidP="00473D5F" w:rsidR="00473D5F" w:rsidRPr="00320D68">
      <w:pPr>
        <w:ind w:left="1425"/>
        <w:jc w:val="both"/>
        <w:rPr>
          <w:bCs/>
        </w:rPr>
      </w:pPr>
      <w:r w:rsidRPr="00320D68">
        <w:rPr>
          <w:bCs/>
        </w:rPr>
        <w:t>DNEVNI RED:</w:t>
      </w:r>
    </w:p>
    <w:p w:rsidRDefault="00473D5F" w:rsidP="00473D5F" w:rsidR="00473D5F">
      <w:pPr>
        <w:numPr>
          <w:ilvl w:val="0"/>
          <w:numId w:val="11"/>
        </w:numPr>
        <w:jc w:val="both"/>
      </w:pPr>
      <w:r>
        <w:t>Izbor predsjednika odbora vjerovnika</w:t>
      </w:r>
    </w:p>
    <w:p w:rsidRDefault="00473D5F" w:rsidP="00473D5F" w:rsidR="00473D5F">
      <w:pPr>
        <w:numPr>
          <w:ilvl w:val="0"/>
          <w:numId w:val="11"/>
        </w:numPr>
        <w:jc w:val="both"/>
      </w:pPr>
      <w:r>
        <w:t>Izbor zamjenika predsjednika odbora vjerovnika</w:t>
      </w:r>
    </w:p>
    <w:p w:rsidRDefault="00473D5F" w:rsidP="00473D5F" w:rsidR="00473D5F" w:rsidRPr="00291974">
      <w:pPr>
        <w:numPr>
          <w:ilvl w:val="0"/>
          <w:numId w:val="11"/>
        </w:numPr>
        <w:jc w:val="both"/>
      </w:pPr>
      <w:r>
        <w:t>Razno.</w:t>
      </w:r>
    </w:p>
    <w:p w:rsidRDefault="00291974" w:rsidP="00C57798" w:rsidR="00291974">
      <w:pPr>
        <w:jc w:val="both"/>
      </w:pPr>
    </w:p>
    <w:p w:rsidRDefault="002F1ADD" w:rsidP="004275FC" w:rsidR="002F1ADD">
      <w:pPr>
        <w:pStyle w:val="Naslov2"/>
        <w:rPr>
          <w:b w:val="false"/>
        </w:rPr>
      </w:pPr>
      <w:r w:rsidRPr="00535FC0">
        <w:rPr>
          <w:b w:val="false"/>
        </w:rPr>
        <w:t xml:space="preserve">U Osijeku </w:t>
      </w:r>
      <w:r w:rsidR="004275FC">
        <w:rPr>
          <w:b w:val="false"/>
        </w:rPr>
        <w:t>1</w:t>
      </w:r>
      <w:r w:rsidR="00320D68">
        <w:rPr>
          <w:b w:val="false"/>
        </w:rPr>
        <w:t>7</w:t>
      </w:r>
      <w:r w:rsidR="00977A43" w:rsidRPr="00535FC0">
        <w:rPr>
          <w:b w:val="false"/>
        </w:rPr>
        <w:t xml:space="preserve">. </w:t>
      </w:r>
      <w:r w:rsidR="00320D68">
        <w:rPr>
          <w:b w:val="false"/>
        </w:rPr>
        <w:t>srpnj</w:t>
      </w:r>
      <w:r w:rsidR="004275FC">
        <w:rPr>
          <w:b w:val="false"/>
        </w:rPr>
        <w:t>a</w:t>
      </w:r>
      <w:r w:rsidR="006817A9">
        <w:rPr>
          <w:b w:val="false"/>
        </w:rPr>
        <w:t xml:space="preserve"> </w:t>
      </w:r>
      <w:r w:rsidR="00977A43" w:rsidRPr="00535FC0">
        <w:rPr>
          <w:b w:val="false"/>
        </w:rPr>
        <w:t>201</w:t>
      </w:r>
      <w:r w:rsidR="00320D68">
        <w:rPr>
          <w:b w:val="false"/>
        </w:rPr>
        <w:t>7</w:t>
      </w:r>
      <w:r w:rsidR="00D60407" w:rsidRPr="00535FC0">
        <w:rPr>
          <w:b w:val="false"/>
        </w:rPr>
        <w:t xml:space="preserve">. </w:t>
      </w:r>
    </w:p>
    <w:p w:rsidRDefault="002F1ADD" w:rsidP="00473D5F" w:rsidR="00200E77">
      <w:pPr>
        <w:jc w:val="both"/>
      </w:pPr>
      <w:r>
        <w:tab/>
      </w:r>
    </w:p>
    <w:p w:rsidRDefault="008B4889" w:rsidP="008B4889" w:rsidR="008B4889" w:rsidRPr="00320D68">
      <w:pPr>
        <w:rPr>
          <w:bCs/>
        </w:rPr>
      </w:pPr>
      <w:r w:rsidRPr="00320D68">
        <w:rPr>
          <w:bCs/>
        </w:rPr>
        <w:t>Zapisničar:</w:t>
      </w:r>
      <w:r w:rsidRPr="00320D68">
        <w:rPr>
          <w:bCs/>
        </w:rPr>
        <w:tab/>
      </w:r>
      <w:r w:rsidRPr="00320D68">
        <w:rPr>
          <w:bCs/>
        </w:rPr>
        <w:tab/>
      </w:r>
      <w:r w:rsidRPr="00320D68">
        <w:rPr>
          <w:bCs/>
        </w:rPr>
        <w:tab/>
      </w:r>
      <w:r w:rsidRPr="00320D68">
        <w:rPr>
          <w:bCs/>
        </w:rPr>
        <w:tab/>
      </w:r>
      <w:r w:rsidRPr="00320D68">
        <w:rPr>
          <w:bCs/>
        </w:rPr>
        <w:tab/>
      </w:r>
      <w:r w:rsidRPr="00320D68">
        <w:rPr>
          <w:bCs/>
        </w:rPr>
        <w:tab/>
      </w:r>
      <w:r w:rsidRPr="00320D68">
        <w:rPr>
          <w:bCs/>
        </w:rPr>
        <w:tab/>
      </w:r>
      <w:r w:rsidRPr="00320D68">
        <w:rPr>
          <w:bCs/>
        </w:rPr>
        <w:tab/>
        <w:t xml:space="preserve">     </w:t>
      </w:r>
      <w:r w:rsidR="002F1ADD" w:rsidRPr="00320D68">
        <w:rPr>
          <w:bCs/>
        </w:rPr>
        <w:t>STEČAJNI SUDAC</w:t>
      </w:r>
    </w:p>
    <w:p w:rsidRDefault="008B4889" w:rsidP="008B4889" w:rsidR="002F1ADD" w:rsidRPr="00320D68">
      <w:pPr>
        <w:rPr>
          <w:bCs/>
        </w:rPr>
      </w:pPr>
      <w:r w:rsidRPr="00320D68">
        <w:rPr>
          <w:bCs/>
        </w:rPr>
        <w:t xml:space="preserve">Elizabeta Đeke                                                                                 </w:t>
      </w:r>
      <w:r w:rsidR="00853722" w:rsidRPr="00320D68">
        <w:rPr>
          <w:bCs/>
        </w:rPr>
        <w:t xml:space="preserve">mr. sc. </w:t>
      </w:r>
      <w:r w:rsidR="002F1ADD" w:rsidRPr="00320D68">
        <w:rPr>
          <w:bCs/>
        </w:rPr>
        <w:t>Tihomir Kovačević</w:t>
      </w:r>
    </w:p>
    <w:p w:rsidRDefault="00200E77" w:rsidP="00200E77" w:rsidR="00200E77" w:rsidRPr="00320D68">
      <w:pPr>
        <w:pStyle w:val="Tijeloteksta"/>
        <w:jc w:val="both"/>
      </w:pPr>
    </w:p>
    <w:p w:rsidRDefault="008B4889" w:rsidP="00852778" w:rsidR="008F64FB" w:rsidRPr="00320D68">
      <w:pPr>
        <w:jc w:val="both"/>
        <w:rPr>
          <w:bCs/>
        </w:rPr>
      </w:pPr>
      <w:r w:rsidRPr="00320D68">
        <w:rPr>
          <w:bCs/>
        </w:rPr>
        <w:t>D N A :</w:t>
      </w:r>
    </w:p>
    <w:p w:rsidRDefault="008B4889" w:rsidP="00DA0F87" w:rsidR="008B4889">
      <w:pPr>
        <w:numPr>
          <w:ilvl w:val="0"/>
          <w:numId w:val="4"/>
        </w:numPr>
        <w:jc w:val="both"/>
      </w:pPr>
      <w:r>
        <w:t>Stečajn</w:t>
      </w:r>
      <w:r w:rsidR="00A504E1">
        <w:t>i</w:t>
      </w:r>
      <w:r>
        <w:t xml:space="preserve"> upravitelj</w:t>
      </w:r>
    </w:p>
    <w:p w:rsidRDefault="0085511A" w:rsidP="0085511A" w:rsidR="0085511A">
      <w:pPr>
        <w:numPr>
          <w:ilvl w:val="0"/>
          <w:numId w:val="4"/>
        </w:numPr>
        <w:jc w:val="both"/>
      </w:pPr>
      <w:r>
        <w:t>Republika Hrvatska, Ministarstvo financija, Porezna uprava – Danijela Budetić, Područni ured Slavonija i Baranja</w:t>
      </w:r>
    </w:p>
    <w:p w:rsidRDefault="0085511A" w:rsidP="0085511A" w:rsidR="0085511A">
      <w:pPr>
        <w:numPr>
          <w:ilvl w:val="0"/>
          <w:numId w:val="4"/>
        </w:numPr>
        <w:jc w:val="both"/>
      </w:pPr>
      <w:r>
        <w:t>PAN – papirna industrija – tvornica kartona i kartonske ambalaže d.o.o. Zagreb</w:t>
      </w:r>
      <w:r w:rsidR="004A3A4C">
        <w:t>, Miramarska cest 11 – Hrvoje Šimić</w:t>
      </w:r>
    </w:p>
    <w:p w:rsidRDefault="0085511A" w:rsidP="0085511A" w:rsidR="0085511A">
      <w:pPr>
        <w:numPr>
          <w:ilvl w:val="0"/>
          <w:numId w:val="4"/>
        </w:numPr>
        <w:jc w:val="both"/>
      </w:pPr>
      <w:r>
        <w:t>Hrvatske šume d.o.o.  Zagreb</w:t>
      </w:r>
      <w:r w:rsidR="004A3A4C">
        <w:t xml:space="preserve"> – po Anici Tucak iz UŠP Osijek</w:t>
      </w:r>
    </w:p>
    <w:p w:rsidRDefault="0085511A" w:rsidP="0085511A" w:rsidR="0085511A">
      <w:pPr>
        <w:numPr>
          <w:ilvl w:val="0"/>
          <w:numId w:val="4"/>
        </w:numPr>
        <w:jc w:val="both"/>
      </w:pPr>
      <w:r>
        <w:t>Croatia osiguranje d.d. Zagreb</w:t>
      </w:r>
      <w:r w:rsidR="004A3A4C">
        <w:t xml:space="preserve"> – po Vlatki Forgić</w:t>
      </w:r>
    </w:p>
    <w:p w:rsidRDefault="0085511A" w:rsidP="0085511A" w:rsidR="004275FC">
      <w:pPr>
        <w:numPr>
          <w:ilvl w:val="0"/>
          <w:numId w:val="4"/>
        </w:numPr>
        <w:jc w:val="both"/>
      </w:pPr>
      <w:r>
        <w:t>Županija Osječko-baranjska</w:t>
      </w:r>
      <w:r w:rsidR="003A17FC">
        <w:t xml:space="preserve"> – po Branka Vladan</w:t>
      </w:r>
    </w:p>
    <w:sectPr w:rsidR="004275FC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D05" w:rsidR="00D65D05">
      <w:r>
        <w:separator/>
      </w:r>
    </w:p>
  </w:endnote>
  <w:endnote w:id="0" w:type="continuationSeparator">
    <w:p w:rsidRDefault="00D65D05" w:rsidR="00D6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D05" w:rsidR="00D65D05">
      <w:r>
        <w:separator/>
      </w:r>
    </w:p>
  </w:footnote>
  <w:footnote w:id="0" w:type="continuationSeparator">
    <w:p w:rsidRDefault="00D65D05" w:rsidR="00D6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A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9517A8" w:rsidR="00C16D77">
    <w:pPr>
      <w:pStyle w:val="Zaglavlje"/>
    </w:pPr>
    <w:r>
      <w:tab/>
    </w:r>
    <w:r>
      <w:tab/>
    </w:r>
    <w:r w:rsidR="004E7A04">
      <w:t>14 St-</w:t>
    </w:r>
    <w:r w:rsidR="009517A8">
      <w:t>112</w:t>
    </w:r>
    <w:r w:rsidR="004E7A04">
      <w:t>/13-4</w:t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R="00C16D7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4E7A04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20407CF0"/>
    <w:multiLevelType w:val="hybridMultilevel"/>
    <w:tmpl w:val="167E5804"/>
    <w:lvl w:tplc="895E67F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BC6A95"/>
    <w:multiLevelType w:val="hybridMultilevel"/>
    <w:tmpl w:val="389ABE62"/>
    <w:lvl w:tplc="EE4ECEE2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6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300539"/>
    <w:multiLevelType w:val="hybridMultilevel"/>
    <w:tmpl w:val="5C768B8C"/>
    <w:lvl w:tplc="852ECDF2" w:ilvl="0">
      <w:start w:val="1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8">
    <w:nsid w:val="5E372780"/>
    <w:multiLevelType w:val="hybridMultilevel"/>
    <w:tmpl w:val="7564ED16"/>
    <w:lvl w:tplc="E21E1E4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9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7C227264"/>
    <w:multiLevelType w:val="hybridMultilevel"/>
    <w:tmpl w:val="526C8CDE"/>
    <w:lvl w:tplc="44ACEF0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10A21"/>
    <w:rsid w:val="000302DC"/>
    <w:rsid w:val="00065A06"/>
    <w:rsid w:val="000767AF"/>
    <w:rsid w:val="000C260B"/>
    <w:rsid w:val="000E7C5E"/>
    <w:rsid w:val="000F0E95"/>
    <w:rsid w:val="00113AA4"/>
    <w:rsid w:val="001262FC"/>
    <w:rsid w:val="00151F6C"/>
    <w:rsid w:val="001603D9"/>
    <w:rsid w:val="001719C8"/>
    <w:rsid w:val="0017246C"/>
    <w:rsid w:val="001845C7"/>
    <w:rsid w:val="0019353B"/>
    <w:rsid w:val="001972A3"/>
    <w:rsid w:val="001A10FC"/>
    <w:rsid w:val="001A602B"/>
    <w:rsid w:val="001C603E"/>
    <w:rsid w:val="001D0719"/>
    <w:rsid w:val="001E706D"/>
    <w:rsid w:val="001F2334"/>
    <w:rsid w:val="00200E77"/>
    <w:rsid w:val="00204DEF"/>
    <w:rsid w:val="00210FD1"/>
    <w:rsid w:val="00217A7D"/>
    <w:rsid w:val="00224191"/>
    <w:rsid w:val="00232ABB"/>
    <w:rsid w:val="00232EDE"/>
    <w:rsid w:val="00234758"/>
    <w:rsid w:val="002402D6"/>
    <w:rsid w:val="0024344B"/>
    <w:rsid w:val="00245233"/>
    <w:rsid w:val="002460F4"/>
    <w:rsid w:val="002509BE"/>
    <w:rsid w:val="00253D7F"/>
    <w:rsid w:val="0025429A"/>
    <w:rsid w:val="00274143"/>
    <w:rsid w:val="00286A7F"/>
    <w:rsid w:val="00291974"/>
    <w:rsid w:val="002951D6"/>
    <w:rsid w:val="002A77FF"/>
    <w:rsid w:val="002C131D"/>
    <w:rsid w:val="002C156C"/>
    <w:rsid w:val="002C5B74"/>
    <w:rsid w:val="002D6D01"/>
    <w:rsid w:val="002E5B05"/>
    <w:rsid w:val="002F1ADD"/>
    <w:rsid w:val="002F1E35"/>
    <w:rsid w:val="002F75D0"/>
    <w:rsid w:val="00303FEF"/>
    <w:rsid w:val="003048A2"/>
    <w:rsid w:val="00320D68"/>
    <w:rsid w:val="00327EF5"/>
    <w:rsid w:val="00334822"/>
    <w:rsid w:val="00334A47"/>
    <w:rsid w:val="0034419A"/>
    <w:rsid w:val="00345F56"/>
    <w:rsid w:val="00347442"/>
    <w:rsid w:val="00373A40"/>
    <w:rsid w:val="0038001E"/>
    <w:rsid w:val="003973CE"/>
    <w:rsid w:val="003A17FC"/>
    <w:rsid w:val="003B41CA"/>
    <w:rsid w:val="003D2A22"/>
    <w:rsid w:val="003D5D45"/>
    <w:rsid w:val="003D7408"/>
    <w:rsid w:val="003E0ABD"/>
    <w:rsid w:val="003E35F6"/>
    <w:rsid w:val="004106D9"/>
    <w:rsid w:val="004227E5"/>
    <w:rsid w:val="004275FC"/>
    <w:rsid w:val="00433830"/>
    <w:rsid w:val="00450EE9"/>
    <w:rsid w:val="00453A6A"/>
    <w:rsid w:val="00456C79"/>
    <w:rsid w:val="00457DF0"/>
    <w:rsid w:val="00467652"/>
    <w:rsid w:val="00473D5F"/>
    <w:rsid w:val="00473E9F"/>
    <w:rsid w:val="00473FC0"/>
    <w:rsid w:val="004A3A4C"/>
    <w:rsid w:val="004B2E37"/>
    <w:rsid w:val="004B4928"/>
    <w:rsid w:val="004B4A9D"/>
    <w:rsid w:val="004B4FD9"/>
    <w:rsid w:val="004C02E0"/>
    <w:rsid w:val="004E1B57"/>
    <w:rsid w:val="004E5CF3"/>
    <w:rsid w:val="004E5D07"/>
    <w:rsid w:val="004E7A04"/>
    <w:rsid w:val="004F0F1C"/>
    <w:rsid w:val="004F6EDF"/>
    <w:rsid w:val="004F78B4"/>
    <w:rsid w:val="00507F57"/>
    <w:rsid w:val="005236FD"/>
    <w:rsid w:val="005259F4"/>
    <w:rsid w:val="00535FC0"/>
    <w:rsid w:val="00540D7D"/>
    <w:rsid w:val="00541DD6"/>
    <w:rsid w:val="00544FAC"/>
    <w:rsid w:val="005511AA"/>
    <w:rsid w:val="0055256D"/>
    <w:rsid w:val="00567168"/>
    <w:rsid w:val="00575B36"/>
    <w:rsid w:val="005910F5"/>
    <w:rsid w:val="005A1FAB"/>
    <w:rsid w:val="005D4FA0"/>
    <w:rsid w:val="005E64D4"/>
    <w:rsid w:val="005E6D1F"/>
    <w:rsid w:val="005F109F"/>
    <w:rsid w:val="00600B69"/>
    <w:rsid w:val="00605A20"/>
    <w:rsid w:val="00625659"/>
    <w:rsid w:val="00632C12"/>
    <w:rsid w:val="00647401"/>
    <w:rsid w:val="0065135F"/>
    <w:rsid w:val="00657116"/>
    <w:rsid w:val="006702BD"/>
    <w:rsid w:val="006817A9"/>
    <w:rsid w:val="006905BE"/>
    <w:rsid w:val="006935DE"/>
    <w:rsid w:val="00694EB1"/>
    <w:rsid w:val="00697446"/>
    <w:rsid w:val="006A585B"/>
    <w:rsid w:val="006A6F0C"/>
    <w:rsid w:val="006B1BD9"/>
    <w:rsid w:val="006C788D"/>
    <w:rsid w:val="006D77FF"/>
    <w:rsid w:val="006E6722"/>
    <w:rsid w:val="00702694"/>
    <w:rsid w:val="00737202"/>
    <w:rsid w:val="00740135"/>
    <w:rsid w:val="007410EA"/>
    <w:rsid w:val="00742566"/>
    <w:rsid w:val="00750715"/>
    <w:rsid w:val="0075173E"/>
    <w:rsid w:val="007519E0"/>
    <w:rsid w:val="007636BD"/>
    <w:rsid w:val="00770137"/>
    <w:rsid w:val="0077168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7C4D"/>
    <w:rsid w:val="007E28D9"/>
    <w:rsid w:val="007E43C7"/>
    <w:rsid w:val="008006AE"/>
    <w:rsid w:val="008058AB"/>
    <w:rsid w:val="00806FE2"/>
    <w:rsid w:val="0085275D"/>
    <w:rsid w:val="00852778"/>
    <w:rsid w:val="00853722"/>
    <w:rsid w:val="0085511A"/>
    <w:rsid w:val="008629B7"/>
    <w:rsid w:val="00865593"/>
    <w:rsid w:val="00877C58"/>
    <w:rsid w:val="00880B50"/>
    <w:rsid w:val="00881DA8"/>
    <w:rsid w:val="0089050E"/>
    <w:rsid w:val="00892287"/>
    <w:rsid w:val="008A07BB"/>
    <w:rsid w:val="008A255C"/>
    <w:rsid w:val="008A665F"/>
    <w:rsid w:val="008B4889"/>
    <w:rsid w:val="008B54DC"/>
    <w:rsid w:val="008C59D3"/>
    <w:rsid w:val="008C734F"/>
    <w:rsid w:val="008D0020"/>
    <w:rsid w:val="008D1172"/>
    <w:rsid w:val="008D20EC"/>
    <w:rsid w:val="008E10A0"/>
    <w:rsid w:val="008E2E5E"/>
    <w:rsid w:val="008E6EAA"/>
    <w:rsid w:val="008F2717"/>
    <w:rsid w:val="008F64FB"/>
    <w:rsid w:val="00904AC6"/>
    <w:rsid w:val="00904DAB"/>
    <w:rsid w:val="00907B05"/>
    <w:rsid w:val="00915B97"/>
    <w:rsid w:val="00927A72"/>
    <w:rsid w:val="00935379"/>
    <w:rsid w:val="009517A8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D495C"/>
    <w:rsid w:val="009F7DBB"/>
    <w:rsid w:val="00A136DB"/>
    <w:rsid w:val="00A325F5"/>
    <w:rsid w:val="00A504E1"/>
    <w:rsid w:val="00A5055E"/>
    <w:rsid w:val="00A62A69"/>
    <w:rsid w:val="00A66FD7"/>
    <w:rsid w:val="00A8416A"/>
    <w:rsid w:val="00A85AA1"/>
    <w:rsid w:val="00AA0BAF"/>
    <w:rsid w:val="00AC3A4C"/>
    <w:rsid w:val="00AD4536"/>
    <w:rsid w:val="00AF45CB"/>
    <w:rsid w:val="00AF5B3D"/>
    <w:rsid w:val="00AF6AB0"/>
    <w:rsid w:val="00B041D4"/>
    <w:rsid w:val="00B051F9"/>
    <w:rsid w:val="00B1069B"/>
    <w:rsid w:val="00B13BA6"/>
    <w:rsid w:val="00B42566"/>
    <w:rsid w:val="00B42E81"/>
    <w:rsid w:val="00B45647"/>
    <w:rsid w:val="00B50FF4"/>
    <w:rsid w:val="00B5412D"/>
    <w:rsid w:val="00B66E94"/>
    <w:rsid w:val="00B93F31"/>
    <w:rsid w:val="00BA16B0"/>
    <w:rsid w:val="00BB0D6D"/>
    <w:rsid w:val="00BB38DE"/>
    <w:rsid w:val="00BC1D41"/>
    <w:rsid w:val="00BF2141"/>
    <w:rsid w:val="00BF24FF"/>
    <w:rsid w:val="00BF4B76"/>
    <w:rsid w:val="00C16D77"/>
    <w:rsid w:val="00C17DEA"/>
    <w:rsid w:val="00C17E51"/>
    <w:rsid w:val="00C40D44"/>
    <w:rsid w:val="00C57798"/>
    <w:rsid w:val="00C62B6E"/>
    <w:rsid w:val="00C663BD"/>
    <w:rsid w:val="00C831E1"/>
    <w:rsid w:val="00C84BEC"/>
    <w:rsid w:val="00C9404B"/>
    <w:rsid w:val="00C941D4"/>
    <w:rsid w:val="00C95CF2"/>
    <w:rsid w:val="00CA6DB3"/>
    <w:rsid w:val="00CB6958"/>
    <w:rsid w:val="00CC4A2C"/>
    <w:rsid w:val="00CD2E01"/>
    <w:rsid w:val="00CE13DF"/>
    <w:rsid w:val="00CF7A39"/>
    <w:rsid w:val="00D6016F"/>
    <w:rsid w:val="00D60407"/>
    <w:rsid w:val="00D65D05"/>
    <w:rsid w:val="00D93F41"/>
    <w:rsid w:val="00DA0F87"/>
    <w:rsid w:val="00DB5C7E"/>
    <w:rsid w:val="00DC00FF"/>
    <w:rsid w:val="00DE05E0"/>
    <w:rsid w:val="00DE2EB0"/>
    <w:rsid w:val="00DE3A7F"/>
    <w:rsid w:val="00DE3C8D"/>
    <w:rsid w:val="00DE3EE6"/>
    <w:rsid w:val="00DE5129"/>
    <w:rsid w:val="00DF1F2E"/>
    <w:rsid w:val="00E134B5"/>
    <w:rsid w:val="00E14CC0"/>
    <w:rsid w:val="00E2173D"/>
    <w:rsid w:val="00E4169F"/>
    <w:rsid w:val="00E434C7"/>
    <w:rsid w:val="00E43C68"/>
    <w:rsid w:val="00E862A5"/>
    <w:rsid w:val="00EA2B32"/>
    <w:rsid w:val="00EA36A1"/>
    <w:rsid w:val="00EB0737"/>
    <w:rsid w:val="00ED24E1"/>
    <w:rsid w:val="00EE36DD"/>
    <w:rsid w:val="00EE7CA4"/>
    <w:rsid w:val="00EF020C"/>
    <w:rsid w:val="00F0408A"/>
    <w:rsid w:val="00F04C65"/>
    <w:rsid w:val="00F17587"/>
    <w:rsid w:val="00F31CF2"/>
    <w:rsid w:val="00F324DE"/>
    <w:rsid w:val="00F502A6"/>
    <w:rsid w:val="00F75FFC"/>
    <w:rsid w:val="00F82865"/>
    <w:rsid w:val="00F906CF"/>
    <w:rsid w:val="00FA2578"/>
    <w:rsid w:val="00FA3D7B"/>
    <w:rsid w:val="00FB3196"/>
    <w:rsid w:val="00FB38C7"/>
    <w:rsid w:val="00FE707F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54DC"/>
    <w:pPr>
      <w:ind w:left="708"/>
    </w:pPr>
  </w:style>
  <w:style w:styleId="Naglaeno" w:type="character">
    <w:name w:val="Strong"/>
    <w:qFormat/>
    <w:rsid w:val="00473FC0"/>
    <w:rPr>
      <w:b/>
      <w:bCs/>
    </w:rPr>
  </w:style>
  <w:style w:customStyle="true" w:styleId="Naslov2Char" w:type="character">
    <w:name w:val="Naslov 2 Char"/>
    <w:link w:val="Naslov2"/>
    <w:rsid w:val="009D495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54DC"/>
    <w:pPr>
      <w:ind w:left="708"/>
    </w:pPr>
  </w:style>
  <w:style w:styleId="Naglaeno" w:type="character">
    <w:name w:val="Strong"/>
    <w:qFormat/>
    <w:rsid w:val="00473FC0"/>
    <w:rPr>
      <w:b/>
      <w:bCs/>
    </w:rPr>
  </w:style>
  <w:style w:customStyle="1" w:styleId="Naslov2Char" w:type="character">
    <w:name w:val="Naslov 2 Char"/>
    <w:link w:val="Naslov2"/>
    <w:rsid w:val="009D495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svežanj 6-8 u vijeću</izvorni_sadrzaj>
    <derivirana_varijabla naziv="DomainObject.Predmet.PrimjedbaSuca_1">svežanj 6-8 u vijeću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193</properties:Words>
  <properties:Characters>1033</properties:Characters>
  <properties:Lines>44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2017-07-17T08:04:00Z</dcterms:created>
  <dc:creator>banka</dc:creator>
  <cp:lastModifiedBy>Elizabeta Đeke</cp:lastModifiedBy>
  <cp:lastPrinted>2013-03-01T07:54:00Z</cp:lastPrinted>
  <dcterms:modified xmlns:xsi="http://www.w3.org/2001/XMLSchema-instance" xsi:type="dcterms:W3CDTF">2017-07-17T08:04:00Z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