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7699" w14:paraId="77b7699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BD1F2C">
        <w:rPr>
          <w:rFonts w:hAnsi="Times New Roman" w:ascii="Times New Roman"/>
          <w:sz w:val="24"/>
          <w:szCs w:val="24"/>
        </w:rPr>
        <w:t>719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BD1F2C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BD1F2C">
        <w:rPr>
          <w:rFonts w:hAnsi="Times New Roman" w:ascii="Times New Roman"/>
          <w:sz w:val="24"/>
          <w:szCs w:val="24"/>
        </w:rPr>
        <w:t>SARA INTIMA d.o.o., OIB: 63538740324 sa sjedištem u Uskoci 113, Uskoci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11.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8D713F">
        <w:rPr>
          <w:b/>
          <w:color w:themeColor="text1" w:val="000000"/>
        </w:rPr>
        <w:t>09</w:t>
      </w:r>
      <w:r w:rsidR="00000510" w:rsidRPr="00127BC5">
        <w:rPr>
          <w:b/>
          <w:color w:themeColor="text1" w:val="000000"/>
        </w:rPr>
        <w:t>,</w:t>
      </w:r>
      <w:r w:rsidR="00BD1F2C">
        <w:rPr>
          <w:b/>
          <w:color w:themeColor="text1" w:val="000000"/>
        </w:rPr>
        <w:t>3</w:t>
      </w:r>
      <w:r w:rsidR="004C68F2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BD1F2C">
        <w:t>Sabihi Šabić, OIB: 53654779067, Medulin, Kapovica 1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 Podružnica</w:t>
      </w:r>
      <w:r w:rsidR="00F4009F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Slavonski Brod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BD1F2C">
        <w:rPr>
          <w:rFonts w:hAnsi="Times New Roman" w:ascii="Times New Roman"/>
          <w:sz w:val="24"/>
          <w:szCs w:val="24"/>
        </w:rPr>
        <w:t>SARA INTIMA d.o.o., OIB: 63538740324 sa sjedištem u Uskoci 113, Uskoci</w:t>
      </w:r>
      <w:r w:rsidR="00BD1F2C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BD1F2C">
        <w:rPr>
          <w:rFonts w:hAnsi="Times New Roman" w:ascii="Times New Roman"/>
          <w:sz w:val="24"/>
          <w:szCs w:val="24"/>
        </w:rPr>
        <w:t>01. rujna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BD1F2C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BD1F2C">
        <w:rPr>
          <w:rFonts w:hAnsi="Times New Roman" w:ascii="Times New Roman"/>
          <w:sz w:val="24"/>
          <w:szCs w:val="24"/>
        </w:rPr>
        <w:t>707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BD1F2C">
        <w:rPr>
          <w:rFonts w:hAnsi="Times New Roman" w:ascii="Times New Roman"/>
          <w:sz w:val="24"/>
          <w:szCs w:val="24"/>
        </w:rPr>
        <w:t>567.086,54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BD1F2C">
        <w:rPr>
          <w:rFonts w:hAnsi="Times New Roman" w:ascii="Times New Roman"/>
          <w:sz w:val="24"/>
          <w:szCs w:val="24"/>
        </w:rPr>
        <w:t>719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BD1F2C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11.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F73" w:rsidP="004D79BD" w:rsidR="00B06F73">
      <w:r>
        <w:separator/>
      </w:r>
    </w:p>
  </w:endnote>
  <w:endnote w:id="0" w:type="continuationSeparator">
    <w:p w:rsidRDefault="00B06F73" w:rsidP="004D79BD" w:rsidR="00B06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462681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F73" w:rsidP="004D79BD" w:rsidR="00B06F73">
      <w:r>
        <w:separator/>
      </w:r>
    </w:p>
  </w:footnote>
  <w:footnote w:id="0" w:type="continuationSeparator">
    <w:p w:rsidRDefault="00B06F73" w:rsidP="004D79BD" w:rsidR="00B06F7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6A04"/>
    <w:rsid w:val="00127BC5"/>
    <w:rsid w:val="00143E31"/>
    <w:rsid w:val="00171FE4"/>
    <w:rsid w:val="001A6D2A"/>
    <w:rsid w:val="001B1318"/>
    <w:rsid w:val="001E0C32"/>
    <w:rsid w:val="002453EE"/>
    <w:rsid w:val="00314B2A"/>
    <w:rsid w:val="003B442A"/>
    <w:rsid w:val="003D5752"/>
    <w:rsid w:val="003E4439"/>
    <w:rsid w:val="003F6BDB"/>
    <w:rsid w:val="00407A12"/>
    <w:rsid w:val="004364F2"/>
    <w:rsid w:val="00462681"/>
    <w:rsid w:val="004C68F2"/>
    <w:rsid w:val="004D79BD"/>
    <w:rsid w:val="00555BC3"/>
    <w:rsid w:val="00594502"/>
    <w:rsid w:val="005E4A43"/>
    <w:rsid w:val="00640144"/>
    <w:rsid w:val="006B59B2"/>
    <w:rsid w:val="006D2A58"/>
    <w:rsid w:val="007715D0"/>
    <w:rsid w:val="007F172D"/>
    <w:rsid w:val="007F30F8"/>
    <w:rsid w:val="008B399C"/>
    <w:rsid w:val="008D713F"/>
    <w:rsid w:val="008E2C3A"/>
    <w:rsid w:val="009332A7"/>
    <w:rsid w:val="009E0765"/>
    <w:rsid w:val="00A07E39"/>
    <w:rsid w:val="00AD06B4"/>
    <w:rsid w:val="00AD58E4"/>
    <w:rsid w:val="00B06F73"/>
    <w:rsid w:val="00B4613A"/>
    <w:rsid w:val="00B764C1"/>
    <w:rsid w:val="00BD1F2C"/>
    <w:rsid w:val="00BF240E"/>
    <w:rsid w:val="00C24F25"/>
    <w:rsid w:val="00C27B0C"/>
    <w:rsid w:val="00CB02C4"/>
    <w:rsid w:val="00CC22AE"/>
    <w:rsid w:val="00CF0CFA"/>
    <w:rsid w:val="00D062A4"/>
    <w:rsid w:val="00D806FF"/>
    <w:rsid w:val="00DE2ED3"/>
    <w:rsid w:val="00E955A1"/>
    <w:rsid w:val="00F12102"/>
    <w:rsid w:val="00F2002E"/>
    <w:rsid w:val="00F4009F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7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7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7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7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7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7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7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7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INTIMA društvo s ograničenom odgovornošću za proizvodnju odjeće, trgovinu i usluge</izvorni_sadrzaj>
    <derivirana_varijabla naziv="DomainObject.Predmet.ProtustrankaFormated_1">  SARA INTIMA društvo s ograničenom odgovornošću za proizvodnju odjeće, trgovinu i usluge</derivirana_varijabla>
  </DomainObject.Predmet.ProtustrankaFormated>
  <DomainObject.Predmet.ProtustrankaFormatedOIB>
    <izvorni_sadrzaj>  SARA INTIMA društvo s ograničenom odgovornošću za proizvodnju odjeće, trgovinu i usluge, OIB 63538740324</izvorni_sadrzaj>
    <derivirana_varijabla naziv="DomainObject.Predmet.ProtustrankaFormatedOIB_1">  SARA INTIMA društvo s ograničenom odgovornošću za proizvodnju odjeće, trgovinu i usluge, OIB 63538740324</derivirana_varijabla>
  </DomainObject.Predmet.ProtustrankaFormatedOIB>
  <DomainObject.Predmet.ProtustrankaFormatedWithAdress>
    <izvorni_sadrzaj> SARA INTIMA društvo s ograničenom odgovornošću za proizvodnju odjeće, trgovinu i usluge, Uskoci 113, 35435 Uskoci</izvorni_sadrzaj>
    <derivirana_varijabla naziv="DomainObject.Predmet.ProtustrankaFormatedWithAdress_1"> SARA INTIMA društvo s ograničenom odgovornošću za proizvodnju odjeće, trgovinu i usluge, Uskoci 113, 35435 Uskoci</derivirana_varijabla>
  </DomainObject.Predmet.ProtustrankaFormatedWithAdress>
  <DomainObject.Predmet.ProtustrankaFormatedWithAdressOIB>
    <izvorni_sadrzaj> SARA INTIMA društvo s ograničenom odgovornošću za proizvodnju odjeće, trgovinu i usluge, OIB 63538740324, Uskoci 113, 35435 Uskoci</izvorni_sadrzaj>
    <derivirana_varijabla naziv="DomainObject.Predmet.ProtustrankaFormatedWithAdressOIB_1"> SARA INTIMA društvo s ograničenom odgovornošću za proizvodnju odjeće, trgovinu i usluge, OIB 63538740324, Uskoci 113, 35435 Uskoci</derivirana_varijabla>
  </DomainObject.Predmet.ProtustrankaFormatedWithAdressOIB>
  <DomainObject.Predmet.ProtustrankaWithAdress>
    <izvorni_sadrzaj>SARA INTIMA društvo s ograničenom odgovornošću za proizvodnju odjeće, trgovinu i usluge Uskoci 113, 35435 Uskoci</izvorni_sadrzaj>
    <derivirana_varijabla naziv="DomainObject.Predmet.ProtustrankaWithAdress_1">SARA INTIMA društvo s ograničenom odgovornošću za proizvodnju odjeće, trgovinu i usluge Uskoci 113, 35435 Uskoci</derivirana_varijabla>
  </DomainObject.Predmet.ProtustrankaWithAdress>
  <DomainObject.Predmet.ProtustrankaWithAdressOIB>
    <izvorni_sadrzaj>SARA INTIMA društvo s ograničenom odgovornošću za proizvodnju odjeće, trgovinu i usluge, OIB 63538740324, Uskoci 113, 35435 Uskoci</izvorni_sadrzaj>
    <derivirana_varijabla naziv="DomainObject.Predmet.ProtustrankaWithAdressOIB_1">SARA INTIMA društvo s ograničenom odgovornošću za proizvodnju odjeće, trgovinu i usluge, OIB 63538740324, Uskoci 113, 35435 Uskoci</derivirana_varijabla>
  </DomainObject.Predmet.ProtustrankaWithAdressOIB>
  <DomainObject.Predmet.ProtustrankaNazivFormated>
    <izvorni_sadrzaj>SARA INTIMA društvo s ograničenom odgovornošću za proizvodnju odjeće, trgovinu i usluge</izvorni_sadrzaj>
    <derivirana_varijabla naziv="DomainObject.Predmet.ProtustrankaNazivFormated_1">SARA INTIMA društvo s ograničenom odgovornošću za proizvodnju odjeće, trgovinu i usluge</derivirana_varijabla>
  </DomainObject.Predmet.ProtustrankaNazivFormated>
  <DomainObject.Predmet.ProtustrankaNazivFormatedOIB>
    <izvorni_sadrzaj>SARA INTIMA društvo s ograničenom odgovornošću za proizvodnju odjeće, trgovinu i usluge, OIB 63538740324</izvorni_sadrzaj>
    <derivirana_varijabla naziv="DomainObject.Predmet.ProtustrankaNazivFormatedOIB_1">SARA INTIMA društvo s ograničenom odgovornošću za proizvodnju odjeće, trgovinu i usluge, OIB 63538740324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567086.54</izvorni_sadrzaj>
    <derivirana_varijabla naziv="DomainObject.Predmet.TrenutnaVrijednost_1">567086.54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SARA INTIMA društvo s ograničenom odgovornošću za proizvodnju odjeće, trgovinu i usluge</item>
    </izvorni_sadrzaj>
    <derivirana_varijabla naziv="DomainObject.Predmet.ProtuStrankaListFormated_1">
      <item>SARA INTIMA društvo s ograničenom odgovornošću za proizvodnju odjeće, trgovinu i usluge</item>
    </derivirana_varijabla>
  </DomainObject.Predmet.ProtuStrankaListFormated>
  <DomainObject.Predmet.ProtuStrankaListFormatedOIB>
    <izvorni_sadrzaj>
      <item>SARA INTIMA društvo s ograničenom odgovornošću za proizvodnju odjeće, trgovinu i usluge, OIB 63538740324</item>
    </izvorni_sadrzaj>
    <derivirana_varijabla naziv="DomainObject.Predmet.ProtuStrankaListFormatedOIB_1">
      <item>SARA INTIMA društvo s ograničenom odgovornošću za proizvodnju odjeće, trgovinu i usluge, OIB 63538740324</item>
    </derivirana_varijabla>
  </DomainObject.Predmet.ProtuStrankaListFormatedOIB>
  <DomainObject.Predmet.ProtuStrankaListFormatedWithAdress>
    <izvorni_sadrzaj>
      <item>SARA INTIMA društvo s ograničenom odgovornošću za proizvodnju odjeće, trgovinu i usluge, Uskoci 113, 35435 Uskoci</item>
    </izvorni_sadrzaj>
    <derivirana_varijabla naziv="DomainObject.Predmet.ProtuStrankaListFormatedWithAdress_1">
      <item>SARA INTIMA društvo s ograničenom odgovornošću za proizvodnju odjeće, trgovinu i usluge, Uskoci 113, 35435 Uskoci</item>
    </derivirana_varijabla>
  </DomainObject.Predmet.ProtuStrankaListFormatedWithAdress>
  <DomainObject.Predmet.ProtuStrankaListFormatedWithAdressOIB>
    <izvorni_sadrzaj>
      <item>SARA INTIMA društvo s ograničenom odgovornošću za proizvodnju odjeće, trgovinu i usluge, OIB 63538740324, Uskoci 113, 35435 Uskoci</item>
    </izvorni_sadrzaj>
    <derivirana_varijabla naziv="DomainObject.Predmet.ProtuStrankaListFormatedWithAdressOIB_1">
      <item>SARA INTIMA društvo s ograničenom odgovornošću za proizvodnju odjeće, trgovinu i usluge, OIB 63538740324, Uskoci 113, 35435 Uskoci</item>
    </derivirana_varijabla>
  </DomainObject.Predmet.ProtuStrankaListFormatedWithAdressOIB>
  <DomainObject.Predmet.ProtuStrankaListNazivFormated>
    <izvorni_sadrzaj>
      <item>SARA INTIMA društvo s ograničenom odgovornošću za proizvodnju odjeće, trgovinu i usluge</item>
    </izvorni_sadrzaj>
    <derivirana_varijabla naziv="DomainObject.Predmet.ProtuStrankaListNazivFormated_1">
      <item>SARA INTIMA društvo s ograničenom odgovornošću za proizvodnju odjeće, trgovinu i usluge</item>
    </derivirana_varijabla>
  </DomainObject.Predmet.ProtuStrankaListNazivFormated>
  <DomainObject.Predmet.ProtuStrankaListNazivFormatedOIB>
    <izvorni_sadrzaj>
      <item>SARA INTIMA društvo s ograničenom odgovornošću za proizvodnju odjeće, trgovinu i usluge, OIB 63538740324</item>
    </izvorni_sadrzaj>
    <derivirana_varijabla naziv="DomainObject.Predmet.ProtuStrankaListNazivFormatedOIB_1">
      <item>SARA INTIMA društvo s ograničenom odgovornošću za proizvodnju odjeće, trgovinu i usluge, OIB 63538740324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SARA INTIMA društvo s ograničenom odgovornošću za proizvodnju odjeće, trgovinu i usluge</izvorni_sadrzaj>
    <derivirana_varijabla naziv="DomainObject.Predmet.ProtustrankaIDrugi_1">SARA INTIMA društvo s ograničenom odgovornošću za proizvodnju odjeće,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SARA INTIMA društvo s ograničenom odgovornošću za proizvodnju odjeće, trgovinu i usluge, OIB 63538740324, Uskoci 113, 35435 Uskoci</izvorni_sadrzaj>
    <derivirana_varijabla naziv="DomainObject.Predmet.ProtustrankaIDrugiAdressOIB_1">SARA INTIMA društvo s ograničenom odgovornošću za proizvodnju odjeće, trgovinu i usluge, OIB 63538740324, Uskoci 113, 35435 Uskoci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SARA INTIMA društvo s ograničenom odgovornošću za proizvodnju odjeće, trgovinu i usluge</item>
    </izvorni_sadrzaj>
    <derivirana_varijabla naziv="DomainObject.Predmet.SudioniciListNaziv_1">
      <item>Financijska agencija</item>
      <item>SARA INTIMA društvo s ograničenom odgovornošću za proizvodnju odjeće, trgovinu i usluge</item>
    </derivirana_varijabla>
  </DomainObject.Predmet.SudioniciListNaziv>
  <DomainObject.Predmet.SudioniciListAdressOIB>
    <izvorni_sadrzaj>
      <item>Financijska agencija, OIB 85821130368, Ulica grada Vukovara 70,10000 Zagreb</item>
      <item>SARA INTIMA društvo s ograničenom odgovornošću za proizvodnju odjeće, trgovinu i usluge, OIB 63538740324, Uskoci 113,35435 Uskoci</item>
    </izvorni_sadrzaj>
    <derivirana_varijabla naziv="DomainObject.Predmet.SudioniciListAdressOIB_1">
      <item>Financijska agencija, OIB 85821130368, Ulica grada Vukovara 70,10000 Zagreb</item>
      <item>SARA INTIMA društvo s ograničenom odgovornošću za proizvodnju odjeće, trgovinu i usluge, OIB 63538740324, Uskoci 113,35435 Uskoci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63538740324</item>
    </izvorni_sadrzaj>
    <derivirana_varijabla naziv="DomainObject.Predmet.SudioniciListNazivOIB_1">
      <item>, OIB 85821130368</item>
      <item>, OIB 63538740324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359</properties:Words>
  <properties:Characters>1823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2018-06-21T07:14:00Z</dcterms:created>
  <dc:creator>wsadmin</dc:creator>
  <cp:lastModifiedBy>wsadmin</cp:lastModifiedBy>
  <cp:lastPrinted>2018-06-21T07:13:00Z</cp:lastPrinted>
  <dcterms:modified xmlns:xsi="http://www.w3.org/2001/XMLSchema-instance" xsi:type="dcterms:W3CDTF">2018-06-21T08:51:00Z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(Ročište radi utvrđivanje uvjeta za otvaranje stečajnog postupka St-719-16.docx)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