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097f9" w14:paraId="0c097f9"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006099">
        <w:rPr>
          <w:lang w:val="hr-HR"/>
        </w:rPr>
        <w:t>M</w:t>
      </w:r>
      <w:r w:rsidR="00006099" w:rsidRPr="00006099">
        <w:rPr>
          <w:lang w:val="hr-HR"/>
        </w:rPr>
        <w:t>&amp;J COMMERCE d.o.o., OIB: 37772096228, Split, Mosećka 99</w:t>
      </w:r>
      <w:r w:rsidR="00C76020" w:rsidRPr="00F57002">
        <w:rPr>
          <w:lang w:val="hr-HR"/>
        </w:rPr>
        <w:t xml:space="preserve">, </w:t>
      </w:r>
      <w:r w:rsidR="00E23CCA" w:rsidRPr="00F57002">
        <w:rPr>
          <w:lang w:val="hr-HR"/>
        </w:rPr>
        <w:t>dana</w:t>
      </w:r>
      <w:r w:rsidR="0059759E" w:rsidRPr="00F57002">
        <w:rPr>
          <w:lang w:val="hr-HR"/>
        </w:rPr>
        <w:t xml:space="preserve"> </w:t>
      </w:r>
      <w:r w:rsidR="005702C7">
        <w:rPr>
          <w:lang w:val="hr-HR"/>
        </w:rPr>
        <w:t>19</w:t>
      </w:r>
      <w:r w:rsidR="003D7F38">
        <w:rPr>
          <w:lang w:val="hr-HR"/>
        </w:rPr>
        <w:t>. travnja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3D7F38" w:rsidR="00C33EB8" w:rsidRPr="00F57002">
      <w:pPr>
        <w:pStyle w:val="Tijeloteksta"/>
        <w:ind w:firstLine="708"/>
        <w:rPr>
          <w:lang w:val="hr-HR"/>
        </w:rPr>
      </w:pPr>
      <w:r>
        <w:rPr>
          <w:lang w:val="hr-HR"/>
        </w:rPr>
        <w:t xml:space="preserve">I. </w:t>
      </w:r>
      <w:r w:rsidR="00D2292D" w:rsidRPr="00A75413">
        <w:rPr>
          <w:lang w:val="hr-HR"/>
        </w:rPr>
        <w:t xml:space="preserve">Poziva se </w:t>
      </w:r>
      <w:r w:rsidR="00006099" w:rsidRPr="00006099">
        <w:rPr>
          <w:lang w:val="hr-HR"/>
        </w:rPr>
        <w:t>Joško Topčić iz Splita, Makarska ulica 2</w:t>
      </w:r>
      <w:r w:rsidR="005702C7">
        <w:rPr>
          <w:lang w:val="hr-HR"/>
        </w:rPr>
        <w:t>,</w:t>
      </w:r>
      <w:r w:rsidR="005702C7" w:rsidRPr="005702C7">
        <w:t xml:space="preserve"> </w:t>
      </w:r>
      <w:r w:rsidR="00006099" w:rsidRPr="00006099">
        <w:rPr>
          <w:lang w:val="hr-HR"/>
        </w:rPr>
        <w:t xml:space="preserve">OIB: 31309620404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CC5C3E">
        <w:rPr>
          <w:lang w:val="hr-HR"/>
        </w:rPr>
        <w:t>1</w:t>
      </w:r>
      <w:r w:rsidR="00006099">
        <w:rPr>
          <w:lang w:val="hr-HR"/>
        </w:rPr>
        <w:t>622</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006099">
        <w:t>1622</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702C7" w:rsidP="00A75413" w:rsidR="005702C7">
      <w:pPr>
        <w:spacing w:before="200"/>
        <w:ind w:firstLine="708"/>
        <w:jc w:val="both"/>
        <w:rPr>
          <w:szCs w:val="24"/>
        </w:rPr>
      </w:pPr>
    </w:p>
    <w:p w:rsidRDefault="00381069" w:rsidP="00E564C4" w:rsidR="00D37671" w:rsidRPr="00F57002">
      <w:pPr>
        <w:spacing w:after="80"/>
        <w:jc w:val="center"/>
        <w:rPr>
          <w:szCs w:val="24"/>
        </w:rPr>
      </w:pPr>
      <w:r w:rsidRPr="00F57002">
        <w:rPr>
          <w:szCs w:val="24"/>
        </w:rPr>
        <w:lastRenderedPageBreak/>
        <w:t>Obrazloženje</w:t>
      </w:r>
    </w:p>
    <w:p w:rsidRDefault="00006099" w:rsidP="00382845" w:rsidR="00A75413">
      <w:pPr>
        <w:spacing w:before="40"/>
        <w:ind w:firstLine="709"/>
        <w:jc w:val="both"/>
        <w:rPr>
          <w:szCs w:val="24"/>
        </w:rPr>
      </w:pPr>
      <w:r>
        <w:rPr>
          <w:szCs w:val="24"/>
        </w:rPr>
        <w:t>Financijska agencija, Regionalni centar Split, Podružnica Split, podnijela je ovom sudu dana 9. kolovoza 2016</w:t>
      </w:r>
      <w:r w:rsidRPr="0060586F">
        <w:rPr>
          <w:szCs w:val="24"/>
        </w:rPr>
        <w:t>. godine</w:t>
      </w:r>
      <w:r>
        <w:rPr>
          <w:szCs w:val="24"/>
        </w:rPr>
        <w:t>, na tem</w:t>
      </w:r>
      <w:r w:rsidR="00E564C4">
        <w:rPr>
          <w:szCs w:val="24"/>
        </w:rPr>
        <w:t xml:space="preserve">elju odredbe čl. 110.  st. 1. </w:t>
      </w:r>
      <w:r w:rsidR="00E564C4" w:rsidRPr="00E564C4">
        <w:rPr>
          <w:szCs w:val="24"/>
        </w:rPr>
        <w:t>Stečajnog zakona (˝Narodne novine˝ broj 71/15; dalje: SZ)</w:t>
      </w:r>
      <w:r>
        <w:rPr>
          <w:szCs w:val="24"/>
        </w:rPr>
        <w:t xml:space="preserve">, prijedlog za otvaranje stečajnog postupka nad dužnikom </w:t>
      </w:r>
      <w:r w:rsidRPr="0097771C">
        <w:rPr>
          <w:szCs w:val="24"/>
        </w:rPr>
        <w:t>M&amp;J COMMERCE d.o.o., OIB: 37772096228, Split, Mosećka 99</w:t>
      </w:r>
      <w:r>
        <w:rPr>
          <w:szCs w:val="24"/>
        </w:rPr>
        <w:t xml:space="preserve">. </w:t>
      </w:r>
      <w:r w:rsidRPr="00C87988">
        <w:rPr>
          <w:szCs w:val="24"/>
        </w:rPr>
        <w:t xml:space="preserve">U prijedlogu se navodi da dužnik na dan </w:t>
      </w:r>
      <w:r>
        <w:rPr>
          <w:szCs w:val="24"/>
        </w:rPr>
        <w:t>18. srpnja 2016</w:t>
      </w:r>
      <w:r w:rsidRPr="00C87988">
        <w:rPr>
          <w:szCs w:val="24"/>
        </w:rPr>
        <w:t>. godine</w:t>
      </w:r>
      <w:r>
        <w:rPr>
          <w:szCs w:val="24"/>
        </w:rPr>
        <w:t xml:space="preserve"> u Očevidniku redoslijeda osnova za plaćanje ima evidentirane neizvršene osnove za plaćanja u neprekinutom razdoblju od 120 dana, u ukupnom iznosu od 300.374,83 kn, kao i da prema podacima koji su dostavljeni od Hrvatskog zavoda za mirovinsko osiguranje dužnik ima 1 zaposlenog. </w:t>
      </w:r>
      <w:r w:rsidR="00A75413">
        <w:rPr>
          <w:szCs w:val="24"/>
        </w:rPr>
        <w:t xml:space="preserve">U istom prijedlogu FINA je u smislu odredbe čl. 112. st. 5. </w:t>
      </w:r>
      <w:r w:rsidR="00AB0CBF">
        <w:rPr>
          <w:szCs w:val="24"/>
        </w:rPr>
        <w:t>SZ-a</w:t>
      </w:r>
      <w:r w:rsidR="00A75413">
        <w:rPr>
          <w:szCs w:val="24"/>
        </w:rPr>
        <w:t xml:space="preserve"> obavijestila sud da dužnik na dan </w:t>
      </w:r>
      <w:r>
        <w:rPr>
          <w:szCs w:val="24"/>
        </w:rPr>
        <w:t>18. srpnja</w:t>
      </w:r>
      <w:r w:rsidR="003D7F38">
        <w:rPr>
          <w:szCs w:val="24"/>
        </w:rPr>
        <w:t xml:space="preserve"> 2016.</w:t>
      </w:r>
      <w:r w:rsidR="007D0BD9">
        <w:rPr>
          <w:szCs w:val="24"/>
        </w:rPr>
        <w:t xml:space="preserve"> godine na ime predujma za namirenj</w:t>
      </w:r>
      <w:r w:rsidR="003D7F38">
        <w:rPr>
          <w:szCs w:val="24"/>
        </w:rPr>
        <w:t>e troškova stečajnog postupka i</w:t>
      </w:r>
      <w:r w:rsidR="00A75413">
        <w:rPr>
          <w:szCs w:val="24"/>
        </w:rPr>
        <w:t>ma zaplijenjena novčana sredstva</w:t>
      </w:r>
      <w:r w:rsidR="003D7F38">
        <w:rPr>
          <w:szCs w:val="24"/>
        </w:rPr>
        <w:t xml:space="preserve"> u iznosu od 5.000,00 kn.</w:t>
      </w:r>
    </w:p>
    <w:p w:rsidRDefault="003D7F38" w:rsidP="00E564C4" w:rsidR="00A75413">
      <w:pPr>
        <w:spacing w:before="180"/>
        <w:ind w:firstLine="709"/>
        <w:jc w:val="both"/>
        <w:rPr>
          <w:highlight w:val="yellow"/>
        </w:rPr>
      </w:pPr>
      <w:r>
        <w:t>R</w:t>
      </w:r>
      <w:r w:rsidR="00A75413">
        <w:t xml:space="preserve">ješenjem </w:t>
      </w:r>
      <w:r>
        <w:t xml:space="preserve">ovog suda </w:t>
      </w:r>
      <w:r w:rsidR="00A75413">
        <w:t>poslov</w:t>
      </w:r>
      <w:r w:rsidR="001D2D92">
        <w:t>ni broj 11. St-1</w:t>
      </w:r>
      <w:r w:rsidR="00006099">
        <w:t>622</w:t>
      </w:r>
      <w:r w:rsidR="00A75413" w:rsidRPr="00F57002">
        <w:t xml:space="preserve">/2016 od </w:t>
      </w:r>
      <w:r w:rsidR="005702C7">
        <w:t>19</w:t>
      </w:r>
      <w:r>
        <w:t>. travnja</w:t>
      </w:r>
      <w:r w:rsidR="00A75413">
        <w:t xml:space="preserve"> 2017</w:t>
      </w:r>
      <w:r w:rsidR="00A75413" w:rsidRPr="00F57002">
        <w:t>. godine pokrenu</w:t>
      </w:r>
      <w:r>
        <w:t>t je</w:t>
      </w:r>
      <w:r w:rsidR="00A75413" w:rsidRPr="00F57002">
        <w:t xml:space="preserve"> prethodni postupak radi utvrđivanja pretpostavki za otvaranje stečajnog postupka nad dužnikom </w:t>
      </w:r>
      <w:r w:rsidR="00006099" w:rsidRPr="00006099">
        <w:t>M&amp;J COMMERCE d.o.o., OIB: 37772096228, Split, Mosećka 99</w:t>
      </w:r>
      <w:r w:rsidR="00CC5C3E">
        <w:t xml:space="preserve"> </w:t>
      </w:r>
      <w:r>
        <w:t>te određen</w:t>
      </w:r>
      <w:r w:rsidR="00A75413">
        <w:t xml:space="preserve">o ročište radi očitovanja </w:t>
      </w:r>
      <w:r w:rsidR="00A75413" w:rsidRPr="00F57002">
        <w:t>o prijedlogu</w:t>
      </w:r>
      <w:r w:rsidR="00A75413">
        <w:t xml:space="preserve"> i</w:t>
      </w:r>
      <w:r w:rsidR="00A75413" w:rsidRPr="005E5972">
        <w:t xml:space="preserve"> rasprave o pretpostavkama za otvaranje stečajnog postupka</w:t>
      </w:r>
      <w:r w:rsidR="00A75413">
        <w:t xml:space="preserve">. </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A75413" w:rsidP="00A75413" w:rsidR="00A75413" w:rsidRPr="00F57002">
      <w:pPr>
        <w:spacing w:before="60"/>
        <w:ind w:firstLine="709"/>
        <w:jc w:val="both"/>
        <w:rPr>
          <w:i/>
          <w:color w:val="FF0000"/>
        </w:rPr>
      </w:pPr>
      <w:r w:rsidRPr="00F57002">
        <w:t xml:space="preserve">- da dužnik </w:t>
      </w:r>
      <w:r w:rsidR="00006099" w:rsidRPr="00006099">
        <w:t>M&amp;J COMMERCE d.o.o., OIB: 37772096228, Split, Mosećka 99</w:t>
      </w:r>
      <w:r w:rsidR="00006099">
        <w:t xml:space="preserve"> </w:t>
      </w:r>
      <w:r w:rsidRPr="00F57002">
        <w:t xml:space="preserve">prema </w:t>
      </w:r>
      <w:r w:rsidR="003D7F38">
        <w:t>prijedlogu</w:t>
      </w:r>
      <w:r w:rsidRPr="00F57002">
        <w:t xml:space="preserve"> FINA</w:t>
      </w:r>
      <w:r>
        <w:t xml:space="preserve">-e za </w:t>
      </w:r>
      <w:r w:rsidR="003D7F38">
        <w:t xml:space="preserve">otvaranje </w:t>
      </w:r>
      <w:r w:rsidRPr="00F57002">
        <w:t>stečajnog postupka zaprimljen</w:t>
      </w:r>
      <w:r>
        <w:t>o</w:t>
      </w:r>
      <w:r w:rsidRPr="00F57002">
        <w:t xml:space="preserve">g kod ovoga suda </w:t>
      </w:r>
      <w:r w:rsidR="00CC5C3E">
        <w:t xml:space="preserve">dana </w:t>
      </w:r>
      <w:r w:rsidR="00006099">
        <w:t xml:space="preserve">9. kolovoza </w:t>
      </w:r>
      <w:r w:rsidR="003D7F38">
        <w:t>2016</w:t>
      </w:r>
      <w:r w:rsidRPr="00F57002">
        <w:t xml:space="preserve">. godine, na dan </w:t>
      </w:r>
      <w:r w:rsidR="00006099">
        <w:t>18. srpnja</w:t>
      </w:r>
      <w:r w:rsidR="003D7F38">
        <w:t xml:space="preserve"> 2016</w:t>
      </w:r>
      <w:r w:rsidRPr="00F57002">
        <w:t xml:space="preserve">. godine ima evidentirane neizvršene osnove za plaćanje u neprekinutom razdoblju od </w:t>
      </w:r>
      <w:r w:rsidR="003D7F38">
        <w:t>120</w:t>
      </w:r>
      <w:r w:rsidRPr="00F57002">
        <w:t xml:space="preserve"> dana, u ukupnom iznosu od </w:t>
      </w:r>
      <w:r w:rsidR="00006099">
        <w:t xml:space="preserve">300.374,83 </w:t>
      </w:r>
      <w:r w:rsidRPr="00F57002">
        <w:t xml:space="preserve">kn, </w:t>
      </w:r>
    </w:p>
    <w:p w:rsidRDefault="00A75413" w:rsidP="00A75413" w:rsidR="00A75413">
      <w:pPr>
        <w:spacing w:before="60"/>
        <w:ind w:firstLine="709"/>
        <w:jc w:val="both"/>
      </w:pPr>
      <w:r w:rsidRPr="00F57002">
        <w:t xml:space="preserve">- </w:t>
      </w:r>
      <w:r w:rsidR="001D2D92">
        <w:t xml:space="preserve">da </w:t>
      </w:r>
      <w:r w:rsidR="00006099">
        <w:t>Joško Topčić</w:t>
      </w:r>
      <w:r w:rsidRPr="00F57002">
        <w:t>, kao osoba ovlaštena za zastupanje dužnika po zakonu</w:t>
      </w:r>
      <w:r>
        <w:t xml:space="preserve"> </w:t>
      </w:r>
      <w:r w:rsidRPr="00F57002">
        <w:t>(kako to proizlazi iz izvatka iz sudskog registra), nije u roku iz čl. 110. st. 2. SZ-a podni</w:t>
      </w:r>
      <w:r>
        <w:t xml:space="preserve">o </w:t>
      </w:r>
      <w:r w:rsidRPr="00F57002">
        <w:t xml:space="preserve">prijedlog za otvaranje stečajnog postupka, posljedično čega je </w:t>
      </w:r>
      <w:r w:rsidR="003D7F38">
        <w:t>prijedloga za otvaranje</w:t>
      </w:r>
      <w:r>
        <w:t xml:space="preserve"> </w:t>
      </w:r>
      <w:r w:rsidRPr="00F57002">
        <w:t xml:space="preserve">stečajnog postupka, po službenoj dužnosti, na temelju čl. </w:t>
      </w:r>
      <w:r w:rsidR="003D7F38">
        <w:t>110</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382845" w:rsidP="00A75413" w:rsidR="00A75413" w:rsidRPr="00F57002">
      <w:pPr>
        <w:jc w:val="both"/>
        <w:rPr>
          <w:color w:val="FF0000"/>
        </w:rPr>
      </w:pPr>
      <w:r>
        <w:t>ovaj sud  je</w:t>
      </w:r>
      <w:r w:rsidR="00A75413" w:rsidRPr="00F57002">
        <w:t xml:space="preserve"> pozvao </w:t>
      </w:r>
      <w:r w:rsidR="00006099" w:rsidRPr="00006099">
        <w:t>Jošk</w:t>
      </w:r>
      <w:r w:rsidR="00006099">
        <w:t>a</w:t>
      </w:r>
      <w:r w:rsidR="00006099" w:rsidRPr="00006099">
        <w:t xml:space="preserve"> Topčić</w:t>
      </w:r>
      <w:r w:rsidR="00006099">
        <w:t xml:space="preserve">a </w:t>
      </w:r>
      <w:r w:rsidR="00A75413" w:rsidRPr="00F57002">
        <w:t>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D7F38" w:rsidR="00381069" w:rsidRPr="00F57002">
      <w:pPr>
        <w:jc w:val="center"/>
        <w:rPr>
          <w:szCs w:val="24"/>
        </w:rPr>
      </w:pPr>
      <w:r w:rsidRPr="00F57002">
        <w:rPr>
          <w:szCs w:val="24"/>
        </w:rPr>
        <w:t xml:space="preserve">U Splitu, </w:t>
      </w:r>
      <w:r w:rsidR="005702C7">
        <w:rPr>
          <w:szCs w:val="24"/>
        </w:rPr>
        <w:t>19</w:t>
      </w:r>
      <w:r w:rsidR="003D7F38">
        <w:rPr>
          <w:szCs w:val="24"/>
        </w:rPr>
        <w:t>. travnja</w:t>
      </w:r>
      <w:r w:rsidR="004E6C78" w:rsidRPr="00F57002">
        <w:rPr>
          <w:szCs w:val="24"/>
        </w:rPr>
        <w:t xml:space="preserve"> 2017</w:t>
      </w:r>
      <w:r w:rsidR="000D5CA4" w:rsidRPr="00F57002">
        <w:rPr>
          <w:szCs w:val="24"/>
        </w:rPr>
        <w:t>. godine</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006099" w:rsidRPr="00006099">
        <w:t>Jošk</w:t>
      </w:r>
      <w:r w:rsidR="00006099">
        <w:t>u</w:t>
      </w:r>
      <w:r w:rsidR="00006099" w:rsidRPr="00006099">
        <w:t xml:space="preserve"> Topčić</w:t>
      </w:r>
      <w:r w:rsidR="00006099">
        <w:t>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B64F85">
          <w:rPr>
            <w:noProof/>
          </w:rPr>
          <w:t>3</w:t>
        </w:r>
        <w:r>
          <w:fldChar w:fldCharType="end"/>
        </w:r>
      </w:p>
    </w:sdtContent>
  </w:sdt>
  <w:p w:rsidRDefault="00564E07" w:rsidP="00564E07" w:rsidR="00564E07">
    <w:pPr>
      <w:pStyle w:val="Zaglavlje"/>
      <w:jc w:val="right"/>
    </w:pPr>
    <w:r>
      <w:t>11. St-</w:t>
    </w:r>
    <w:r w:rsidR="001D2D92">
      <w:t>1</w:t>
    </w:r>
    <w:r w:rsidR="00006099">
      <w:t>622</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1D2D92">
      <w:t>1</w:t>
    </w:r>
    <w:r w:rsidR="00006099">
      <w:t>622</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6099"/>
    <w:rsid w:val="00044520"/>
    <w:rsid w:val="0006644C"/>
    <w:rsid w:val="00066650"/>
    <w:rsid w:val="00081C61"/>
    <w:rsid w:val="00085E7C"/>
    <w:rsid w:val="00087D56"/>
    <w:rsid w:val="000B3B63"/>
    <w:rsid w:val="000B4D96"/>
    <w:rsid w:val="000D5CA4"/>
    <w:rsid w:val="000E251D"/>
    <w:rsid w:val="000F3C7B"/>
    <w:rsid w:val="00101227"/>
    <w:rsid w:val="0014559C"/>
    <w:rsid w:val="001B2797"/>
    <w:rsid w:val="001C2471"/>
    <w:rsid w:val="001D2D92"/>
    <w:rsid w:val="001D7998"/>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2845"/>
    <w:rsid w:val="003B4B67"/>
    <w:rsid w:val="003C22F8"/>
    <w:rsid w:val="003C2F22"/>
    <w:rsid w:val="003D7F38"/>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702C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D0BD9"/>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AB0CBF"/>
    <w:rsid w:val="00B21B5C"/>
    <w:rsid w:val="00B43416"/>
    <w:rsid w:val="00B45681"/>
    <w:rsid w:val="00B51E65"/>
    <w:rsid w:val="00B56F92"/>
    <w:rsid w:val="00B64F85"/>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C5C3E"/>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564C4"/>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B64F85"/>
    <w:rPr>
      <w:color w:val="808080"/>
      <w:bdr w:space="0" w:sz="0" w:color="auto" w:val="none"/>
      <w:shd w:fill="auto" w:color="auto" w:val="clear"/>
    </w:rPr>
  </w:style>
  <w:style w:customStyle="true" w:styleId="eSPISCCParagraphDefaultFont" w:type="character">
    <w:name w:val="eSPIS_CC_Paragraph Default Font"/>
    <w:basedOn w:val="Zadanifontodlomka"/>
    <w:rsid w:val="00B64F8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64F85"/>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B64F8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4F8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B64F85"/>
    <w:rPr>
      <w:color w:val="808080"/>
      <w:bdr w:color="auto" w:space="0" w:sz="0" w:val="none"/>
      <w:shd w:color="auto" w:fill="auto" w:val="clear"/>
    </w:rPr>
  </w:style>
  <w:style w:customStyle="1" w:styleId="eSPISCCParagraphDefaultFont" w:type="character">
    <w:name w:val="eSPIS_CC_Paragraph Default Font"/>
    <w:basedOn w:val="Zadanifontodlomka"/>
    <w:rsid w:val="00B64F8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64F85"/>
    <w:rPr>
      <w:b/>
      <w:szCs w:val="24"/>
      <w:bdr w:color="auto" w:space="0" w:sz="0" w:val="none"/>
      <w:shd w:color="auto" w:fill="FFFFCC" w:val="clear"/>
      <w:lang w:val="hr-HR"/>
    </w:rPr>
  </w:style>
  <w:style w:customStyle="1" w:styleId="PozadinaSvijetloCrvena" w:type="character">
    <w:name w:val="Pozadina_SvijetloCrvena"/>
    <w:basedOn w:val="eSPISCCParagraphDefaultFont"/>
    <w:rsid w:val="00B64F8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4F8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1622</izvorni_sadrzaj>
    <derivirana_varijabla naziv="DomainObject.Predmet.Broj_1">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St-1622/2016</izvorni_sadrzaj>
    <derivirana_varijabla naziv="DomainObject.Predmet.OznakaBroj_1">St-1622/2016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M&amp;J COMMERCE, d.o.o. za veletrgovinu vodoopremom, vatrogasnom i htz opremom</izvorni_sadrzaj>
    <derivirana_varijabla naziv="DomainObject.Predmet.ProtustrankaFormated_1">  M&amp;J COMMERCE, d.o.o. za veletrgovinu vodoopremom, vatrogasnom i htz opremom</derivirana_varijabla>
  </DomainObject.Predmet.ProtustrankaFormated>
  <DomainObject.Predmet.ProtustrankaFormatedOIB>
    <izvorni_sadrzaj>  M&amp;J COMMERCE, d.o.o. za veletrgovinu vodoopremom, vatrogasnom i htz opremom, OIB 37772096228</izvorni_sadrzaj>
    <derivirana_varijabla naziv="DomainObject.Predmet.ProtustrankaFormatedOIB_1">  M&amp;J COMMERCE, d.o.o. za veletrgovinu vodoopremom, vatrogasnom i htz opremom, OIB 37772096228</derivirana_varijabla>
  </DomainObject.Predmet.ProtustrankaFormatedOIB>
  <DomainObject.Predmet.ProtustrankaFormatedWithAdress>
    <izvorni_sadrzaj> M&amp;J COMMERCE, d.o.o. za veletrgovinu vodoopremom, vatrogasnom i htz opremom, Mosećka 99, 21000 Split</izvorni_sadrzaj>
    <derivirana_varijabla naziv="DomainObject.Predmet.ProtustrankaFormatedWithAdress_1"> M&amp;J COMMERCE, d.o.o. za veletrgovinu vodoopremom, vatrogasnom i htz opremom, Mosećka 99, 21000 Split</derivirana_varijabla>
  </DomainObject.Predmet.ProtustrankaFormatedWithAdress>
  <DomainObject.Predmet.ProtustrankaFormatedWithAdressOIB>
    <izvorni_sadrzaj> M&amp;J COMMERCE, d.o.o. za veletrgovinu vodoopremom, vatrogasnom i htz opremom, OIB 37772096228, Mosećka 99, 21000 Split</izvorni_sadrzaj>
    <derivirana_varijabla naziv="DomainObject.Predmet.ProtustrankaFormatedWithAdressOIB_1"> M&amp;J COMMERCE, d.o.o. za veletrgovinu vodoopremom, vatrogasnom i htz opremom, OIB 37772096228, Mosećka 99, 21000 Split</derivirana_varijabla>
  </DomainObject.Predmet.ProtustrankaFormatedWithAdressOIB>
  <DomainObject.Predmet.ProtustrankaWithAdress>
    <izvorni_sadrzaj>M&amp;J COMMERCE, d.o.o. za veletrgovinu vodoopremom, vatrogasnom i htz opremom Mosećka 99, 21000 Split</izvorni_sadrzaj>
    <derivirana_varijabla naziv="DomainObject.Predmet.ProtustrankaWithAdress_1">M&amp;J COMMERCE, d.o.o. za veletrgovinu vodoopremom, vatrogasnom i htz opremom Mosećka 99, 21000 Split</derivirana_varijabla>
  </DomainObject.Predmet.ProtustrankaWithAdress>
  <DomainObject.Predmet.ProtustrankaWithAdressOIB>
    <izvorni_sadrzaj>M&amp;J COMMERCE, d.o.o. za veletrgovinu vodoopremom, vatrogasnom i htz opremom, OIB 37772096228, Mosećka 99, 21000 Split</izvorni_sadrzaj>
    <derivirana_varijabla naziv="DomainObject.Predmet.ProtustrankaWithAdressOIB_1">M&amp;J COMMERCE, d.o.o. za veletrgovinu vodoopremom, vatrogasnom i htz opremom, OIB 37772096228, Mosećka 99, 21000 Split</derivirana_varijabla>
  </DomainObject.Predmet.ProtustrankaWithAdressOIB>
  <DomainObject.Predmet.ProtustrankaNazivFormated>
    <izvorni_sadrzaj>M&amp;J COMMERCE, d.o.o. za veletrgovinu vodoopremom, vatrogasnom i htz opremom</izvorni_sadrzaj>
    <derivirana_varijabla naziv="DomainObject.Predmet.ProtustrankaNazivFormated_1">M&amp;J COMMERCE, d.o.o. za veletrgovinu vodoopremom, vatrogasnom i htz opremom</derivirana_varijabla>
  </DomainObject.Predmet.ProtustrankaNazivFormated>
  <DomainObject.Predmet.ProtustrankaNazivFormatedOIB>
    <izvorni_sadrzaj>M&amp;J COMMERCE, d.o.o. za veletrgovinu vodoopremom, vatrogasnom i htz opremom, OIB 37772096228</izvorni_sadrzaj>
    <derivirana_varijabla naziv="DomainObject.Predmet.ProtustrankaNazivFormatedOIB_1">M&amp;J COMMERCE, d.o.o. za veletrgovinu vodoopremom, vatrogasnom i htz opremom, OIB 37772096228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300374.83</izvorni_sadrzaj>
    <derivirana_varijabla naziv="DomainObject.Predmet.TrenutnaVrijednost_1">300374.83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M&amp;J COMMERCE, d.o.o. za veletrgovinu vodoopremom, vatrogasnom i htz opremom</item>
    </izvorni_sadrzaj>
    <derivirana_varijabla naziv="DomainObject.Predmet.ProtuStrankaListFormated_1">
      <item>M&amp;J COMMERCE, d.o.o. za veletrgovinu vodoopremom, vatrogasnom i htz opremom</item>
    </derivirana_varijabla>
  </DomainObject.Predmet.ProtuStrankaListFormated>
  <DomainObject.Predmet.ProtuStrankaListFormatedOIB>
    <izvorni_sadrzaj>
      <item>M&amp;J COMMERCE, d.o.o. za veletrgovinu vodoopremom, vatrogasnom i htz opremom, OIB 37772096228</item>
    </izvorni_sadrzaj>
    <derivirana_varijabla naziv="DomainObject.Predmet.ProtuStrankaListFormatedOIB_1">
      <item>M&amp;J COMMERCE, d.o.o. za veletrgovinu vodoopremom, vatrogasnom i htz opremom, OIB 37772096228</item>
    </derivirana_varijabla>
  </DomainObject.Predmet.ProtuStrankaListFormatedOIB>
  <DomainObject.Predmet.ProtuStrankaListFormatedWithAdress>
    <izvorni_sadrzaj>
      <item>M&amp;J COMMERCE, d.o.o. za veletrgovinu vodoopremom, vatrogasnom i htz opremom, Mosećka 99, 21000 Split</item>
    </izvorni_sadrzaj>
    <derivirana_varijabla naziv="DomainObject.Predmet.ProtuStrankaListFormatedWithAdress_1">
      <item>M&amp;J COMMERCE, d.o.o. za veletrgovinu vodoopremom, vatrogasnom i htz opremom, Mosećka 99, 21000 Split</item>
    </derivirana_varijabla>
  </DomainObject.Predmet.ProtuStrankaListFormatedWithAdress>
  <DomainObject.Predmet.ProtuStrankaListFormatedWithAdressOIB>
    <izvorni_sadrzaj>
      <item>M&amp;J COMMERCE, d.o.o. za veletrgovinu vodoopremom, vatrogasnom i htz opremom, OIB 37772096228, Mosećka 99, 21000 Split</item>
    </izvorni_sadrzaj>
    <derivirana_varijabla naziv="DomainObject.Predmet.ProtuStrankaListFormatedWithAdressOIB_1">
      <item>M&amp;J COMMERCE, d.o.o. za veletrgovinu vodoopremom, vatrogasnom i htz opremom, OIB 37772096228, Mosećka 99, 21000 Split</item>
    </derivirana_varijabla>
  </DomainObject.Predmet.ProtuStrankaListFormatedWithAdressOIB>
  <DomainObject.Predmet.ProtuStrankaListNazivFormated>
    <izvorni_sadrzaj>
      <item>M&amp;J COMMERCE, d.o.o. za veletrgovinu vodoopremom, vatrogasnom i htz opremom</item>
    </izvorni_sadrzaj>
    <derivirana_varijabla naziv="DomainObject.Predmet.ProtuStrankaListNazivFormated_1">
      <item>M&amp;J COMMERCE, d.o.o. za veletrgovinu vodoopremom, vatrogasnom i htz opremom</item>
    </derivirana_varijabla>
  </DomainObject.Predmet.ProtuStrankaListNazivFormated>
  <DomainObject.Predmet.ProtuStrankaListNazivFormatedOIB>
    <izvorni_sadrzaj>
      <item>M&amp;J COMMERCE, d.o.o. za veletrgovinu vodoopremom, vatrogasnom i htz opremom, OIB 37772096228</item>
    </izvorni_sadrzaj>
    <derivirana_varijabla naziv="DomainObject.Predmet.ProtuStrankaListNazivFormatedOIB_1">
      <item>M&amp;J COMMERCE, d.o.o. za veletrgovinu vodoopremom, vatrogasnom i htz opremom, OIB 37772096228</item>
    </derivirana_varijabla>
  </DomainObject.Predmet.ProtuStrankaListNazivFormatedOIB>
  <DomainObject.Predmet.OstaliListFormated>
    <izvorni_sadrzaj>
      <item>Joško Topčić</item>
    </izvorni_sadrzaj>
    <derivirana_varijabla naziv="DomainObject.Predmet.OstaliListFormated_1">
      <item>Joško Topčić</item>
    </derivirana_varijabla>
  </DomainObject.Predmet.OstaliListFormated>
  <DomainObject.Predmet.OstaliListFormatedOIB>
    <izvorni_sadrzaj>
      <item>Joško Topčić, OIB 31309620404</item>
    </izvorni_sadrzaj>
    <derivirana_varijabla naziv="DomainObject.Predmet.OstaliListFormatedOIB_1">
      <item>Joško Topčić, OIB 31309620404</item>
    </derivirana_varijabla>
  </DomainObject.Predmet.OstaliListFormatedOIB>
  <DomainObject.Predmet.OstaliListFormatedWithAdress>
    <izvorni_sadrzaj>
      <item>Joško Topčić, Makarska Ulica 2, 21000 Split</item>
    </izvorni_sadrzaj>
    <derivirana_varijabla naziv="DomainObject.Predmet.OstaliListFormatedWithAdress_1">
      <item>Joško Topčić, Makarska Ulica 2, 21000 Split</item>
    </derivirana_varijabla>
  </DomainObject.Predmet.OstaliListFormatedWithAdress>
  <DomainObject.Predmet.OstaliListFormatedWithAdressOIB>
    <izvorni_sadrzaj>
      <item>Joško Topčić, OIB 31309620404, Makarska Ulica 2, 21000 Split</item>
    </izvorni_sadrzaj>
    <derivirana_varijabla naziv="DomainObject.Predmet.OstaliListFormatedWithAdressOIB_1">
      <item>Joško Topčić, OIB 31309620404, Makarska Ulica 2, 21000 Split</item>
    </derivirana_varijabla>
  </DomainObject.Predmet.OstaliListFormatedWithAdressOIB>
  <DomainObject.Predmet.OstaliListNazivFormated>
    <izvorni_sadrzaj>
      <item>Joško Topčić</item>
    </izvorni_sadrzaj>
    <derivirana_varijabla naziv="DomainObject.Predmet.OstaliListNazivFormated_1">
      <item>Joško Topčić</item>
    </derivirana_varijabla>
  </DomainObject.Predmet.OstaliListNazivFormated>
  <DomainObject.Predmet.OstaliListNazivFormatedOIB>
    <izvorni_sadrzaj>
      <item>Joško Topčić, OIB 31309620404</item>
    </izvorni_sadrzaj>
    <derivirana_varijabla naziv="DomainObject.Predmet.OstaliListNazivFormatedOIB_1">
      <item>Joško Topčić, OIB 31309620404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M&amp;J COMMERCE, d.o.o. za veletrgovinu vodoopremom, vatrogasnom i htz opremom</izvorni_sadrzaj>
    <derivirana_varijabla naziv="DomainObject.Predmet.ProtustrankaIDrugi_1">M&amp;J COMMERCE, d.o.o. za veletrgovinu vodoopremom, vatrogasnom i htz opremom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M&amp;J COMMERCE, d.o.o. za veletrgovinu vodoopremom, vatrogasnom i htz opremom, OIB 37772096228, Mosećka 99, 21000 Split</izvorni_sadrzaj>
    <derivirana_varijabla naziv="DomainObject.Predmet.ProtustrankaIDrugiAdressOIB_1">M&amp;J COMMERCE, d.o.o. za veletrgovinu vodoopremom, vatrogasnom i htz opremom, OIB 37772096228, Mosećka 99,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M&amp;J COMMERCE, d.o.o. za veletrgovinu vodoopremom, vatrogasnom i htz opremom</item>
      <item>FINANCIJSKA AGENCIJA, RC SPLIT</item>
      <item>Joško Topčić</item>
    </izvorni_sadrzaj>
    <derivirana_varijabla naziv="DomainObject.Predmet.SudioniciListNaziv_1">
      <item>M&amp;J COMMERCE, d.o.o. za veletrgovinu vodoopremom, vatrogasnom i htz opremom</item>
      <item>FINANCIJSKA AGENCIJA, RC SPLIT</item>
      <item>Joško Topčić</item>
    </derivirana_varijabla>
  </DomainObject.Predmet.SudioniciListNaziv>
  <DomainObject.Predmet.SudioniciListAdressOIB>
    <izvorni_sadrzaj>
      <item>M&amp;J COMMERCE, d.o.o. za veletrgovinu vodoopremom, vatrogasnom i htz opremom, OIB 37772096228, Mosećka 99,21000 Split</item>
      <item>FINANCIJSKA AGENCIJA, RC SPLIT, OIB 85821130368, Mažuranićevo šetalište 24 b,21000 Split</item>
      <item>Joško Topčić, OIB 31309620404, Makarska Ulica 2,21000 Split</item>
    </izvorni_sadrzaj>
    <derivirana_varijabla naziv="DomainObject.Predmet.SudioniciListAdressOIB_1">
      <item>M&amp;J COMMERCE, d.o.o. za veletrgovinu vodoopremom, vatrogasnom i htz opremom, OIB 37772096228, Mosećka 99,21000 Split</item>
      <item>FINANCIJSKA AGENCIJA, RC SPLIT, OIB 85821130368, Mažuranićevo šetalište 24 b,21000 Split</item>
      <item>Joško Topčić, OIB 31309620404, Makarska Ulica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37772096228</item>
      <item>, OIB 85821130368</item>
      <item>, OIB 31309620404</item>
    </izvorni_sadrzaj>
    <derivirana_varijabla naziv="DomainObject.Predmet.SudioniciListNazivOIB_1">
      <item>, OIB 37772096228</item>
      <item>, OIB 85821130368</item>
      <item>, OIB 31309620404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2BF26B-6A58-475B-AECA-77900D2933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1113</properties:Words>
  <properties:Characters>6021</properties:Characters>
  <properties:Lines>116</properties:Lines>
  <properties:Paragraphs>31</properties:Paragraphs>
  <properties:TotalTime>37</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2017-04-18T13:14:00Z</cp:lastPrinted>
  <dcterms:modified xmlns:xsi="http://www.w3.org/2001/XMLSchema-instance" xsi:type="dcterms:W3CDTF">2017-04-19T07:28:00Z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