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1dcc" w14:paraId="92c1dcc" w:rsidRDefault="00D83C3D" w:rsidP="00001838" w:rsidR="00001838" w:rsidRPr="00723B96">
      <w:pPr>
        <w:ind w:firstLine="708"/>
        <w15:collapsed w:val="false"/>
      </w:pPr>
      <w:bookmarkStart w:name="_GoBack" w:id="0"/>
      <w:bookmarkEnd w:id="0"/>
      <w:r w:rsidRPr="00723B96">
        <w:t xml:space="preserve">  </w:t>
      </w:r>
      <w:r w:rsidR="003611A6">
        <w:t xml:space="preserve">   </w:t>
      </w:r>
      <w:r w:rsidRPr="00723B96">
        <w:t xml:space="preserve"> </w:t>
      </w:r>
      <w:r w:rsidR="003A371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723B96">
        <w:tab/>
      </w:r>
      <w:r w:rsidR="00001838" w:rsidRPr="00723B96">
        <w:tab/>
      </w:r>
      <w:r w:rsidR="00001838" w:rsidRPr="00723B96">
        <w:tab/>
      </w:r>
      <w:r w:rsidR="00001838" w:rsidRPr="00723B96">
        <w:tab/>
      </w:r>
      <w:r w:rsidR="00001838" w:rsidRPr="00723B96">
        <w:tab/>
      </w:r>
      <w:r w:rsidR="00001838" w:rsidRPr="00723B96">
        <w:tab/>
      </w:r>
      <w:r w:rsidR="00001838" w:rsidRPr="00723B96">
        <w:tab/>
      </w:r>
      <w:r w:rsidR="00001838" w:rsidRPr="00723B96">
        <w:tab/>
        <w:t xml:space="preserve">      </w:t>
      </w:r>
    </w:p>
    <w:p w:rsidRDefault="003611A6" w:rsidP="00001838" w:rsidR="00001838" w:rsidRPr="00723B96">
      <w:r>
        <w:t xml:space="preserve">  </w:t>
      </w:r>
      <w:r w:rsidR="00001838" w:rsidRPr="00723B96">
        <w:t>REPUBLIKA HRVATSKA</w:t>
      </w:r>
    </w:p>
    <w:p w:rsidRDefault="00001838" w:rsidP="00001838" w:rsidR="00001838" w:rsidRPr="00723B96">
      <w:r w:rsidRPr="00723B96">
        <w:t xml:space="preserve">TRGOVAČKI SUD U </w:t>
      </w:r>
      <w:r w:rsidR="0030030D" w:rsidRPr="00723B96">
        <w:t>PAZINU</w:t>
      </w:r>
    </w:p>
    <w:p w:rsidRDefault="003611A6" w:rsidP="003611A6" w:rsidR="00001838">
      <w:r>
        <w:t xml:space="preserve">          Pazin, Dršćevka 1</w:t>
      </w:r>
    </w:p>
    <w:p w:rsidRDefault="003611A6" w:rsidP="003611A6" w:rsidR="003611A6"/>
    <w:p w:rsidRDefault="003611A6" w:rsidP="003611A6" w:rsidR="003611A6" w:rsidRPr="00723B96"/>
    <w:p w:rsidRDefault="003611A6" w:rsidP="003611A6" w:rsidR="003611A6" w:rsidRPr="00D10422">
      <w:pPr>
        <w:jc w:val="center"/>
      </w:pPr>
      <w:r w:rsidRPr="00D10422">
        <w:t>R E P U B L I K A  H R V A T S K A</w:t>
      </w:r>
    </w:p>
    <w:p w:rsidRDefault="0030030D" w:rsidP="003611A6" w:rsidR="0030030D" w:rsidRPr="00723B96">
      <w:pPr>
        <w:jc w:val="center"/>
      </w:pPr>
    </w:p>
    <w:p w:rsidRDefault="00001838" w:rsidP="00001838" w:rsidR="00001838" w:rsidRPr="00723B96">
      <w:pPr>
        <w:jc w:val="center"/>
      </w:pPr>
      <w:r w:rsidRPr="00723B96">
        <w:t>R</w:t>
      </w:r>
      <w:r w:rsidR="003611A6">
        <w:t xml:space="preserve"> </w:t>
      </w:r>
      <w:r w:rsidRPr="00723B96">
        <w:t>J</w:t>
      </w:r>
      <w:r w:rsidR="003611A6">
        <w:t xml:space="preserve"> </w:t>
      </w:r>
      <w:r w:rsidRPr="00723B96">
        <w:t>E</w:t>
      </w:r>
      <w:r w:rsidR="003611A6">
        <w:t xml:space="preserve"> </w:t>
      </w:r>
      <w:r w:rsidRPr="00723B96">
        <w:t>Š</w:t>
      </w:r>
      <w:r w:rsidR="003611A6">
        <w:t xml:space="preserve"> </w:t>
      </w:r>
      <w:r w:rsidRPr="00723B96">
        <w:t>E</w:t>
      </w:r>
      <w:r w:rsidR="003611A6">
        <w:t xml:space="preserve"> </w:t>
      </w:r>
      <w:r w:rsidRPr="00723B96">
        <w:t>N</w:t>
      </w:r>
      <w:r w:rsidR="003611A6">
        <w:t xml:space="preserve"> </w:t>
      </w:r>
      <w:r w:rsidRPr="00723B96">
        <w:t>J</w:t>
      </w:r>
      <w:r w:rsidR="003611A6">
        <w:t xml:space="preserve"> </w:t>
      </w:r>
      <w:r w:rsidRPr="00723B96">
        <w:t>E</w:t>
      </w:r>
    </w:p>
    <w:p w:rsidRDefault="00001838" w:rsidP="00001838" w:rsidR="00001838" w:rsidRPr="00723B96"/>
    <w:p w:rsidRDefault="00001838" w:rsidP="00001838" w:rsidR="00001838" w:rsidRPr="00723B96">
      <w:pPr>
        <w:ind w:firstLine="708"/>
        <w:jc w:val="both"/>
      </w:pPr>
      <w:r w:rsidRPr="00723B96">
        <w:t xml:space="preserve">Trgovački sud u Pazinu, po stečajnom sucu </w:t>
      </w:r>
      <w:r w:rsidR="0030030D" w:rsidRPr="00723B96">
        <w:t>Damiru Rabaru</w:t>
      </w:r>
      <w:r w:rsidRPr="00723B96">
        <w:t xml:space="preserve">, u stečajnom postupku nad dužnikom </w:t>
      </w:r>
      <w:r w:rsidR="00261157" w:rsidRPr="00723B96">
        <w:t xml:space="preserve">SKI TOURS d.o.o. „u stečaju“, Poreč, Ivana Matetića Ronjgova 4, OIB: </w:t>
      </w:r>
      <w:r w:rsidR="006A0C90" w:rsidRPr="006A0C90">
        <w:t>17055296711</w:t>
      </w:r>
      <w:r w:rsidRPr="00723B96">
        <w:t xml:space="preserve">, </w:t>
      </w:r>
      <w:r w:rsidR="00261157" w:rsidRPr="00723B96">
        <w:t>8</w:t>
      </w:r>
      <w:r w:rsidRPr="00723B96">
        <w:t xml:space="preserve">. </w:t>
      </w:r>
      <w:r w:rsidR="00261157" w:rsidRPr="00723B96">
        <w:t xml:space="preserve">prosinca </w:t>
      </w:r>
      <w:r w:rsidRPr="00723B96">
        <w:t>201</w:t>
      </w:r>
      <w:r w:rsidR="008255FE" w:rsidRPr="00723B96">
        <w:t>7</w:t>
      </w:r>
      <w:r w:rsidRPr="00723B96">
        <w:t xml:space="preserve">. </w:t>
      </w:r>
    </w:p>
    <w:p w:rsidRDefault="008255FE" w:rsidP="00001838" w:rsidR="008255FE" w:rsidRPr="00723B96">
      <w:pPr>
        <w:ind w:firstLine="708"/>
        <w:jc w:val="both"/>
      </w:pPr>
    </w:p>
    <w:p w:rsidRDefault="00E80B0E" w:rsidP="008A30FF" w:rsidR="008A30FF" w:rsidRPr="00723B96">
      <w:pPr>
        <w:jc w:val="center"/>
      </w:pPr>
      <w:r w:rsidRPr="00723B96">
        <w:t xml:space="preserve">r i j e š i o  j e </w:t>
      </w:r>
    </w:p>
    <w:p w:rsidRDefault="008A30FF" w:rsidP="008A30FF" w:rsidR="008A30FF" w:rsidRPr="00723B96"/>
    <w:p w:rsidRDefault="00587C16" w:rsidP="00E80B0E" w:rsidR="00E80B0E" w:rsidRPr="003B23A0">
      <w:pPr>
        <w:jc w:val="both"/>
      </w:pPr>
      <w:r w:rsidRPr="00723B96">
        <w:tab/>
      </w:r>
      <w:r w:rsidR="00E80B0E" w:rsidRPr="00723B96">
        <w:t>I</w:t>
      </w:r>
      <w:r w:rsidR="005718D0" w:rsidRPr="00723B96">
        <w:t xml:space="preserve">. </w:t>
      </w:r>
      <w:r w:rsidR="00E80B0E" w:rsidRPr="00723B96">
        <w:t xml:space="preserve">Odobrava se naknada stvarnih troškova stečajnog upravitelja </w:t>
      </w:r>
      <w:r w:rsidR="00007E05" w:rsidRPr="00723B96">
        <w:t xml:space="preserve">Bogdana Veselinovića </w:t>
      </w:r>
      <w:r w:rsidR="00007E05" w:rsidRPr="003B23A0">
        <w:t>iz Rijeke, Marijana Stepčića 34, OIB: 56077684422</w:t>
      </w:r>
      <w:r w:rsidR="00271CC7" w:rsidRPr="003B23A0">
        <w:t xml:space="preserve">, </w:t>
      </w:r>
      <w:r w:rsidR="00E80B0E" w:rsidRPr="003B23A0">
        <w:t xml:space="preserve"> u iznosu od </w:t>
      </w:r>
      <w:r w:rsidR="003B23A0" w:rsidRPr="003B23A0">
        <w:t>1.606,35</w:t>
      </w:r>
      <w:r w:rsidR="002C64CF">
        <w:t xml:space="preserve"> </w:t>
      </w:r>
      <w:r w:rsidR="008A02C7" w:rsidRPr="003B23A0">
        <w:t>kn kuna neto.</w:t>
      </w:r>
    </w:p>
    <w:p w:rsidRDefault="00587C16" w:rsidP="005718D0" w:rsidR="005718D0" w:rsidRPr="003611A6">
      <w:pPr>
        <w:spacing w:afterAutospacing="true" w:after="100" w:beforeAutospacing="true" w:before="100"/>
        <w:jc w:val="both"/>
        <w:rPr>
          <w:bCs w:val="false"/>
        </w:rPr>
      </w:pPr>
      <w:r w:rsidRPr="00723B96">
        <w:tab/>
      </w:r>
      <w:r w:rsidR="005718D0" w:rsidRPr="00723B96">
        <w:t>II.  Nalaže se računovodstvu Trgovačkog suda u Rijeci da po pravomoćnosti ovog rješenja iz Fonda za pokriće troškova stečajnih postupaka isplati iznos iz točk</w:t>
      </w:r>
      <w:r w:rsidR="00FD1724" w:rsidRPr="00723B96">
        <w:t>e</w:t>
      </w:r>
      <w:r w:rsidR="005718D0" w:rsidRPr="00723B96">
        <w:t xml:space="preserve"> I. ovog rješenja stečajnom upravitelju </w:t>
      </w:r>
      <w:r w:rsidR="00BE5AA0" w:rsidRPr="00723B96">
        <w:t>Bogdanu Veselinoviću iz Rijeke, Marijana Stepčića 34, OIB: 56077684422</w:t>
      </w:r>
      <w:r w:rsidR="005718D0" w:rsidRPr="00723B96">
        <w:rPr>
          <w:bCs w:val="false"/>
        </w:rPr>
        <w:t>,</w:t>
      </w:r>
      <w:r w:rsidR="005718D0" w:rsidRPr="00261157">
        <w:rPr>
          <w:bCs w:val="false"/>
          <w:color w:val="FF0000"/>
        </w:rPr>
        <w:t xml:space="preserve"> </w:t>
      </w:r>
      <w:r w:rsidR="005718D0" w:rsidRPr="003611A6">
        <w:rPr>
          <w:bCs w:val="false"/>
        </w:rPr>
        <w:t xml:space="preserve">na žiro račun broj </w:t>
      </w:r>
      <w:r w:rsidR="003611A6" w:rsidRPr="003611A6">
        <w:rPr>
          <w:bCs w:val="false"/>
        </w:rPr>
        <w:t xml:space="preserve">HR12 2402 0063 1023 0444 6 </w:t>
      </w:r>
      <w:r w:rsidR="003611A6">
        <w:rPr>
          <w:bCs w:val="false"/>
        </w:rPr>
        <w:t xml:space="preserve">otvoren kod </w:t>
      </w:r>
      <w:r w:rsidR="003611A6" w:rsidRPr="003611A6">
        <w:rPr>
          <w:bCs w:val="false"/>
        </w:rPr>
        <w:t>Erste bank</w:t>
      </w:r>
      <w:r w:rsidR="003611A6">
        <w:rPr>
          <w:bCs w:val="false"/>
        </w:rPr>
        <w:t>e</w:t>
      </w:r>
      <w:r w:rsidR="005718D0" w:rsidRPr="003611A6">
        <w:rPr>
          <w:bCs w:val="false"/>
        </w:rPr>
        <w:t>.</w:t>
      </w:r>
    </w:p>
    <w:p w:rsidRDefault="008A30FF" w:rsidP="008A30FF" w:rsidR="008A30FF" w:rsidRPr="00723B96">
      <w:pPr>
        <w:jc w:val="center"/>
      </w:pPr>
      <w:r w:rsidRPr="00723B96">
        <w:t>Obrazloženje</w:t>
      </w:r>
    </w:p>
    <w:p w:rsidRDefault="008A30FF" w:rsidP="008A30FF" w:rsidR="008A30FF" w:rsidRPr="00723B96">
      <w:pPr>
        <w:jc w:val="both"/>
      </w:pPr>
    </w:p>
    <w:p w:rsidRDefault="006B4302" w:rsidP="006B4302" w:rsidR="006B4302" w:rsidRPr="00723B96">
      <w:pPr>
        <w:ind w:firstLine="708"/>
        <w:jc w:val="both"/>
      </w:pPr>
      <w:r w:rsidRPr="00723B96">
        <w:t xml:space="preserve">Rješenjem posl. br. </w:t>
      </w:r>
      <w:r w:rsidR="00BE5AA0" w:rsidRPr="00723B96">
        <w:t>4</w:t>
      </w:r>
      <w:r w:rsidRPr="00723B96">
        <w:t xml:space="preserve"> St-</w:t>
      </w:r>
      <w:r w:rsidR="00BE5AA0" w:rsidRPr="00723B96">
        <w:t>31</w:t>
      </w:r>
      <w:r w:rsidRPr="00723B96">
        <w:t>/1</w:t>
      </w:r>
      <w:r w:rsidR="00915FD0" w:rsidRPr="00723B96">
        <w:t>6-</w:t>
      </w:r>
      <w:r w:rsidR="00BE5AA0" w:rsidRPr="00723B96">
        <w:t>35</w:t>
      </w:r>
      <w:r w:rsidRPr="00723B96">
        <w:t xml:space="preserve"> od </w:t>
      </w:r>
      <w:r w:rsidR="00723B96" w:rsidRPr="00723B96">
        <w:t>20</w:t>
      </w:r>
      <w:r w:rsidRPr="00723B96">
        <w:t xml:space="preserve">. </w:t>
      </w:r>
      <w:r w:rsidR="00723B96" w:rsidRPr="00723B96">
        <w:t xml:space="preserve">listopada </w:t>
      </w:r>
      <w:r w:rsidRPr="00723B96">
        <w:t>201</w:t>
      </w:r>
      <w:r w:rsidR="00723B96" w:rsidRPr="00723B96">
        <w:t>6</w:t>
      </w:r>
      <w:r w:rsidRPr="00723B96">
        <w:t xml:space="preserve">. obustavljen je stečajni postupak, temeljem čl. </w:t>
      </w:r>
      <w:r w:rsidR="00EC5B74" w:rsidRPr="00723B96">
        <w:t>128. st. 9. Stečajnog zakona</w:t>
      </w:r>
      <w:r w:rsidRPr="00723B96">
        <w:t xml:space="preserve"> (dalje: SZ).</w:t>
      </w:r>
    </w:p>
    <w:p w:rsidRDefault="006B4302" w:rsidP="00E56AA6" w:rsidR="00E56AA6" w:rsidRPr="00723B96">
      <w:pPr>
        <w:ind w:firstLine="708"/>
        <w:jc w:val="both"/>
      </w:pPr>
      <w:r w:rsidRPr="00723B96">
        <w:t xml:space="preserve">U podnesku od </w:t>
      </w:r>
      <w:r w:rsidR="00723B96" w:rsidRPr="00723B96">
        <w:t>5</w:t>
      </w:r>
      <w:r w:rsidRPr="00723B96">
        <w:t xml:space="preserve">. </w:t>
      </w:r>
      <w:r w:rsidR="00723B96" w:rsidRPr="00723B96">
        <w:t xml:space="preserve">prosinca </w:t>
      </w:r>
      <w:r w:rsidRPr="00723B96">
        <w:t>201</w:t>
      </w:r>
      <w:r w:rsidR="00915FD0" w:rsidRPr="00723B96">
        <w:t>7</w:t>
      </w:r>
      <w:r w:rsidRPr="00723B96">
        <w:t>. stečajn</w:t>
      </w:r>
      <w:r w:rsidR="00E56AA6" w:rsidRPr="00723B96">
        <w:t xml:space="preserve">i </w:t>
      </w:r>
      <w:r w:rsidRPr="00723B96">
        <w:t xml:space="preserve">upravitelj </w:t>
      </w:r>
      <w:r w:rsidR="00E56AA6" w:rsidRPr="00723B96">
        <w:t xml:space="preserve">zatražio </w:t>
      </w:r>
      <w:r w:rsidR="004B5C72" w:rsidRPr="00723B96">
        <w:t xml:space="preserve">je </w:t>
      </w:r>
      <w:r w:rsidR="00E56AA6" w:rsidRPr="00723B96">
        <w:t>naknadu stvarnih troškova.</w:t>
      </w:r>
    </w:p>
    <w:p w:rsidRDefault="00A229E6" w:rsidP="009A5E3B" w:rsidR="009A5E3B" w:rsidRPr="002C64CF">
      <w:pPr>
        <w:ind w:firstLine="708"/>
        <w:jc w:val="both"/>
      </w:pPr>
      <w:r w:rsidRPr="00723B96">
        <w:t xml:space="preserve">Člankom 94. st. 1., 2. i 3. Stečajnog zakona (NN 44/96, 29/99, 129/00, 123/00, 82/06, </w:t>
      </w:r>
      <w:r w:rsidRPr="002C64CF">
        <w:t>116/10, 25/12 i 133/12) propisano je da Stečajni upravitelj ima pravo na nagradu za svoj rad i naknadu stvarnih troškova koju rješenjem određuje stečajni sudac.</w:t>
      </w:r>
    </w:p>
    <w:p w:rsidRDefault="00552776" w:rsidP="009A5E3B" w:rsidR="009A5E3B" w:rsidRPr="002C64CF">
      <w:pPr>
        <w:ind w:firstLine="708"/>
        <w:jc w:val="both"/>
      </w:pPr>
      <w:r w:rsidRPr="002C64CF">
        <w:t xml:space="preserve">U popisu troškova od </w:t>
      </w:r>
      <w:r w:rsidR="009A5E3B" w:rsidRPr="002C64CF">
        <w:t>10</w:t>
      </w:r>
      <w:r w:rsidRPr="002C64CF">
        <w:t xml:space="preserve">. </w:t>
      </w:r>
      <w:r w:rsidR="00B44854" w:rsidRPr="002C64CF">
        <w:t xml:space="preserve">ožujka </w:t>
      </w:r>
      <w:r w:rsidRPr="002C64CF">
        <w:t>201</w:t>
      </w:r>
      <w:r w:rsidR="00B44854" w:rsidRPr="002C64CF">
        <w:t>7</w:t>
      </w:r>
      <w:r w:rsidRPr="002C64CF">
        <w:t xml:space="preserve">. </w:t>
      </w:r>
      <w:r w:rsidR="009A5E3B" w:rsidRPr="002C64CF">
        <w:t>st</w:t>
      </w:r>
      <w:r w:rsidR="00754FE8" w:rsidRPr="002C64CF">
        <w:t>e</w:t>
      </w:r>
      <w:r w:rsidR="009A5E3B" w:rsidRPr="002C64CF">
        <w:t xml:space="preserve">čajni je upravitelj </w:t>
      </w:r>
      <w:r w:rsidRPr="002C64CF">
        <w:t>specificira</w:t>
      </w:r>
      <w:r w:rsidR="009A5E3B" w:rsidRPr="002C64CF">
        <w:t>o</w:t>
      </w:r>
      <w:r w:rsidRPr="002C64CF">
        <w:t xml:space="preserve"> troškove na način da je za </w:t>
      </w:r>
      <w:r w:rsidR="00B44854" w:rsidRPr="002C64CF">
        <w:t xml:space="preserve">stvarne </w:t>
      </w:r>
      <w:r w:rsidRPr="002C64CF">
        <w:t xml:space="preserve">troškove </w:t>
      </w:r>
      <w:r w:rsidR="00B44854" w:rsidRPr="002C64CF">
        <w:t xml:space="preserve">stečajnog upravitelja </w:t>
      </w:r>
      <w:r w:rsidRPr="002C64CF">
        <w:t>zatraži</w:t>
      </w:r>
      <w:r w:rsidR="00B44854" w:rsidRPr="002C64CF">
        <w:t>o</w:t>
      </w:r>
      <w:r w:rsidRPr="002C64CF">
        <w:t xml:space="preserve"> iznos od </w:t>
      </w:r>
      <w:r w:rsidR="002C64CF" w:rsidRPr="002C64CF">
        <w:t xml:space="preserve">1.606,35 </w:t>
      </w:r>
      <w:r w:rsidR="009A5E3B" w:rsidRPr="002C64CF">
        <w:t>kn</w:t>
      </w:r>
      <w:r w:rsidR="00B44854" w:rsidRPr="002C64CF">
        <w:t xml:space="preserve"> </w:t>
      </w:r>
      <w:r w:rsidR="009A5E3B" w:rsidRPr="002C64CF">
        <w:t>neto</w:t>
      </w:r>
      <w:r w:rsidR="0087492E" w:rsidRPr="002C64CF">
        <w:t xml:space="preserve">. </w:t>
      </w:r>
      <w:r w:rsidRPr="002C64CF">
        <w:t xml:space="preserve">Uvidom u popis troškova i njemu priložene isprave stečajni sudac je utvrdio da su nastali </w:t>
      </w:r>
      <w:r w:rsidR="009A5E3B" w:rsidRPr="002C64CF">
        <w:t>troškovi stečajnog upravitelja</w:t>
      </w:r>
      <w:r w:rsidRPr="002C64CF">
        <w:t xml:space="preserve">, opravdani i realni. </w:t>
      </w:r>
    </w:p>
    <w:p w:rsidRDefault="00552776" w:rsidP="009A5E3B" w:rsidR="00552776" w:rsidRPr="002C64CF">
      <w:pPr>
        <w:ind w:firstLine="708"/>
        <w:jc w:val="both"/>
      </w:pPr>
      <w:r w:rsidRPr="002C64CF">
        <w:t xml:space="preserve">Slijedom navedenog, a na temelju čl. </w:t>
      </w:r>
      <w:r w:rsidR="00A27DDF" w:rsidRPr="002C64CF">
        <w:t>94</w:t>
      </w:r>
      <w:r w:rsidRPr="002C64CF">
        <w:t xml:space="preserve">. st. 1. i 3. Stečajnog zakona, valjalo je riješiti kao pod </w:t>
      </w:r>
      <w:r w:rsidR="009A5E3B" w:rsidRPr="002C64CF">
        <w:t>točkom I.</w:t>
      </w:r>
      <w:r w:rsidRPr="002C64CF">
        <w:t xml:space="preserve"> izreke rješenja.</w:t>
      </w:r>
    </w:p>
    <w:p w:rsidRDefault="00D80203" w:rsidP="008A30FF" w:rsidR="00D80203" w:rsidRPr="002C64CF">
      <w:pPr>
        <w:jc w:val="center"/>
      </w:pPr>
    </w:p>
    <w:p w:rsidRDefault="008A30FF" w:rsidP="008A30FF" w:rsidR="008A30FF" w:rsidRPr="002C64CF">
      <w:pPr>
        <w:jc w:val="center"/>
      </w:pPr>
      <w:r w:rsidRPr="002C64CF">
        <w:t xml:space="preserve">U Pazinu, </w:t>
      </w:r>
      <w:r w:rsidR="002C64CF" w:rsidRPr="002C64CF">
        <w:t>8</w:t>
      </w:r>
      <w:r w:rsidR="00B30436" w:rsidRPr="002C64CF">
        <w:t>.</w:t>
      </w:r>
      <w:r w:rsidRPr="002C64CF">
        <w:t xml:space="preserve"> </w:t>
      </w:r>
      <w:r w:rsidR="002C64CF" w:rsidRPr="002C64CF">
        <w:t xml:space="preserve">prosinca </w:t>
      </w:r>
      <w:r w:rsidR="000953B2" w:rsidRPr="002C64CF">
        <w:t>2017</w:t>
      </w:r>
      <w:r w:rsidRPr="002C64CF">
        <w:t xml:space="preserve">. </w:t>
      </w:r>
    </w:p>
    <w:p w:rsidRDefault="008A30FF" w:rsidP="008A30FF" w:rsidR="008A30FF" w:rsidRPr="002C64CF"/>
    <w:p w:rsidRDefault="008A30FF" w:rsidP="008A30FF" w:rsidR="008A30FF" w:rsidRPr="002C64CF">
      <w:pPr>
        <w:ind w:left="4956"/>
      </w:pPr>
      <w:r w:rsidRPr="002C64CF">
        <w:t xml:space="preserve">       </w:t>
      </w:r>
      <w:r w:rsidR="00B30436" w:rsidRPr="002C64CF">
        <w:tab/>
      </w:r>
      <w:r w:rsidR="00B30436" w:rsidRPr="002C64CF">
        <w:tab/>
      </w:r>
      <w:r w:rsidRPr="002C64CF">
        <w:t xml:space="preserve">Stečajni sudac </w:t>
      </w:r>
    </w:p>
    <w:p w:rsidRDefault="008A30FF" w:rsidP="008A30FF" w:rsidR="00B30436" w:rsidRPr="002C64CF">
      <w:pPr>
        <w:ind w:left="4956"/>
      </w:pPr>
      <w:r w:rsidRPr="002C64CF">
        <w:t xml:space="preserve">          </w:t>
      </w:r>
    </w:p>
    <w:p w:rsidRDefault="000953B2" w:rsidP="00B30436" w:rsidR="008A30FF" w:rsidRPr="002C64CF">
      <w:pPr>
        <w:ind w:left="4956"/>
      </w:pPr>
      <w:r w:rsidRPr="002C64CF">
        <w:t xml:space="preserve">          </w:t>
      </w:r>
      <w:r w:rsidRPr="002C64CF">
        <w:tab/>
      </w:r>
      <w:r w:rsidRPr="002C64CF">
        <w:tab/>
        <w:t>Damir Rabar</w:t>
      </w:r>
      <w:r w:rsidR="003611A6">
        <w:t>, v.r.</w:t>
      </w:r>
    </w:p>
    <w:p w:rsidRDefault="008A30FF" w:rsidP="008A30FF" w:rsidR="008A30FF" w:rsidRPr="002C64CF"/>
    <w:p w:rsidRDefault="008A30FF" w:rsidP="008A30FF" w:rsidR="008A30FF" w:rsidRPr="002C64CF"/>
    <w:p w:rsidRDefault="008A30FF" w:rsidP="008A30FF" w:rsidR="008A30FF" w:rsidRPr="002C64CF"/>
    <w:p w:rsidRDefault="008A30FF" w:rsidP="008A30FF" w:rsidR="008A30FF" w:rsidRPr="002C64CF">
      <w:r w:rsidRPr="002C64CF">
        <w:lastRenderedPageBreak/>
        <w:t>UPUTA O PRAVNOM LIJEKU</w:t>
      </w:r>
      <w:r w:rsidR="00B45412" w:rsidRPr="002C64CF">
        <w:t>:</w:t>
      </w:r>
    </w:p>
    <w:p w:rsidRDefault="00364E17" w:rsidP="00364E17" w:rsidR="00364E17" w:rsidRPr="002C64CF">
      <w:pPr>
        <w:jc w:val="both"/>
      </w:pPr>
      <w:r w:rsidRPr="002C64CF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2C64CF">
      <w:pPr>
        <w:jc w:val="both"/>
      </w:pPr>
    </w:p>
    <w:p w:rsidRDefault="00D74390" w:rsidP="00FC5320" w:rsidR="00D74390" w:rsidRPr="002C64CF">
      <w:pPr>
        <w:jc w:val="both"/>
      </w:pPr>
      <w:r w:rsidRPr="002C64CF">
        <w:t>DNA</w:t>
      </w:r>
    </w:p>
    <w:p w:rsidRDefault="005F4B4F" w:rsidP="00B30436" w:rsidR="00A14CCF" w:rsidRPr="002C64CF">
      <w:pPr>
        <w:jc w:val="both"/>
      </w:pPr>
      <w:r w:rsidRPr="002C64CF">
        <w:t>- Stečajno</w:t>
      </w:r>
      <w:r w:rsidR="00A14CCF" w:rsidRPr="002C64CF">
        <w:t>m</w:t>
      </w:r>
      <w:r w:rsidRPr="002C64CF">
        <w:t xml:space="preserve"> </w:t>
      </w:r>
      <w:r w:rsidR="00A14CCF" w:rsidRPr="002C64CF">
        <w:t xml:space="preserve">upravitelju </w:t>
      </w:r>
      <w:r w:rsidR="002C64CF" w:rsidRPr="002C64CF">
        <w:t>Bogdanu Veselinoviću iz Rijeke, Marijana Stepčića 34</w:t>
      </w:r>
      <w:r w:rsidR="000426C8" w:rsidRPr="002C64CF">
        <w:t xml:space="preserve">, </w:t>
      </w:r>
    </w:p>
    <w:p w:rsidRDefault="00B30436" w:rsidP="00B30436" w:rsidR="00D74390">
      <w:pPr>
        <w:jc w:val="both"/>
        <w:rPr>
          <w:rStyle w:val="f01"/>
          <w:color w:val="auto"/>
        </w:rPr>
      </w:pPr>
      <w:r w:rsidRPr="002C64CF">
        <w:rPr>
          <w:rStyle w:val="f01"/>
          <w:color w:val="auto"/>
        </w:rPr>
        <w:t xml:space="preserve">- </w:t>
      </w:r>
      <w:r w:rsidR="00A14CCF" w:rsidRPr="002C64CF">
        <w:rPr>
          <w:rStyle w:val="f01"/>
          <w:color w:val="auto"/>
        </w:rPr>
        <w:t>e-o</w:t>
      </w:r>
      <w:r w:rsidR="00A27DDF" w:rsidRPr="002C64CF">
        <w:rPr>
          <w:rStyle w:val="f01"/>
          <w:color w:val="auto"/>
        </w:rPr>
        <w:t xml:space="preserve">glasna ploča suda </w:t>
      </w:r>
      <w:r w:rsidR="003611A6">
        <w:rPr>
          <w:rStyle w:val="f01"/>
          <w:color w:val="auto"/>
        </w:rPr>
        <w:t>8 dana</w:t>
      </w:r>
    </w:p>
    <w:p w:rsidRDefault="002D7D2C" w:rsidP="00B30436" w:rsidR="002D7D2C">
      <w:pPr>
        <w:jc w:val="both"/>
        <w:rPr>
          <w:rStyle w:val="f01"/>
          <w:color w:val="auto"/>
        </w:rPr>
      </w:pPr>
    </w:p>
    <w:p w:rsidRDefault="002D7D2C" w:rsidP="00B30436" w:rsidR="002D7D2C">
      <w:pPr>
        <w:jc w:val="both"/>
        <w:rPr>
          <w:rStyle w:val="f01"/>
          <w:color w:val="auto"/>
        </w:rPr>
      </w:pPr>
      <w:r w:rsidRPr="00723B96">
        <w:t>po pravomoćnosti</w:t>
      </w:r>
      <w:r>
        <w:t>:</w:t>
      </w:r>
    </w:p>
    <w:p w:rsidRDefault="002C64CF" w:rsidP="00B30436" w:rsidR="00A14CCF" w:rsidRPr="002C64CF">
      <w:pPr>
        <w:jc w:val="both"/>
      </w:pPr>
      <w:r>
        <w:rPr>
          <w:rStyle w:val="f01"/>
          <w:color w:val="auto"/>
        </w:rPr>
        <w:t xml:space="preserve">- </w:t>
      </w:r>
      <w:r w:rsidR="003611A6">
        <w:t xml:space="preserve">Trgovački sud </w:t>
      </w:r>
      <w:r w:rsidRPr="00723B96">
        <w:t>u Rijeci</w:t>
      </w:r>
      <w:r w:rsidR="003611A6">
        <w:t>, Zadarska 1 i 3, računovodstvo.</w:t>
      </w:r>
    </w:p>
    <w:sectPr w:rsidSect="00467811" w:rsidR="00A14CCF" w:rsidRPr="002C64CF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C90" w:rsidR="006A0C90">
      <w:r>
        <w:separator/>
      </w:r>
    </w:p>
  </w:endnote>
  <w:endnote w:id="0" w:type="continuationSeparator">
    <w:p w:rsidRDefault="006A0C90" w:rsidR="006A0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C90" w:rsidR="006A0C90">
      <w:r>
        <w:separator/>
      </w:r>
    </w:p>
  </w:footnote>
  <w:footnote w:id="0" w:type="continuationSeparator">
    <w:p w:rsidRDefault="006A0C90" w:rsidR="006A0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C90" w:rsidP="008A30FF" w:rsidR="006A0C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0C90" w:rsidR="006A0C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C90" w:rsidP="008A30FF" w:rsidR="006A0C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C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0C90" w:rsidP="00C128AF" w:rsidR="006A0C90">
    <w:pPr>
      <w:pStyle w:val="Zaglavlje"/>
      <w:jc w:val="right"/>
    </w:pPr>
    <w:r>
      <w:t xml:space="preserve">1 </w:t>
    </w:r>
    <w:r w:rsidRPr="000953B2">
      <w:t>St-</w:t>
    </w:r>
    <w:r>
      <w:t>31</w:t>
    </w:r>
    <w:r w:rsidRPr="000953B2">
      <w:t>/201</w:t>
    </w:r>
    <w:r>
      <w:t>6-39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C90" w:rsidP="007C5AF7" w:rsidR="006A0C90" w:rsidRPr="000953B2">
    <w:pPr>
      <w:jc w:val="right"/>
    </w:pPr>
    <w:r w:rsidRPr="000953B2">
      <w:t xml:space="preserve">    </w:t>
    </w:r>
    <w:r>
      <w:t xml:space="preserve">1 </w:t>
    </w:r>
    <w:r w:rsidRPr="000953B2">
      <w:t>St-</w:t>
    </w:r>
    <w:r>
      <w:t>31</w:t>
    </w:r>
    <w:r w:rsidRPr="000953B2">
      <w:t>/201</w:t>
    </w:r>
    <w:r>
      <w:t>6-39</w:t>
    </w:r>
  </w:p>
  <w:p w:rsidRDefault="006A0C90" w:rsidP="007C5AF7" w:rsidR="006A0C90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07E05"/>
    <w:rsid w:val="000426C8"/>
    <w:rsid w:val="000953B2"/>
    <w:rsid w:val="0009734B"/>
    <w:rsid w:val="000B3C1E"/>
    <w:rsid w:val="000C01AA"/>
    <w:rsid w:val="000C7DC7"/>
    <w:rsid w:val="000F6199"/>
    <w:rsid w:val="00154FD9"/>
    <w:rsid w:val="001612DD"/>
    <w:rsid w:val="001C2EFC"/>
    <w:rsid w:val="001E4E0A"/>
    <w:rsid w:val="001F09FF"/>
    <w:rsid w:val="002022D7"/>
    <w:rsid w:val="0021424C"/>
    <w:rsid w:val="002573EB"/>
    <w:rsid w:val="00261157"/>
    <w:rsid w:val="00266A4D"/>
    <w:rsid w:val="00271CC7"/>
    <w:rsid w:val="00274900"/>
    <w:rsid w:val="00292252"/>
    <w:rsid w:val="002A4BAF"/>
    <w:rsid w:val="002C64CF"/>
    <w:rsid w:val="002D7D2C"/>
    <w:rsid w:val="002F6FBC"/>
    <w:rsid w:val="0030030D"/>
    <w:rsid w:val="00325A07"/>
    <w:rsid w:val="003414EC"/>
    <w:rsid w:val="003611A6"/>
    <w:rsid w:val="00362A05"/>
    <w:rsid w:val="00364E17"/>
    <w:rsid w:val="0039596F"/>
    <w:rsid w:val="003A3712"/>
    <w:rsid w:val="003B23A0"/>
    <w:rsid w:val="003E6F58"/>
    <w:rsid w:val="00460F44"/>
    <w:rsid w:val="00467811"/>
    <w:rsid w:val="004777C2"/>
    <w:rsid w:val="00481A6D"/>
    <w:rsid w:val="004B5C72"/>
    <w:rsid w:val="004B6A4E"/>
    <w:rsid w:val="00521172"/>
    <w:rsid w:val="00524EC3"/>
    <w:rsid w:val="00552776"/>
    <w:rsid w:val="005715C0"/>
    <w:rsid w:val="005718D0"/>
    <w:rsid w:val="00573846"/>
    <w:rsid w:val="00587C16"/>
    <w:rsid w:val="00593BDA"/>
    <w:rsid w:val="005B3DC5"/>
    <w:rsid w:val="005B4099"/>
    <w:rsid w:val="005F4B4F"/>
    <w:rsid w:val="00637647"/>
    <w:rsid w:val="006A0C90"/>
    <w:rsid w:val="006B4302"/>
    <w:rsid w:val="006D2AC7"/>
    <w:rsid w:val="007176B2"/>
    <w:rsid w:val="00723B96"/>
    <w:rsid w:val="00754FE8"/>
    <w:rsid w:val="007A6CD7"/>
    <w:rsid w:val="007C0673"/>
    <w:rsid w:val="007C5AF7"/>
    <w:rsid w:val="007D73AB"/>
    <w:rsid w:val="00821907"/>
    <w:rsid w:val="008255FE"/>
    <w:rsid w:val="008466A1"/>
    <w:rsid w:val="008506B5"/>
    <w:rsid w:val="0087492E"/>
    <w:rsid w:val="00880635"/>
    <w:rsid w:val="008839E4"/>
    <w:rsid w:val="008A02C7"/>
    <w:rsid w:val="008A30FF"/>
    <w:rsid w:val="008D1E92"/>
    <w:rsid w:val="00915FD0"/>
    <w:rsid w:val="00924809"/>
    <w:rsid w:val="00940279"/>
    <w:rsid w:val="00955C65"/>
    <w:rsid w:val="009812EF"/>
    <w:rsid w:val="009A5E3B"/>
    <w:rsid w:val="009D0848"/>
    <w:rsid w:val="009E6B73"/>
    <w:rsid w:val="00A14CCF"/>
    <w:rsid w:val="00A229E6"/>
    <w:rsid w:val="00A27DDF"/>
    <w:rsid w:val="00A51155"/>
    <w:rsid w:val="00AA4867"/>
    <w:rsid w:val="00AA5CC1"/>
    <w:rsid w:val="00AD031C"/>
    <w:rsid w:val="00B023F9"/>
    <w:rsid w:val="00B03CCE"/>
    <w:rsid w:val="00B1115A"/>
    <w:rsid w:val="00B11226"/>
    <w:rsid w:val="00B261F7"/>
    <w:rsid w:val="00B30436"/>
    <w:rsid w:val="00B44854"/>
    <w:rsid w:val="00B45412"/>
    <w:rsid w:val="00B843B4"/>
    <w:rsid w:val="00BB2F55"/>
    <w:rsid w:val="00BC550E"/>
    <w:rsid w:val="00BE5AA0"/>
    <w:rsid w:val="00C128AF"/>
    <w:rsid w:val="00C67292"/>
    <w:rsid w:val="00CB3EE5"/>
    <w:rsid w:val="00CC3123"/>
    <w:rsid w:val="00CF2443"/>
    <w:rsid w:val="00D17FE0"/>
    <w:rsid w:val="00D262F1"/>
    <w:rsid w:val="00D501B6"/>
    <w:rsid w:val="00D547A2"/>
    <w:rsid w:val="00D74390"/>
    <w:rsid w:val="00D80203"/>
    <w:rsid w:val="00D83C3D"/>
    <w:rsid w:val="00D8613F"/>
    <w:rsid w:val="00DA0A21"/>
    <w:rsid w:val="00DB61DE"/>
    <w:rsid w:val="00DB6B45"/>
    <w:rsid w:val="00DE4BAD"/>
    <w:rsid w:val="00E23348"/>
    <w:rsid w:val="00E4118D"/>
    <w:rsid w:val="00E4728E"/>
    <w:rsid w:val="00E542CE"/>
    <w:rsid w:val="00E56AA6"/>
    <w:rsid w:val="00E57459"/>
    <w:rsid w:val="00E65419"/>
    <w:rsid w:val="00E708AA"/>
    <w:rsid w:val="00E80B0E"/>
    <w:rsid w:val="00EB19D2"/>
    <w:rsid w:val="00EC5B74"/>
    <w:rsid w:val="00ED0A9A"/>
    <w:rsid w:val="00F446DF"/>
    <w:rsid w:val="00FA2D67"/>
    <w:rsid w:val="00FB070C"/>
    <w:rsid w:val="00FC5320"/>
    <w:rsid w:val="00FD1724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3A37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712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3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C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3A37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712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3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C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2016.</izvorni_sadrzaj>
    <derivirana_varijabla naziv="DomainObject.Predmet.DatumRjesavanja_1">21.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</izvorni_sadrzaj>
    <derivirana_varijabla naziv="DomainObject.Predmet.Opis_1">prileži SIVI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>OD 22.8.2016. prileži sivi registrator 
prijava tražbina vjerovnika 
označen kao prilog A</izvorni_sadrzaj>
    <derivirana_varijabla naziv="DomainObject.Predmet.PrimjedbaSuca_1">OD 22.8.2016. prileži sivi registrator 
prijava tražbina vjerovnika 
označen kao prilog A</derivirana_varijabla>
  </DomainObject.Predmet.PrimjedbaSuca>
  <DomainObject.Predmet.ProtustrankaFormated>
    <izvorni_sadrzaj>  SKI TOURS d.o.o. POREČ</izvorni_sadrzaj>
    <derivirana_varijabla naziv="DomainObject.Predmet.ProtustrankaFormated_1">  SKI TOURS d.o.o. POREČ</derivirana_varijabla>
  </DomainObject.Predmet.ProtustrankaFormated>
  <DomainObject.Predmet.ProtustrankaFormatedOIB>
    <izvorni_sadrzaj>  SKI TOURS d.o.o. POREČ, OIB 17055296711</izvorni_sadrzaj>
    <derivirana_varijabla naziv="DomainObject.Predmet.ProtustrankaFormatedOIB_1">  SKI TOURS d.o.o. POREČ, OIB 17055296711</derivirana_varijabla>
  </DomainObject.Predmet.ProtustrankaFormatedOIB>
  <DomainObject.Predmet.ProtustrankaFormatedWithAdress>
    <izvorni_sadrzaj> SKI TOURS d.o.o. POREČ, Ivana Matetića Ronjgova 4, 52440 Poreč</izvorni_sadrzaj>
    <derivirana_varijabla naziv="DomainObject.Predmet.ProtustrankaFormatedWithAdress_1"> SKI TOURS d.o.o. POREČ, Ivana Matetića Ronjgova 4, 52440 Poreč</derivirana_varijabla>
  </DomainObject.Predmet.ProtustrankaFormatedWithAdress>
  <DomainObject.Predmet.ProtustrankaFormatedWithAdressOIB>
    <izvorni_sadrzaj> SKI TOURS d.o.o. POREČ, OIB 17055296711, Ivana Matetića Ronjgova 4, 52440 Poreč</izvorni_sadrzaj>
    <derivirana_varijabla naziv="DomainObject.Predmet.ProtustrankaFormatedWithAdressOIB_1"> SKI TOURS d.o.o. POREČ, OIB 17055296711, Ivana Matetića Ronjgova 4, 52440 Poreč</derivirana_varijabla>
  </DomainObject.Predmet.ProtustrankaFormatedWithAdressOIB>
  <DomainObject.Predmet.ProtustrankaWithAdress>
    <izvorni_sadrzaj>SKI TOURS d.o.o. POREČ Ivana Matetića Ronjgova 4, 52440 Poreč</izvorni_sadrzaj>
    <derivirana_varijabla naziv="DomainObject.Predmet.ProtustrankaWithAdress_1">SKI TOURS d.o.o. POREČ Ivana Matetića Ronjgova 4, 52440 Poreč</derivirana_varijabla>
  </DomainObject.Predmet.ProtustrankaWithAdress>
  <DomainObject.Predmet.ProtustrankaWithAdressOIB>
    <izvorni_sadrzaj>SKI TOURS d.o.o. POREČ, OIB 17055296711, Ivana Matetića Ronjgova 4, 52440 Poreč</izvorni_sadrzaj>
    <derivirana_varijabla naziv="DomainObject.Predmet.ProtustrankaWithAdressOIB_1">SKI TOURS d.o.o. POREČ, OIB 17055296711, Ivana Matetića Ronjgova 4, 52440 Poreč</derivirana_varijabla>
  </DomainObject.Predmet.ProtustrankaWithAdressOIB>
  <DomainObject.Predmet.ProtustrankaNazivFormated>
    <izvorni_sadrzaj>SKI TOURS d.o.o. POREČ</izvorni_sadrzaj>
    <derivirana_varijabla naziv="DomainObject.Predmet.ProtustrankaNazivFormated_1">SKI TOURS d.o.o. POREČ</derivirana_varijabla>
  </DomainObject.Predmet.ProtustrankaNazivFormated>
  <DomainObject.Predmet.ProtustrankaNazivFormatedOIB>
    <izvorni_sadrzaj>SKI TOURS d.o.o. POREČ, OIB 17055296711</izvorni_sadrzaj>
    <derivirana_varijabla naziv="DomainObject.Predmet.ProtustrankaNazivFormatedOIB_1">SKI TOURS d.o.o. POREČ, OIB 17055296711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222510.82</izvorni_sadrzaj>
    <derivirana_varijabla naziv="DomainObject.Predmet.TrenutnaVrijednost_1">222510.82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SKI TOURS d.o.o. POREČ</item>
    </izvorni_sadrzaj>
    <derivirana_varijabla naziv="DomainObject.Predmet.ProtuStrankaListFormated_1">
      <item>SKI TOURS d.o.o. POREČ</item>
    </derivirana_varijabla>
  </DomainObject.Predmet.ProtuStrankaListFormated>
  <DomainObject.Predmet.ProtuStrankaListFormatedOIB>
    <izvorni_sadrzaj>
      <item>SKI TOURS d.o.o. POREČ, OIB 17055296711</item>
    </izvorni_sadrzaj>
    <derivirana_varijabla naziv="DomainObject.Predmet.ProtuStrankaListFormatedOIB_1">
      <item>SKI TOURS d.o.o. POREČ, OIB 17055296711</item>
    </derivirana_varijabla>
  </DomainObject.Predmet.ProtuStrankaListFormatedOIB>
  <DomainObject.Predmet.ProtuStrankaListFormatedWithAdress>
    <izvorni_sadrzaj>
      <item>SKI TOURS d.o.o. POREČ, Ivana Matetića Ronjgova 4, 52440 Poreč</item>
    </izvorni_sadrzaj>
    <derivirana_varijabla naziv="DomainObject.Predmet.ProtuStrankaListFormatedWithAdress_1">
      <item>SKI TOURS d.o.o. POREČ, Ivana Matetića Ronjgova 4, 52440 Poreč</item>
    </derivirana_varijabla>
  </DomainObject.Predmet.ProtuStrankaListFormatedWithAdress>
  <DomainObject.Predmet.ProtuStrankaListFormatedWithAdressOIB>
    <izvorni_sadrzaj>
      <item>SKI TOURS d.o.o. POREČ, OIB 17055296711, Ivana Matetića Ronjgova 4, 52440 Poreč</item>
    </izvorni_sadrzaj>
    <derivirana_varijabla naziv="DomainObject.Predmet.ProtuStrankaListFormatedWithAdressOIB_1">
      <item>SKI TOURS d.o.o. POREČ, OIB 17055296711, Ivana Matetića Ronjgova 4, 52440 Poreč</item>
    </derivirana_varijabla>
  </DomainObject.Predmet.ProtuStrankaListFormatedWithAdressOIB>
  <DomainObject.Predmet.ProtuStrankaListNazivFormated>
    <izvorni_sadrzaj>
      <item>SKI TOURS d.o.o. POREČ</item>
    </izvorni_sadrzaj>
    <derivirana_varijabla naziv="DomainObject.Predmet.ProtuStrankaListNazivFormated_1">
      <item>SKI TOURS d.o.o. POREČ</item>
    </derivirana_varijabla>
  </DomainObject.Predmet.ProtuStrankaListNazivFormated>
  <DomainObject.Predmet.ProtuStrankaListNazivFormatedOIB>
    <izvorni_sadrzaj>
      <item>SKI TOURS d.o.o. POREČ, OIB 17055296711</item>
    </izvorni_sadrzaj>
    <derivirana_varijabla naziv="DomainObject.Predmet.ProtuStrankaListNazivFormatedOIB_1">
      <item>SKI TOURS d.o.o. POREČ, OIB 17055296711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SKI TOURS d.o.o. POREČ</izvorni_sadrzaj>
    <derivirana_varijabla naziv="DomainObject.Predmet.ProtustrankaIDrugi_1">SKI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SKI TOURS d.o.o. POREČ, OIB 17055296711, Ivana Matetića Ronjgova 4, 52440 Poreč</izvorni_sadrzaj>
    <derivirana_varijabla naziv="DomainObject.Predmet.ProtustrankaIDrugiAdressOIB_1">SKI TOURS d.o.o. POREČ, OIB 17055296711, Ivana Matetića Ronjgova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2016.</izvorni_sadrzaj>
    <derivirana_varijabla naziv="DomainObject.Predmet.OdlukaRjesenje.DatumDonosenjaOdluke_1">20. listopada 2016.</derivirana_varijabla>
  </DomainObject.Predmet.OdlukaRjesenje.DatumDonosenjaOdluke>
  <DomainObject.Predmet.OdlukaRjesenje.DatumPravomocnosti>
    <izvorni_sadrzaj>8. studenog 2016.</izvorni_sadrzaj>
    <derivirana_varijabla naziv="DomainObject.Predmet.OdlukaRjesenje.DatumPravomocnosti_1">8. studenog 2016.</derivirana_varijabla>
  </DomainObject.Predmet.OdlukaRjesenje.DatumPravomocnosti>
  <DomainObject.Predmet.OdlukaRjesenje.Oznaka>
    <izvorni_sadrzaj>St-31/2016-35</izvorni_sadrzaj>
    <derivirana_varijabla naziv="DomainObject.Predmet.OdlukaRjesenje.Oznaka_1">St-31/2016-35</derivirana_varijabla>
  </DomainObject.Predmet.OdlukaRjesenje.Oznaka>
  <DomainObject.Predmet.SudioniciListNaziv>
    <izvorni_sadrzaj>
      <item>FINANCIJSKA AGENCIJA, RC RIJEKA, PODRUŽNICA PULA, PULA</item>
      <item>SKI TOURS d.o.o. POREČ</item>
    </izvorni_sadrzaj>
    <derivirana_varijabla naziv="DomainObject.Predmet.SudioniciListNaziv_1">
      <item>FINANCIJSKA AGENCIJA, RC RIJEKA, PODRUŽNICA PULA, PULA</item>
      <item>SKI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SKI TOURS d.o.o. POREČ, OIB 17055296711, Ivana Matetića Ronjgova 4,52440 Poreč</item>
    </izvorni_sadrzaj>
    <derivirana_varijabla naziv="DomainObject.Predmet.SudioniciListAdressOIB_1">
      <item>FINANCIJSKA AGENCIJA, RC RIJEKA, PODRUŽNICA PULA, PULA, OIB 85821130368, Giardini 5,52100 Pula</item>
      <item>SKI TOURS d.o.o. POREČ, OIB 17055296711, Ivana Matetića Ronjgova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17055296711</item>
    </izvorni_sadrzaj>
    <derivirana_varijabla naziv="DomainObject.Predmet.SudioniciListNazivOIB_1">
      <item>, OIB 85821130368</item>
      <item>, OIB 17055296711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383</properties:Words>
  <properties:Characters>1948</properties:Characters>
  <properties:Lines>58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2017-12-08T11:39:00Z</dcterms:created>
  <dc:creator>korisnik</dc:creator>
  <cp:lastModifiedBy>Lorena Paris Aničić</cp:lastModifiedBy>
  <cp:lastPrinted>2017-12-08T12:56:00Z</cp:lastPrinted>
  <dcterms:modified xmlns:xsi="http://www.w3.org/2001/XMLSchema-instance" xsi:type="dcterms:W3CDTF">2017-12-08T12:58:00Z</dcterms:modified>
  <cp:revision>5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