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11461" w:rsidR="00BC1EE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BC1EE7" w:rsidP="00C11461" w:rsidR="00BC1EE7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1EE7" w:rsidP="00C11461" w:rsidR="00BC1EE7" w:rsidRPr="00B97334">
            <w:pPr>
              <w:jc w:val="center"/>
            </w:pPr>
            <w:r w:rsidRPr="00B97334">
              <w:t>Republika Hrvatska</w:t>
            </w:r>
          </w:p>
          <w:p w:rsidRDefault="00BC1EE7" w:rsidP="00C11461" w:rsidR="00BC1EE7" w:rsidRPr="00B97334">
            <w:pPr>
              <w:jc w:val="center"/>
            </w:pPr>
            <w:r w:rsidRPr="00B97334">
              <w:t>Trgovački sud u Osijeku</w:t>
            </w:r>
          </w:p>
          <w:p w:rsidRDefault="00BC1EE7" w:rsidP="00C11461" w:rsidR="00BC1EE7" w:rsidRPr="00B97334">
            <w:pPr>
              <w:jc w:val="center"/>
            </w:pPr>
            <w:r w:rsidRPr="00B97334">
              <w:t>Osijek, Zagrebačka</w:t>
            </w:r>
            <w:r>
              <w:t xml:space="preserve"> br.</w:t>
            </w:r>
            <w:r w:rsidRPr="00B97334">
              <w:t xml:space="preserve"> 2 </w:t>
            </w:r>
          </w:p>
        </w:tc>
      </w:tr>
      <w:tr w:rsidTr="00C11461" w:rsidR="00BC1EE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C1EE7" w:rsidP="008C2233" w:rsidR="00BC1EE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-St-1</w:t>
            </w:r>
            <w:r w:rsidR="008C2233">
              <w:t>277</w:t>
            </w:r>
            <w:r>
              <w:t>/2018-4</w:t>
            </w:r>
            <w:r w:rsidRPr="00B97334">
              <w:t xml:space="preserve"> </w:t>
            </w:r>
          </w:p>
        </w:tc>
      </w:tr>
    </w:tbl>
    <w:p w14:textId="6688028" w14:paraId="6688028" w:rsidRDefault="009D2F35" w:rsidP="00BC1EE7" w:rsidR="009D2F35">
      <w:pPr>
        <w:pStyle w:val="Tijeloteksta"/>
        <w:ind w:left="708"/>
        <w:jc w:val="left"/>
        <w15:collapsed w:val="false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194ED4">
        <w:t xml:space="preserve">Bio Q jednostavno društvo s ograničenom odgovornošću za proizvodnju, trgovinu i usluge Osijek, Ivana Gorana Kovačića 13, </w:t>
      </w:r>
      <w:proofErr w:type="spellStart"/>
      <w:r w:rsidR="00194ED4">
        <w:t>OIB</w:t>
      </w:r>
      <w:proofErr w:type="spellEnd"/>
      <w:r w:rsidR="00194ED4">
        <w:t xml:space="preserve">: 15896782672, </w:t>
      </w:r>
      <w:proofErr w:type="spellStart"/>
      <w:r w:rsidR="00194ED4">
        <w:t>MBS</w:t>
      </w:r>
      <w:proofErr w:type="spellEnd"/>
      <w:r w:rsidR="00194ED4">
        <w:t>: 030180442</w:t>
      </w:r>
      <w:r w:rsidR="008C2233">
        <w:t>, dana 10. siječnja 2019.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>stečajni postupak nad dužnikom</w:t>
      </w:r>
      <w:r w:rsidR="00BC1EE7">
        <w:rPr>
          <w:bCs/>
        </w:rPr>
        <w:t xml:space="preserve"> </w:t>
      </w:r>
      <w:r w:rsidR="008C2233">
        <w:t xml:space="preserve">Bio Q jednostavno društvo s ograničenom odgovornošću za proizvodnju, trgovinu i usluge Osijek, Ivana Gorana Kovačića 13, </w:t>
      </w:r>
      <w:proofErr w:type="spellStart"/>
      <w:r w:rsidR="008C2233">
        <w:t>OIB</w:t>
      </w:r>
      <w:proofErr w:type="spellEnd"/>
      <w:r w:rsidR="008C2233">
        <w:t xml:space="preserve">: 15896782672, </w:t>
      </w:r>
      <w:proofErr w:type="spellStart"/>
      <w:r w:rsidR="008C2233">
        <w:t>MBS</w:t>
      </w:r>
      <w:proofErr w:type="spellEnd"/>
      <w:r w:rsidR="008C2233">
        <w:t>: 030180442.</w:t>
      </w:r>
      <w:r w:rsidR="00BC1EE7">
        <w:t xml:space="preserve"> </w:t>
      </w:r>
      <w:r w:rsidRPr="00535BF4">
        <w:rPr>
          <w:bCs/>
        </w:rPr>
        <w:t xml:space="preserve"> 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BC1EE7">
        <w:t xml:space="preserve"> Maša </w:t>
      </w:r>
      <w:proofErr w:type="spellStart"/>
      <w:r w:rsidR="00BC1EE7">
        <w:t>Šoštarko</w:t>
      </w:r>
      <w:proofErr w:type="spellEnd"/>
      <w:r w:rsidR="00BC1EE7">
        <w:t xml:space="preserve">, </w:t>
      </w:r>
      <w:proofErr w:type="spellStart"/>
      <w:r w:rsidR="00BC1EE7">
        <w:t>OIB</w:t>
      </w:r>
      <w:proofErr w:type="spellEnd"/>
      <w:r w:rsidR="00BC1EE7">
        <w:t xml:space="preserve">: 30793582245, Osijek, Brodska 26. </w:t>
      </w:r>
      <w:r w:rsidR="007F0819">
        <w:t xml:space="preserve"> 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B13B04">
        <w:t xml:space="preserve"> </w:t>
      </w:r>
      <w:r w:rsidR="008C2233">
        <w:t xml:space="preserve">Bio Q jednostavno društvo s ograničenom odgovornošću za proizvodnju, trgovinu i usluge Osijek, Ivana Gorana Kovačića 13, </w:t>
      </w:r>
      <w:proofErr w:type="spellStart"/>
      <w:r w:rsidR="008C2233">
        <w:t>OIB</w:t>
      </w:r>
      <w:proofErr w:type="spellEnd"/>
      <w:r w:rsidR="008C2233">
        <w:t xml:space="preserve">: 15896782672, </w:t>
      </w:r>
      <w:proofErr w:type="spellStart"/>
      <w:r w:rsidR="008C2233">
        <w:t>MBS</w:t>
      </w:r>
      <w:proofErr w:type="spellEnd"/>
      <w:r w:rsidR="008C2233">
        <w:t xml:space="preserve">: 030180442.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8C2233">
        <w:rPr>
          <w:bCs/>
        </w:rPr>
        <w:t>8. studenoga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8C2233">
        <w:t xml:space="preserve">Bio Q jednostavno društvo s ograničenom odgovornošću za proizvodnju, trgovinu i usluge Osijek, Ivana Gorana Kovačića 13, </w:t>
      </w:r>
      <w:proofErr w:type="spellStart"/>
      <w:r w:rsidR="008C2233">
        <w:t>OIB</w:t>
      </w:r>
      <w:proofErr w:type="spellEnd"/>
      <w:r w:rsidR="008C2233">
        <w:t xml:space="preserve">: 15896782672, </w:t>
      </w:r>
      <w:proofErr w:type="spellStart"/>
      <w:r w:rsidR="008C2233">
        <w:t>MBS</w:t>
      </w:r>
      <w:proofErr w:type="spellEnd"/>
      <w:r w:rsidR="008C2233">
        <w:t>: 030180442.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8C2233">
        <w:t>12. studenoga</w:t>
      </w:r>
      <w:r w:rsidR="00F334C8">
        <w:t xml:space="preserve"> 2018.</w:t>
      </w:r>
      <w:r>
        <w:t>, objavio oglas na mrežnoj stranici e-oglasna ploča sudova pod poslovnim brojem St-</w:t>
      </w:r>
      <w:r w:rsidR="006553B1">
        <w:t>1</w:t>
      </w:r>
      <w:r w:rsidR="008C2233">
        <w:t>277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B13B04">
        <w:t>1</w:t>
      </w:r>
      <w:r w:rsidR="008C2233">
        <w:t>0. siječnja 2019.</w:t>
      </w:r>
      <w:r w:rsidR="00F334C8">
        <w:t xml:space="preserve">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601C45" w:rsidP="00601C45" w:rsidR="00601C45" w:rsidRPr="00B97334"/>
    <w:p w:rsidRDefault="00601C45" w:rsidP="00601C45" w:rsidR="00601C45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601C45" w:rsidP="00601C45" w:rsidR="00601C45" w:rsidRPr="00B97334">
      <w:pPr>
        <w:pStyle w:val="Naslov2"/>
        <w:rPr>
          <w:b w:val="false"/>
          <w:lang w:val="hr-HR"/>
        </w:rPr>
      </w:pPr>
      <w:r w:rsidRPr="00B97334">
        <w:rPr>
          <w:rFonts w:eastAsia="Calibri"/>
          <w:b w:val="false"/>
        </w:rPr>
        <w:t>Ljiljana Floršić</w:t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601C45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601C45">
      <w:t xml:space="preserve">Poslovni broj: </w:t>
    </w:r>
    <w:r>
      <w:t>20 St-</w:t>
    </w:r>
    <w:r w:rsidR="006553B1">
      <w:t>1</w:t>
    </w:r>
    <w:r w:rsidR="008C2233">
      <w:t>277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94ED4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01C45"/>
    <w:rsid w:val="0061075F"/>
    <w:rsid w:val="00613D0A"/>
    <w:rsid w:val="00616D49"/>
    <w:rsid w:val="00632865"/>
    <w:rsid w:val="00633654"/>
    <w:rsid w:val="006372FF"/>
    <w:rsid w:val="006473C4"/>
    <w:rsid w:val="00652724"/>
    <w:rsid w:val="006553B1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87BCC"/>
    <w:rsid w:val="008A66B9"/>
    <w:rsid w:val="008C2233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13B04"/>
    <w:rsid w:val="00B24B41"/>
    <w:rsid w:val="00B3448E"/>
    <w:rsid w:val="00B706CB"/>
    <w:rsid w:val="00B7300B"/>
    <w:rsid w:val="00B82540"/>
    <w:rsid w:val="00B95B20"/>
    <w:rsid w:val="00BB05BB"/>
    <w:rsid w:val="00BC1EE7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601C4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BC1EE7"/>
    <w:pPr>
      <w:jc w:val="both"/>
    </w:pPr>
  </w:style>
  <w:style w:customStyle="true" w:styleId="Naslov2Char" w:type="character">
    <w:name w:val="Naslov 2 Char"/>
    <w:basedOn w:val="Zadanifontodlomka"/>
    <w:link w:val="Naslov2"/>
    <w:rsid w:val="00601C45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7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B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601C4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BC1EE7"/>
    <w:pPr>
      <w:jc w:val="both"/>
    </w:pPr>
  </w:style>
  <w:style w:customStyle="1" w:styleId="Naslov2Char" w:type="character">
    <w:name w:val="Naslov 2 Char"/>
    <w:basedOn w:val="Zadanifontodlomka"/>
    <w:link w:val="Naslov2"/>
    <w:rsid w:val="00601C45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7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St-1277/2018</izvorni_sadrzaj>
    <derivirana_varijabla naziv="DomainObject.Predmet.OznakaBroj_1">St-1277/2018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Q jednostavno društvo s ograničenom odgovornošću za proizvodnju, trgovinu i usluge</izvorni_sadrzaj>
    <derivirana_varijabla naziv="DomainObject.Predmet.ProtustrankaFormated_1">  Bio Q jednostavno društvo s ograničenom odgovornošću za proizvodnju, trgovinu i usluge</derivirana_varijabla>
  </DomainObject.Predmet.ProtustrankaFormated>
  <DomainObject.Predmet.ProtustrankaFormatedOIB>
    <izvorni_sadrzaj>  Bio Q jednostavno društvo s ograničenom odgovornošću za proizvodnju, trgovinu i usluge, OIB 15896782672</izvorni_sadrzaj>
    <derivirana_varijabla naziv="DomainObject.Predmet.ProtustrankaFormatedOIB_1">  Bio Q jednostavno društvo s ograničenom odgovornošću za proizvodnju, trgovinu i usluge, OIB 15896782672</derivirana_varijabla>
  </DomainObject.Predmet.ProtustrankaFormatedOIB>
  <DomainObject.Predmet.ProtustrankaFormatedWithAdress>
    <izvorni_sadrzaj> Bio Q jednostavno društvo s ograničenom odgovornošću za proizvodnju, trgovinu i usluge, Ivana Gorana Kovačića 13, 31000 Osijek</izvorni_sadrzaj>
    <derivirana_varijabla naziv="DomainObject.Predmet.ProtustrankaFormatedWithAdress_1"> Bio Q jednostavno društvo s ograničenom odgovornošću za proizvodnju, trgovinu i usluge, Ivana Gorana Kovačića 13, 31000 Osijek</derivirana_varijabla>
  </DomainObject.Predmet.ProtustrankaFormatedWithAdress>
  <DomainObject.Predmet.ProtustrankaFormatedWithAdressOIB>
    <izvorni_sadrzaj> Bio Q jednostavno društvo s ograničenom odgovornošću za proizvodnju, trgovinu i usluge, OIB 15896782672, Ivana Gorana Kovačića 13, 31000 Osijek</izvorni_sadrzaj>
    <derivirana_varijabla naziv="DomainObject.Predmet.ProtustrankaFormatedWithAdressOIB_1"> Bio Q jednostavno društvo s ograničenom odgovornošću za proizvodnju, trgovinu i usluge, OIB 15896782672, Ivana Gorana Kovačića 13, 31000 Osijek</derivirana_varijabla>
  </DomainObject.Predmet.ProtustrankaFormatedWithAdressOIB>
  <DomainObject.Predmet.ProtustrankaWithAdress>
    <izvorni_sadrzaj>Bio Q jednostavno društvo s ograničenom odgovornošću za proizvodnju, trgovinu i usluge Ivana Gorana Kovačića 13, 31000 Osijek</izvorni_sadrzaj>
    <derivirana_varijabla naziv="DomainObject.Predmet.ProtustrankaWithAdress_1">Bio Q jednostavno društvo s ograničenom odgovornošću za proizvodnju, trgovinu i usluge Ivana Gorana Kovačića 13, 31000 Osijek</derivirana_varijabla>
  </DomainObject.Predmet.ProtustrankaWithAdress>
  <DomainObject.Predmet.ProtustrankaWithAdressOIB>
    <izvorni_sadrzaj>Bio Q jednostavno društvo s ograničenom odgovornošću za proizvodnju, trgovinu i usluge, OIB 15896782672, Ivana Gorana Kovačića 13, 31000 Osijek</izvorni_sadrzaj>
    <derivirana_varijabla naziv="DomainObject.Predmet.ProtustrankaWithAdressOIB_1">Bio Q jednostavno društvo s ograničenom odgovornošću za proizvodnju, trgovinu i usluge, OIB 15896782672, Ivana Gorana Kovačića 13, 31000 Osijek</derivirana_varijabla>
  </DomainObject.Predmet.ProtustrankaWithAdressOIB>
  <DomainObject.Predmet.ProtustrankaNazivFormated>
    <izvorni_sadrzaj>Bio Q jednostavno društvo s ograničenom odgovornošću za proizvodnju, trgovinu i usluge</izvorni_sadrzaj>
    <derivirana_varijabla naziv="DomainObject.Predmet.ProtustrankaNazivFormated_1">Bio Q jednostavno društvo s ograničenom odgovornošću za proizvodnju, trgovinu i usluge</derivirana_varijabla>
  </DomainObject.Predmet.ProtustrankaNazivFormated>
  <DomainObject.Predmet.ProtustrankaNazivFormatedOIB>
    <izvorni_sadrzaj>Bio Q jednostavno društvo s ograničenom odgovornošću za proizvodnju, trgovinu i usluge, OIB 15896782672</izvorni_sadrzaj>
    <derivirana_varijabla naziv="DomainObject.Predmet.ProtustrankaNazivFormatedOIB_1">Bio Q jednostavno društvo s ograničenom odgovornošću za proizvodnju, trgovinu i usluge, OIB 15896782672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 Q jednostavno društvo s ograničenom odgovornošću za proizvodnju, trgovinu i usluge</item>
    </izvorni_sadrzaj>
    <derivirana_varijabla naziv="DomainObject.Predmet.ProtuStrankaListFormated_1">
      <item>Bio Q jednostavno društvo s ograničenom odgovornošću za proizvodnju, trgovinu i usluge</item>
    </derivirana_varijabla>
  </DomainObject.Predmet.ProtuStrankaListFormated>
  <DomainObject.Predmet.ProtuStrankaListFormatedOIB>
    <izvorni_sadrzaj>
      <item>Bio Q jednostavno društvo s ograničenom odgovornošću za proizvodnju, trgovinu i usluge, OIB 15896782672</item>
    </izvorni_sadrzaj>
    <derivirana_varijabla naziv="DomainObject.Predmet.ProtuStrankaListFormatedOIB_1">
      <item>Bio Q jednostavno društvo s ograničenom odgovornošću za proizvodnju, trgovinu i usluge, OIB 15896782672</item>
    </derivirana_varijabla>
  </DomainObject.Predmet.ProtuStrankaListFormatedOIB>
  <DomainObject.Predmet.ProtuStrankaListFormatedWithAdress>
    <izvorni_sadrzaj>
      <item>Bio Q jednostavno društvo s ograničenom odgovornošću za proizvodnju, trgovinu i usluge, Ivana Gorana Kovačića 13, 31000 Osijek</item>
    </izvorni_sadrzaj>
    <derivirana_varijabla naziv="DomainObject.Predmet.ProtuStrankaListFormatedWithAdress_1">
      <item>Bio Q jednostavno društvo s ograničenom odgovornošću za proizvodnju, trgovinu i usluge, Ivana Gorana Kovačića 13, 31000 Osijek</item>
    </derivirana_varijabla>
  </DomainObject.Predmet.ProtuStrankaListFormatedWithAdress>
  <DomainObject.Predmet.ProtuStrankaListFormatedWithAdressOIB>
    <izvorni_sadrzaj>
      <item>Bio Q jednostavno društvo s ograničenom odgovornošću za proizvodnju, trgovinu i usluge, OIB 15896782672, Ivana Gorana Kovačića 13, 31000 Osijek</item>
    </izvorni_sadrzaj>
    <derivirana_varijabla naziv="DomainObject.Predmet.ProtuStrankaListFormatedWithAdressOIB_1">
      <item>Bio Q jednostavno društvo s ograničenom odgovornošću za proizvodnju, trgovinu i usluge, OIB 15896782672, Ivana Gorana Kovačića 13, 31000 Osijek</item>
    </derivirana_varijabla>
  </DomainObject.Predmet.ProtuStrankaListFormatedWithAdressOIB>
  <DomainObject.Predmet.ProtuStrankaListNazivFormated>
    <izvorni_sadrzaj>
      <item>Bio Q jednostavno društvo s ograničenom odgovornošću za proizvodnju, trgovinu i usluge</item>
    </izvorni_sadrzaj>
    <derivirana_varijabla naziv="DomainObject.Predmet.ProtuStrankaListNazivFormated_1">
      <item>Bio Q jednostavno društvo s ograničenom odgovornošću za proizvodnju, trgovinu i usluge</item>
    </derivirana_varijabla>
  </DomainObject.Predmet.ProtuStrankaListNazivFormated>
  <DomainObject.Predmet.ProtuStrankaListNazivFormatedOIB>
    <izvorni_sadrzaj>
      <item>Bio Q jednostavno društvo s ograničenom odgovornošću za proizvodnju, trgovinu i usluge, OIB 15896782672</item>
    </izvorni_sadrzaj>
    <derivirana_varijabla naziv="DomainObject.Predmet.ProtuStrankaListNazivFormatedOIB_1">
      <item>Bio Q jednostavno društvo s ograničenom odgovornošću za proizvodnju, trgovinu i usluge, OIB 15896782672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 Q jednostavno društvo s ograničenom odgovornošću za proizvodnju, trgovinu i usluge</izvorni_sadrzaj>
    <derivirana_varijabla naziv="DomainObject.Predmet.ProtustrankaIDrugi_1">Bio Q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 Q jednostavno društvo s ograničenom odgovornošću za proizvodnju, trgovinu i usluge, OIB 15896782672, Ivana Gorana Kovačića 13, 31000 Osijek</izvorni_sadrzaj>
    <derivirana_varijabla naziv="DomainObject.Predmet.ProtustrankaIDrugiAdressOIB_1">Bio Q jednostavno društvo s ograničenom odgovornošću za proizvodnju, trgovinu i usluge, OIB 15896782672, Ivana Gorana Kovačića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 Q jednostavno društvo s ograničenom odgovornošću za proizvodnju, trgovinu i usluge</item>
    </izvorni_sadrzaj>
    <derivirana_varijabla naziv="DomainObject.Predmet.SudioniciListNaziv_1">
      <item>FINA RC OSIJEK</item>
      <item>Bio Q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Bio Q jednostavno društvo s ograničenom odgovornošću za proizvodnju, trgovinu i usluge, OIB 15896782672, Ivana Gorana Kovačića 13,31000 Osijek</item>
    </izvorni_sadrzaj>
    <derivirana_varijabla naziv="DomainObject.Predmet.SudioniciListAdressOIB_1">
      <item>FINA RC OSIJEK, OIB 85821130368</item>
      <item>Bio Q jednostavno društvo s ograničenom odgovornošću za proizvodnju, trgovinu i usluge, OIB 15896782672, Ivana Gorana Kovačića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15896782672</item>
    </izvorni_sadrzaj>
    <derivirana_varijabla naziv="DomainObject.Predmet.SudioniciListNazivOIB_1">
      <item>, OIB 85821130368</item>
      <item>, OIB 15896782672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6ECED-A73E-432A-A6F4-D8CAA09E8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3001</properties:Characters>
  <properties:Lines>80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2019-01-10T07:19:00Z</dcterms:created>
  <dc:creator>Korisnik</dc:creator>
  <cp:lastModifiedBy>Ljiljana Floršić</cp:lastModifiedBy>
  <cp:lastPrinted>2018-12-03T12:49:00Z</cp:lastPrinted>
  <dcterms:modified xmlns:xsi="http://www.w3.org/2001/XMLSchema-instance" xsi:type="dcterms:W3CDTF">2019-01-10T07:29:00Z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(St-1277-18 - otvaranje i zaključenje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