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20ec" w14:paraId="80520ec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54777A" w:rsidRPr="00A9756F">
        <w:t>AL GRO d.o.o., Šibenik, Put Vida 19, OIB: 26739337300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  <w:r w:rsidR="0054777A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54777A">
        <w:t>8,40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110B7D" w:rsidP="00110B7D" w:rsidR="00084E17" w:rsidRPr="000A357E">
      <w:pPr>
        <w:jc w:val="both"/>
      </w:pPr>
      <w:r w:rsidRPr="000A357E">
        <w:t>-</w:t>
      </w:r>
      <w:r w:rsidRPr="000A357E">
        <w:tab/>
        <w:t xml:space="preserve">za dužnika: </w:t>
      </w:r>
      <w:r w:rsidR="004A48F1">
        <w:t>nitko, dostava poziva uredna putem e-Oglasne ploče sudova</w:t>
      </w:r>
    </w:p>
    <w:p w:rsidRDefault="00084E17" w:rsidP="00084E17" w:rsidR="00084E17">
      <w:pPr>
        <w:jc w:val="both"/>
      </w:pPr>
    </w:p>
    <w:p w:rsidRDefault="004A48F1" w:rsidP="00084E17" w:rsidR="004A48F1">
      <w:pPr>
        <w:jc w:val="both"/>
      </w:pPr>
      <w:r>
        <w:t>-</w:t>
      </w:r>
      <w:r>
        <w:tab/>
        <w:t>za predlagatelja: nitko, dostava poziva uredna</w:t>
      </w:r>
    </w:p>
    <w:p w:rsidRDefault="004A48F1" w:rsidP="00084E17" w:rsidR="004A48F1" w:rsidRPr="000A357E">
      <w:pPr>
        <w:jc w:val="both"/>
      </w:pPr>
    </w:p>
    <w:p w:rsidRDefault="004A48F1" w:rsidP="004A48F1" w:rsidR="004A48F1">
      <w:pPr>
        <w:jc w:val="both"/>
        <w:rPr>
          <w:bCs/>
        </w:rPr>
      </w:pPr>
      <w:r>
        <w:rPr>
          <w:bCs/>
        </w:rPr>
        <w:t>Sud donosi</w:t>
      </w:r>
    </w:p>
    <w:p w:rsidRDefault="004A48F1" w:rsidP="004A48F1" w:rsidR="004A48F1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4A48F1" w:rsidP="00C83367" w:rsidR="004A48F1"/>
    <w:p w:rsidRDefault="004A48F1" w:rsidP="00C83367" w:rsidR="004A48F1"/>
    <w:p w:rsidRDefault="004A48F1" w:rsidP="004A48F1" w:rsidR="004A48F1">
      <w:pPr>
        <w:jc w:val="both"/>
      </w:pPr>
      <w:r>
        <w:t xml:space="preserve">Današnje ročište se odgađa, a slijedeće se određuje za dan 11. travnja 2019. u 9,00 sati, sudnica 14/I, Trgovački sud u Zadru, Dr. Franje Tuđmana 35, Zadar, na koje ročište će se </w:t>
      </w:r>
      <w:proofErr w:type="spellStart"/>
      <w:r>
        <w:t>zz</w:t>
      </w:r>
      <w:proofErr w:type="spellEnd"/>
      <w:r>
        <w:t xml:space="preserve"> dužnika i predlagatelj pozvati dostavom ovog ročišnog zapisnika, a koji će se objaviti i na mrežnoj stranici e-Oglasna ploča sudova. </w:t>
      </w:r>
    </w:p>
    <w:p w:rsidRDefault="004A48F1" w:rsidP="004A48F1" w:rsidR="004A48F1"/>
    <w:p w:rsidRDefault="004A48F1" w:rsidP="004A48F1" w:rsidR="004A48F1" w:rsidRPr="000A357E">
      <w:pPr>
        <w:jc w:val="center"/>
      </w:pPr>
      <w:r w:rsidRPr="000A357E">
        <w:t xml:space="preserve">Dovršeno u </w:t>
      </w:r>
      <w:r>
        <w:t>8,45</w:t>
      </w:r>
      <w:r w:rsidRPr="000A357E">
        <w:t xml:space="preserve"> sati</w:t>
      </w:r>
    </w:p>
    <w:p w:rsidRDefault="004A48F1" w:rsidP="004A48F1" w:rsidR="004A48F1" w:rsidRPr="000A357E">
      <w:pPr>
        <w:jc w:val="both"/>
      </w:pPr>
    </w:p>
    <w:p w:rsidRDefault="004A48F1" w:rsidP="004A48F1" w:rsidR="004A48F1" w:rsidRPr="000A357E">
      <w:pPr>
        <w:ind w:firstLine="708" w:left="2832"/>
      </w:pPr>
      <w:r w:rsidRPr="000A357E">
        <w:tab/>
      </w:r>
    </w:p>
    <w:p w:rsidRDefault="004A48F1" w:rsidP="004A48F1" w:rsidR="004A48F1" w:rsidRPr="000A357E">
      <w:r w:rsidRPr="000A357E">
        <w:t xml:space="preserve">                                                              Sutkinja                            </w:t>
      </w:r>
    </w:p>
    <w:p w:rsidRDefault="004A48F1" w:rsidP="004A48F1" w:rsidR="004A48F1" w:rsidRPr="000A357E">
      <w:pPr>
        <w:jc w:val="both"/>
      </w:pPr>
    </w:p>
    <w:p w:rsidRDefault="004A48F1" w:rsidP="004A48F1" w:rsidR="004A48F1" w:rsidRPr="000A357E">
      <w:pPr>
        <w:jc w:val="both"/>
      </w:pPr>
    </w:p>
    <w:p w:rsidRDefault="004A48F1" w:rsidP="004A48F1" w:rsidR="004A48F1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4A48F1" w:rsidP="004A48F1" w:rsidR="004A48F1" w:rsidRPr="000A357E">
      <w:pPr>
        <w:jc w:val="both"/>
      </w:pPr>
    </w:p>
    <w:p w:rsidRDefault="004A48F1" w:rsidP="004A48F1" w:rsidR="004A48F1" w:rsidRPr="000A357E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4A48F1" w:rsidP="004A48F1" w:rsidR="004A48F1"/>
    <w:p w:rsidRDefault="00C83367" w:rsidP="00C83367" w:rsidR="003732C0">
      <w:r>
        <w:tab/>
        <w:t xml:space="preserve"> 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  <w:t xml:space="preserve"> </w:t>
      </w:r>
    </w:p>
    <w:sectPr w:rsidSect="002D27FE" w:rsidR="003732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2EC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54777A">
      <w:t>45</w:t>
    </w:r>
    <w:r w:rsidR="00593316">
      <w:t>/2019-</w:t>
    </w:r>
    <w:r w:rsidR="006A7BAE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54777A">
      <w:t>45</w:t>
    </w:r>
    <w:r w:rsidR="00593316">
      <w:t>/2019-</w:t>
    </w:r>
    <w:r w:rsidR="006A7BA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0DE8"/>
    <w:rsid w:val="00465349"/>
    <w:rsid w:val="00471128"/>
    <w:rsid w:val="004820D4"/>
    <w:rsid w:val="00486B49"/>
    <w:rsid w:val="00486C3E"/>
    <w:rsid w:val="00491A3A"/>
    <w:rsid w:val="004A0A12"/>
    <w:rsid w:val="004A1192"/>
    <w:rsid w:val="004A48F1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4777A"/>
    <w:rsid w:val="00557333"/>
    <w:rsid w:val="00561296"/>
    <w:rsid w:val="005642FF"/>
    <w:rsid w:val="00573626"/>
    <w:rsid w:val="005829D8"/>
    <w:rsid w:val="0058680F"/>
    <w:rsid w:val="00593316"/>
    <w:rsid w:val="005A21B5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A7BAE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842EC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4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4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2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St-45/2019-6</izvorni_sadrzaj>
    <derivirana_varijabla naziv="DomainObject.Zapisnik.Oznaka_1">St-45/2019-6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 GRO d.o.o. za inovacije i proizvodnju</izvorni_sadrzaj>
    <derivirana_varijabla naziv="DomainObject.Predmet.ProtustrankaFormated_1">  AL GRO d.o.o. za inovacije i proizvodnju</derivirana_varijabla>
  </DomainObject.Predmet.ProtustrankaFormated>
  <DomainObject.Predmet.ProtustrankaFormatedOIB>
    <izvorni_sadrzaj>  AL GRO d.o.o. za inovacije i proizvodnju, OIB 26739337300</izvorni_sadrzaj>
    <derivirana_varijabla naziv="DomainObject.Predmet.ProtustrankaFormatedOIB_1">  AL GRO d.o.o. za inovacije i proizvodnju, OIB 26739337300</derivirana_varijabla>
  </DomainObject.Predmet.ProtustrankaFormatedOIB>
  <DomainObject.Predmet.ProtustrankaFormatedWithAdress>
    <izvorni_sadrzaj> AL GRO d.o.o. za inovacije i proizvodnju, Put Vida 19, 22000 Šibenik</izvorni_sadrzaj>
    <derivirana_varijabla naziv="DomainObject.Predmet.ProtustrankaFormatedWithAdress_1"> AL GRO d.o.o. za inovacije i proizvodnju, Put Vida 19, 22000 Šibenik</derivirana_varijabla>
  </DomainObject.Predmet.ProtustrankaFormatedWithAdress>
  <DomainObject.Predmet.ProtustrankaFormatedWithAdressOIB>
    <izvorni_sadrzaj> AL GRO d.o.o. za inovacije i proizvodnju, OIB 26739337300, Put Vida 19, 22000 Šibenik</izvorni_sadrzaj>
    <derivirana_varijabla naziv="DomainObject.Predmet.ProtustrankaFormatedWithAdressOIB_1"> AL GRO d.o.o. za inovacije i proizvodnju, OIB 26739337300, Put Vida 19, 22000 Šibenik</derivirana_varijabla>
  </DomainObject.Predmet.ProtustrankaFormatedWithAdressOIB>
  <DomainObject.Predmet.ProtustrankaWithAdress>
    <izvorni_sadrzaj>AL GRO d.o.o. za inovacije i proizvodnju Put Vida 19, 22000 Šibenik</izvorni_sadrzaj>
    <derivirana_varijabla naziv="DomainObject.Predmet.ProtustrankaWithAdress_1">AL GRO d.o.o. za inovacije i proizvodnju Put Vida 19, 22000 Šibenik</derivirana_varijabla>
  </DomainObject.Predmet.ProtustrankaWithAdress>
  <DomainObject.Predmet.ProtustrankaWithAdressOIB>
    <izvorni_sadrzaj>AL GRO d.o.o. za inovacije i proizvodnju, OIB 26739337300, Put Vida 19, 22000 Šibenik</izvorni_sadrzaj>
    <derivirana_varijabla naziv="DomainObject.Predmet.ProtustrankaWithAdressOIB_1">AL GRO d.o.o. za inovacije i proizvodnju, OIB 26739337300, Put Vida 19, 22000 Šibenik</derivirana_varijabla>
  </DomainObject.Predmet.ProtustrankaWithAdressOIB>
  <DomainObject.Predmet.ProtustrankaNazivFormated>
    <izvorni_sadrzaj>AL GRO d.o.o. za inovacije i proizvodnju</izvorni_sadrzaj>
    <derivirana_varijabla naziv="DomainObject.Predmet.ProtustrankaNazivFormated_1">AL GRO d.o.o. za inovacije i proizvodnju</derivirana_varijabla>
  </DomainObject.Predmet.ProtustrankaNazivFormated>
  <DomainObject.Predmet.ProtustrankaNazivFormatedOIB>
    <izvorni_sadrzaj>AL GRO d.o.o. za inovacije i proizvodnju, OIB 26739337300</izvorni_sadrzaj>
    <derivirana_varijabla naziv="DomainObject.Predmet.ProtustrankaNazivFormatedOIB_1">AL GRO d.o.o. za inovacije i proizvodnju, OIB 26739337300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 GRO d.o.o. za inovacije i proizvodnju</item>
    </izvorni_sadrzaj>
    <derivirana_varijabla naziv="DomainObject.Predmet.ProtuStrankaListFormated_1">
      <item>AL GRO d.o.o. za inovacije i proizvodnju</item>
    </derivirana_varijabla>
  </DomainObject.Predmet.ProtuStrankaListFormated>
  <DomainObject.Predmet.ProtuStrankaListFormatedOIB>
    <izvorni_sadrzaj>
      <item>AL GRO d.o.o. za inovacije i proizvodnju, OIB 26739337300</item>
    </izvorni_sadrzaj>
    <derivirana_varijabla naziv="DomainObject.Predmet.ProtuStrankaListFormatedOIB_1">
      <item>AL GRO d.o.o. za inovacije i proizvodnju, OIB 26739337300</item>
    </derivirana_varijabla>
  </DomainObject.Predmet.ProtuStrankaListFormatedOIB>
  <DomainObject.Predmet.ProtuStrankaListFormatedWithAdress>
    <izvorni_sadrzaj>
      <item>AL GRO d.o.o. za inovacije i proizvodnju, Put Vida 19, 22000 Šibenik</item>
    </izvorni_sadrzaj>
    <derivirana_varijabla naziv="DomainObject.Predmet.ProtuStrankaListFormatedWithAdress_1">
      <item>AL GRO d.o.o. za inovacije i proizvodnju, Put Vida 19, 22000 Šibenik</item>
    </derivirana_varijabla>
  </DomainObject.Predmet.ProtuStrankaListFormatedWithAdress>
  <DomainObject.Predmet.ProtuStrankaListFormatedWithAdressOIB>
    <izvorni_sadrzaj>
      <item>AL GRO d.o.o. za inovacije i proizvodnju, OIB 26739337300, Put Vida 19, 22000 Šibenik</item>
    </izvorni_sadrzaj>
    <derivirana_varijabla naziv="DomainObject.Predmet.ProtuStrankaListFormatedWithAdressOIB_1">
      <item>AL GRO d.o.o. za inovacije i proizvodnju, OIB 26739337300, Put Vida 19, 22000 Šibenik</item>
    </derivirana_varijabla>
  </DomainObject.Predmet.ProtuStrankaListFormatedWithAdressOIB>
  <DomainObject.Predmet.ProtuStrankaListNazivFormated>
    <izvorni_sadrzaj>
      <item>AL GRO d.o.o. za inovacije i proizvodnju</item>
    </izvorni_sadrzaj>
    <derivirana_varijabla naziv="DomainObject.Predmet.ProtuStrankaListNazivFormated_1">
      <item>AL GRO d.o.o. za inovacije i proizvodnju</item>
    </derivirana_varijabla>
  </DomainObject.Predmet.ProtuStrankaListNazivFormated>
  <DomainObject.Predmet.ProtuStrankaListNazivFormatedOIB>
    <izvorni_sadrzaj>
      <item>AL GRO d.o.o. za inovacije i proizvodnju, OIB 26739337300</item>
    </izvorni_sadrzaj>
    <derivirana_varijabla naziv="DomainObject.Predmet.ProtuStrankaListNazivFormatedOIB_1">
      <item>AL GRO d.o.o. za inovacije i proizvodnju, OIB 26739337300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St-45/2019-6</izvorni_sadrzaj>
    <derivirana_varijabla naziv="DomainObject.PoslovniBrojDokumenta_1">St-45/2019-6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 GRO d.o.o. za inovacije i proizvodnju</izvorni_sadrzaj>
    <derivirana_varijabla naziv="DomainObject.Predmet.ProtustrankaIDrugi_1">AL GRO d.o.o. za inovacije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 GRO d.o.o. za inovacije i proizvodnju, OIB 26739337300, Put Vida 19, 22000 Šibenik</izvorni_sadrzaj>
    <derivirana_varijabla naziv="DomainObject.Predmet.ProtustrankaIDrugiAdressOIB_1">AL GRO d.o.o. za inovacije i proizvodnju, OIB 26739337300, Put Vida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 GRO d.o.o. za inovacije i proizvodnju</item>
      <item>Ivan Barišić</item>
    </izvorni_sadrzaj>
    <derivirana_varijabla naziv="DomainObject.Predmet.SudioniciListNaziv_1">
      <item>FINA - Podružnica Šibenik</item>
      <item>AL GRO d.o.o. za inovacije i proizvodnju</item>
      <item>Ivan Barišić</item>
    </derivirana_varijabla>
  </DomainObject.Predmet.SudioniciListNaziv>
  <DomainObject.Predmet.SudioniciListAdressOIB>
    <izvorni_sadrzaj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izvorni_sadrzaj>
    <derivirana_varijabla naziv="DomainObject.Predmet.SudioniciListAdressOIB_1"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26739337300</item>
      <item>, OIB 07801514946</item>
    </izvorni_sadrzaj>
    <derivirana_varijabla naziv="DomainObject.Predmet.SudioniciListNazivOIB_1">
      <item>, OIB 85821130368</item>
      <item>, OIB 26739337300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5795A-C034-4898-B7C1-0815ACE27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797</properties:Characters>
  <properties:Lines>49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2019-03-06T12:02:00Z</dcterms:created>
  <dc:creator>Ardena Bajlo</dc:creator>
  <cp:lastModifiedBy>Ana Markač</cp:lastModifiedBy>
  <cp:lastPrinted>2019-03-07T07:56:00Z</cp:lastPrinted>
  <dcterms:modified xmlns:xsi="http://www.w3.org/2001/XMLSchema-instance" xsi:type="dcterms:W3CDTF">2019-03-07T08:29:00Z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St-45/2019-6 / Zapisnik - Ročište radi izjašnjenja o prijedlogu za otvaranje steč.post (St-45-19  -AL GRO.docx)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