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ddd5f" w14:paraId="a6ddd5f" w:rsidRDefault="00DB172E" w:rsidP="005078C7" w:rsidR="005078C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7ABC" w:rsidP="001974F7" w:rsidR="001974F7" w:rsidRPr="001974F7">
      <w:r>
        <w:t xml:space="preserve">     </w:t>
      </w:r>
      <w:r w:rsidRPr="001974F7">
        <w:t>Republika Hrvatska</w:t>
      </w:r>
    </w:p>
    <w:p w:rsidRDefault="001974F7" w:rsidP="001974F7" w:rsidR="001974F7" w:rsidRPr="001974F7">
      <w:r w:rsidRPr="001974F7">
        <w:t xml:space="preserve">  Trgovački sud u Zagrebu</w:t>
      </w:r>
    </w:p>
    <w:p w:rsidRDefault="001974F7" w:rsidP="00E77EC1" w:rsidR="001974F7">
      <w:r w:rsidRPr="001974F7">
        <w:t xml:space="preserve"> </w:t>
      </w:r>
      <w:r w:rsidR="00E77EC1">
        <w:t xml:space="preserve">   Zag</w:t>
      </w:r>
      <w:r w:rsidR="00DC2BA3">
        <w:t xml:space="preserve">reb, </w:t>
      </w:r>
      <w:proofErr w:type="spellStart"/>
      <w:r w:rsidR="00DC2BA3">
        <w:t>Amruševa</w:t>
      </w:r>
      <w:proofErr w:type="spellEnd"/>
      <w:r w:rsidR="00DC2BA3">
        <w:t xml:space="preserve"> 2/II       </w:t>
      </w:r>
      <w:r w:rsidR="00DC2BA3">
        <w:tab/>
      </w:r>
      <w:r w:rsidR="00DC2BA3">
        <w:tab/>
      </w:r>
      <w:r w:rsidR="00DC2BA3">
        <w:tab/>
      </w:r>
      <w:r w:rsidR="00DC2BA3">
        <w:tab/>
      </w:r>
      <w:r w:rsidR="00DC2BA3">
        <w:tab/>
      </w:r>
      <w:r w:rsidR="00DC2BA3">
        <w:tab/>
      </w:r>
      <w:r w:rsidRPr="001974F7">
        <w:t>66 St-</w:t>
      </w:r>
      <w:r w:rsidR="003F388E">
        <w:t>227</w:t>
      </w:r>
      <w:r w:rsidRPr="001974F7">
        <w:t>/</w:t>
      </w:r>
      <w:r w:rsidR="003F388E">
        <w:t>12</w:t>
      </w:r>
      <w:r w:rsidR="00DC2BA3">
        <w:t>-142</w:t>
      </w:r>
    </w:p>
    <w:p w:rsidRDefault="00DC2BA3" w:rsidP="00E77EC1" w:rsidR="00DC2BA3"/>
    <w:p w:rsidRDefault="00317ABC" w:rsidP="00E77EC1" w:rsidR="00317ABC" w:rsidRPr="001974F7"/>
    <w:p w:rsidRDefault="00317ABC" w:rsidP="001974F7" w:rsidR="00317ABC" w:rsidRPr="00317ABC">
      <w:pPr>
        <w:jc w:val="center"/>
      </w:pPr>
      <w:r w:rsidRPr="00317ABC">
        <w:t>R E P U B L I K A   H R V A T S K A</w:t>
      </w:r>
    </w:p>
    <w:p w:rsidRDefault="00082E83" w:rsidP="001974F7" w:rsidR="001974F7" w:rsidRPr="00317ABC">
      <w:pPr>
        <w:jc w:val="center"/>
      </w:pPr>
      <w:r w:rsidRPr="00317ABC">
        <w:t>R J E Š E N J E</w:t>
      </w:r>
    </w:p>
    <w:p w:rsidRDefault="001974F7" w:rsidP="001974F7" w:rsidR="001974F7" w:rsidRPr="00317ABC">
      <w:pPr>
        <w:jc w:val="center"/>
      </w:pPr>
    </w:p>
    <w:p w:rsidRDefault="001974F7" w:rsidP="001974F7" w:rsidR="001974F7" w:rsidRPr="001974F7">
      <w:pPr>
        <w:ind w:firstLine="708"/>
        <w:jc w:val="both"/>
      </w:pPr>
      <w:r w:rsidRPr="001974F7">
        <w:t xml:space="preserve">Trgovački sud u Zagrebu po sucu pojedincu Mislavu </w:t>
      </w:r>
      <w:proofErr w:type="spellStart"/>
      <w:r w:rsidRPr="001974F7">
        <w:t>Kolakušiću</w:t>
      </w:r>
      <w:proofErr w:type="spellEnd"/>
      <w:r w:rsidRPr="001974F7">
        <w:t xml:space="preserve"> kao stečajnom sucu u stečajnom postupku nad </w:t>
      </w:r>
      <w:proofErr w:type="spellStart"/>
      <w:r w:rsidR="003F388E" w:rsidRPr="003F388E">
        <w:t>H.M</w:t>
      </w:r>
      <w:proofErr w:type="spellEnd"/>
      <w:r w:rsidR="003F388E" w:rsidRPr="003F388E">
        <w:t xml:space="preserve">.-MONTAŽA d.o.o. u stečaju, Zagreb, Ilica 106, </w:t>
      </w:r>
      <w:proofErr w:type="spellStart"/>
      <w:r w:rsidR="003F388E" w:rsidRPr="003F388E">
        <w:t>MBS</w:t>
      </w:r>
      <w:proofErr w:type="spellEnd"/>
      <w:r w:rsidR="003F388E" w:rsidRPr="003F388E">
        <w:t xml:space="preserve">:080053212, </w:t>
      </w:r>
      <w:proofErr w:type="spellStart"/>
      <w:r w:rsidR="003F388E" w:rsidRPr="003F388E">
        <w:t>OIB</w:t>
      </w:r>
      <w:proofErr w:type="spellEnd"/>
      <w:r w:rsidR="003F388E" w:rsidRPr="003F388E">
        <w:t>:29966667599</w:t>
      </w:r>
      <w:r w:rsidRPr="001974F7">
        <w:t xml:space="preserve">, </w:t>
      </w:r>
      <w:r w:rsidR="00DC2BA3">
        <w:t>5</w:t>
      </w:r>
      <w:r w:rsidR="008D5E09">
        <w:t xml:space="preserve">. </w:t>
      </w:r>
      <w:r w:rsidR="003F388E">
        <w:t>prosinca</w:t>
      </w:r>
      <w:r w:rsidR="005D697D">
        <w:t xml:space="preserve"> 201</w:t>
      </w:r>
      <w:r w:rsidR="003F388E">
        <w:t>7</w:t>
      </w:r>
      <w:r w:rsidRPr="001974F7">
        <w:t>.</w:t>
      </w:r>
      <w:r w:rsidR="005D697D">
        <w:t>,</w:t>
      </w:r>
    </w:p>
    <w:p w:rsidRDefault="005078C7" w:rsidP="00A77317" w:rsidR="005078C7" w:rsidRPr="00A77317">
      <w:pPr>
        <w:jc w:val="both"/>
      </w:pPr>
    </w:p>
    <w:p w:rsidRDefault="00082E83" w:rsidP="00DD312F" w:rsidR="005078C7" w:rsidRPr="00DC2BA3">
      <w:pPr>
        <w:jc w:val="center"/>
      </w:pPr>
      <w:r w:rsidRPr="00DC2BA3">
        <w:t>r i j e š i o</w:t>
      </w:r>
      <w:r w:rsidR="00A7488C" w:rsidRPr="00DC2BA3">
        <w:t xml:space="preserve">  j e</w:t>
      </w:r>
    </w:p>
    <w:p w:rsidRDefault="005078C7" w:rsidP="005078C7" w:rsidR="005078C7"/>
    <w:p w:rsidRDefault="00082E83" w:rsidP="003F388E" w:rsidR="00082E83">
      <w:pPr>
        <w:ind w:firstLine="708"/>
        <w:jc w:val="both"/>
      </w:pPr>
      <w:r>
        <w:t>Ispravlja s</w:t>
      </w:r>
      <w:r w:rsidR="00FB6BE6">
        <w:t>e</w:t>
      </w:r>
      <w:r>
        <w:t xml:space="preserve"> tablic</w:t>
      </w:r>
      <w:r w:rsidR="00FB6BE6">
        <w:t>a</w:t>
      </w:r>
      <w:r>
        <w:t xml:space="preserve"> stečajnog suca u dijelu koji se odnosi na potraživanja stečajnih vjerovnika drugog višeg isplatnog reda na način da se utvrđuje da je u drugom višem isplatnom redu utvrđeno potraživanje stečajnog vjerovnika</w:t>
      </w:r>
      <w:r w:rsidR="00AD671B">
        <w:t>:</w:t>
      </w:r>
    </w:p>
    <w:p w:rsidRDefault="00082E83" w:rsidP="00A77317" w:rsidR="00082E83">
      <w:pPr>
        <w:jc w:val="both"/>
      </w:pPr>
    </w:p>
    <w:p w:rsidRDefault="003F388E" w:rsidP="003F388E" w:rsidR="005078C7">
      <w:pPr>
        <w:numPr>
          <w:ilvl w:val="0"/>
          <w:numId w:val="3"/>
        </w:numPr>
        <w:jc w:val="both"/>
      </w:pPr>
      <w:r w:rsidRPr="003F388E">
        <w:t>REPUBLIKA HRVATSKA, Ministarstvo obrane</w:t>
      </w:r>
      <w:r w:rsidR="0015669A">
        <w:t xml:space="preserve"> </w:t>
      </w:r>
      <w:proofErr w:type="spellStart"/>
      <w:r w:rsidR="0015669A">
        <w:t>OIB</w:t>
      </w:r>
      <w:proofErr w:type="spellEnd"/>
      <w:r w:rsidR="0015669A">
        <w:t>:66486182714</w:t>
      </w:r>
      <w:r w:rsidRPr="003F388E">
        <w:t>, zastupana po Županijskom državnom odvjetništvu u Zagrebu u iznosu od 57.256,24 kn</w:t>
      </w:r>
      <w:r w:rsidR="00AD671B">
        <w:t>.</w:t>
      </w:r>
    </w:p>
    <w:p w:rsidRDefault="005D697D" w:rsidP="00082E83" w:rsidR="005D697D">
      <w:pPr>
        <w:jc w:val="center"/>
      </w:pPr>
    </w:p>
    <w:p w:rsidRDefault="00DC2BA3" w:rsidP="00082E83" w:rsidR="00082E83">
      <w:pPr>
        <w:jc w:val="center"/>
      </w:pPr>
      <w:r>
        <w:t>Obrazloženje</w:t>
      </w:r>
    </w:p>
    <w:p w:rsidRDefault="00082E83" w:rsidP="00082E83" w:rsidR="00082E83">
      <w:pPr>
        <w:jc w:val="center"/>
      </w:pPr>
    </w:p>
    <w:p w:rsidRDefault="003F388E" w:rsidP="00082E83" w:rsidR="00082E83">
      <w:pPr>
        <w:ind w:firstLine="708"/>
        <w:jc w:val="both"/>
      </w:pPr>
      <w:r w:rsidRPr="003F388E">
        <w:t>REPUBLIKA HRVATSKA, Ministarstvo obrane, zastupana po Županijskom državnom odvjetništvu u Zagrebu u iznosu od 57.256,24 kn</w:t>
      </w:r>
      <w:r w:rsidR="00082E83">
        <w:t>, kao vjerovnik, podnijela je prijavu svog potraživanja u drugom višem isplatnom redu.</w:t>
      </w:r>
    </w:p>
    <w:p w:rsidRDefault="00082E83" w:rsidP="00082E83" w:rsidR="00082E83">
      <w:pPr>
        <w:ind w:firstLine="708"/>
        <w:jc w:val="both"/>
      </w:pPr>
      <w:r>
        <w:t>Rješenjem ovog Suda St-</w:t>
      </w:r>
      <w:r w:rsidR="003F388E">
        <w:t>227</w:t>
      </w:r>
      <w:r>
        <w:t>/</w:t>
      </w:r>
      <w:r w:rsidR="003F388E">
        <w:t>12</w:t>
      </w:r>
      <w:r>
        <w:t xml:space="preserve"> od </w:t>
      </w:r>
      <w:r w:rsidR="00DF3DF0">
        <w:t>15</w:t>
      </w:r>
      <w:r>
        <w:t xml:space="preserve">. </w:t>
      </w:r>
      <w:r w:rsidR="003F388E">
        <w:t>listopada</w:t>
      </w:r>
      <w:r>
        <w:t xml:space="preserve"> 20</w:t>
      </w:r>
      <w:r w:rsidR="00DF3DF0">
        <w:t>1</w:t>
      </w:r>
      <w:r w:rsidR="003F388E">
        <w:t>3</w:t>
      </w:r>
      <w:r>
        <w:t>. vjerovnik</w:t>
      </w:r>
      <w:r w:rsidR="00DF3DF0">
        <w:t xml:space="preserve">u je osporena prijava potraživanja u iznosu od </w:t>
      </w:r>
      <w:r w:rsidR="003F388E" w:rsidRPr="003F388E">
        <w:t>57.256,24 kn</w:t>
      </w:r>
      <w:r w:rsidR="00E77EC1">
        <w:t xml:space="preserve">, </w:t>
      </w:r>
      <w:r w:rsidR="00DF3DF0">
        <w:t xml:space="preserve">te je isti </w:t>
      </w:r>
      <w:r>
        <w:t>upućen na pokretanje parnice</w:t>
      </w:r>
      <w:r w:rsidR="003F388E">
        <w:t xml:space="preserve"> odnosno nastavak već pokrenute parnice</w:t>
      </w:r>
      <w:r>
        <w:t xml:space="preserve"> protiv stečajnog dužnika</w:t>
      </w:r>
      <w:r w:rsidR="00E679FE">
        <w:t>.</w:t>
      </w:r>
    </w:p>
    <w:p w:rsidRDefault="00DF3DF0" w:rsidP="00082E83" w:rsidR="00DF3DF0">
      <w:pPr>
        <w:ind w:firstLine="708"/>
        <w:jc w:val="both"/>
      </w:pPr>
      <w:r>
        <w:t>Presudom Trgovačkog suda u Zagrebu P-</w:t>
      </w:r>
      <w:r w:rsidR="003F388E">
        <w:t>5234</w:t>
      </w:r>
      <w:r>
        <w:t>/</w:t>
      </w:r>
      <w:r w:rsidR="003F388E">
        <w:t>09</w:t>
      </w:r>
      <w:r>
        <w:t xml:space="preserve"> od 2</w:t>
      </w:r>
      <w:r w:rsidR="003F388E">
        <w:t>5</w:t>
      </w:r>
      <w:r>
        <w:t xml:space="preserve">. </w:t>
      </w:r>
      <w:r w:rsidR="003F388E">
        <w:t>kolovoza</w:t>
      </w:r>
      <w:r>
        <w:t xml:space="preserve"> 201</w:t>
      </w:r>
      <w:r w:rsidR="003F388E">
        <w:t>4</w:t>
      </w:r>
      <w:r>
        <w:t>. pravomoćne 2</w:t>
      </w:r>
      <w:r w:rsidR="003F388E">
        <w:t>7</w:t>
      </w:r>
      <w:r>
        <w:t xml:space="preserve">. </w:t>
      </w:r>
      <w:r w:rsidR="003F388E">
        <w:t>lipnja</w:t>
      </w:r>
      <w:r>
        <w:t xml:space="preserve"> 201</w:t>
      </w:r>
      <w:r w:rsidR="003F388E">
        <w:t>7</w:t>
      </w:r>
      <w:r>
        <w:t>. utvrđena je osnovan</w:t>
      </w:r>
      <w:r w:rsidR="003F388E">
        <w:t>om</w:t>
      </w:r>
      <w:r>
        <w:t xml:space="preserve"> tražbina vjerovnika.</w:t>
      </w:r>
    </w:p>
    <w:p w:rsidRDefault="00E679FE" w:rsidP="00DC2BA3" w:rsidR="00DD312F">
      <w:pPr>
        <w:ind w:firstLine="708"/>
        <w:jc w:val="both"/>
      </w:pPr>
      <w:r>
        <w:t xml:space="preserve">Primjenom odredbi članka 178. </w:t>
      </w:r>
      <w:r w:rsidR="002F408A">
        <w:t xml:space="preserve">u svezi članka 181. stavak 2. </w:t>
      </w:r>
      <w:r w:rsidR="002F408A" w:rsidRPr="002F408A">
        <w:t>Stečajnog zakona (NN 44/96, 29/99, 129/00, 123/03, 197/03, 187/04, 82/06</w:t>
      </w:r>
      <w:r w:rsidR="003F388E">
        <w:t>,</w:t>
      </w:r>
      <w:r w:rsidR="002F408A" w:rsidRPr="002F408A">
        <w:t xml:space="preserve"> 116/10</w:t>
      </w:r>
      <w:r w:rsidR="003F388E">
        <w:t>, 25/12 i 133/12</w:t>
      </w:r>
      <w:r w:rsidR="002F408A" w:rsidRPr="002F408A">
        <w:t xml:space="preserve"> - dalje </w:t>
      </w:r>
      <w:proofErr w:type="spellStart"/>
      <w:r w:rsidR="002F408A" w:rsidRPr="002F408A">
        <w:t>SZ</w:t>
      </w:r>
      <w:proofErr w:type="spellEnd"/>
      <w:r w:rsidR="002F408A" w:rsidRPr="002F408A">
        <w:t>)</w:t>
      </w:r>
      <w:r w:rsidR="002F408A">
        <w:t xml:space="preserve">, </w:t>
      </w:r>
      <w:r w:rsidR="002F408A" w:rsidRPr="002F408A">
        <w:t>osporavanje je otklonjeno</w:t>
      </w:r>
      <w:r w:rsidR="002F408A">
        <w:t xml:space="preserve"> te je</w:t>
      </w:r>
      <w:r w:rsidR="002F408A" w:rsidRPr="002F408A">
        <w:t xml:space="preserve"> </w:t>
      </w:r>
      <w:r w:rsidR="002F408A">
        <w:t>odlučeno kao u izreci rješenja.</w:t>
      </w:r>
    </w:p>
    <w:p w:rsidRDefault="009151C4" w:rsidP="00727700" w:rsidR="00317ABC">
      <w:pPr>
        <w:jc w:val="center"/>
      </w:pPr>
      <w:r>
        <w:t xml:space="preserve">U Zagrebu, </w:t>
      </w:r>
      <w:r w:rsidR="00DC2BA3">
        <w:t>5</w:t>
      </w:r>
      <w:r w:rsidR="008D5E09">
        <w:t xml:space="preserve">. </w:t>
      </w:r>
      <w:r w:rsidR="003F388E">
        <w:t>prosinca</w:t>
      </w:r>
      <w:r w:rsidR="005078C7">
        <w:t xml:space="preserve"> 201</w:t>
      </w:r>
      <w:r w:rsidR="003F388E">
        <w:t>7</w:t>
      </w:r>
      <w:r w:rsidR="005078C7">
        <w:t>.</w:t>
      </w:r>
    </w:p>
    <w:p w:rsidRDefault="00317ABC" w:rsidP="00727700" w:rsidR="005078C7" w:rsidRPr="00317ABC">
      <w:pPr>
        <w:ind w:left="6372"/>
        <w:jc w:val="right"/>
      </w:pPr>
      <w:r w:rsidRPr="00317ABC">
        <w:t xml:space="preserve">Stečajni sudac: </w:t>
      </w:r>
    </w:p>
    <w:p w:rsidRDefault="00090973" w:rsidP="00E70B81" w:rsidR="005078C7">
      <w:pPr>
        <w:ind w:firstLine="708" w:left="5664"/>
        <w:jc w:val="right"/>
      </w:pPr>
      <w:r>
        <w:t xml:space="preserve"> </w:t>
      </w:r>
      <w:r w:rsidR="00E70B81">
        <w:t>Mislav Kolakušić</w:t>
      </w:r>
      <w:r>
        <w:t xml:space="preserve"> v. r. </w:t>
      </w:r>
    </w:p>
    <w:p w:rsidRDefault="00F40EE2" w:rsidP="00F40EE2" w:rsidR="00F40EE2">
      <w:pPr>
        <w:jc w:val="both"/>
      </w:pPr>
      <w:r>
        <w:t>POUKA</w:t>
      </w:r>
    </w:p>
    <w:p w:rsidRDefault="00F40EE2" w:rsidP="00F40EE2" w:rsidR="00F40EE2">
      <w:pPr>
        <w:jc w:val="both"/>
      </w:pPr>
      <w:r>
        <w:t xml:space="preserve">Protiv  rješenja  je dopuštena  žalba u roku od 8 dana od  dostave  ovog rješenja. </w:t>
      </w:r>
    </w:p>
    <w:p w:rsidRDefault="00F40EE2" w:rsidP="00090973" w:rsidR="00090973">
      <w:pPr>
        <w:jc w:val="both"/>
      </w:pPr>
      <w:r>
        <w:t xml:space="preserve">Žalba se podnosi ovom sudu u tri primjerka  za Visoki trgovački sud RH. </w:t>
      </w:r>
      <w:r>
        <w:tab/>
      </w:r>
    </w:p>
    <w:p w:rsidRDefault="00090973" w:rsidP="00090973" w:rsidR="00090973">
      <w:pPr>
        <w:jc w:val="both"/>
      </w:pPr>
    </w:p>
    <w:p w:rsidRDefault="00090973" w:rsidP="00090973" w:rsidR="0009097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</w:t>
      </w:r>
      <w:proofErr w:type="spellStart"/>
      <w:r>
        <w:t>toč</w:t>
      </w:r>
      <w:proofErr w:type="spellEnd"/>
      <w:r>
        <w:t xml:space="preserve">. </w:t>
      </w:r>
      <w:proofErr w:type="spellStart"/>
      <w:r>
        <w:t>otpravka</w:t>
      </w:r>
      <w:proofErr w:type="spellEnd"/>
      <w:r>
        <w:t xml:space="preserve"> - </w:t>
      </w:r>
      <w:proofErr w:type="spellStart"/>
      <w:r>
        <w:t>ovl</w:t>
      </w:r>
      <w:proofErr w:type="spellEnd"/>
      <w:r>
        <w:t>. službenik</w:t>
      </w:r>
    </w:p>
    <w:p w:rsidRDefault="00090973" w:rsidP="00090973" w:rsidR="00090973">
      <w:pPr>
        <w:ind w:firstLine="708" w:left="3969"/>
        <w:jc w:val="both"/>
      </w:pPr>
      <w:r>
        <w:tab/>
      </w:r>
      <w:r>
        <w:tab/>
      </w:r>
      <w:r>
        <w:tab/>
        <w:t>Kristina Švajger</w:t>
      </w:r>
    </w:p>
    <w:sectPr w:rsidSect="005027BD" w:rsidR="00090973">
      <w:pgSz w:h="16838" w:w="11906"/>
      <w:pgMar w:gutter="0" w:footer="708" w:header="708" w:left="1417" w:bottom="540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504A88"/>
    <w:multiLevelType w:val="hybridMultilevel"/>
    <w:tmpl w:val="8180A130"/>
    <w:lvl w:tplc="AFC6CD88" w:ilvl="0">
      <w:start w:val="6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74276FC"/>
    <w:multiLevelType w:val="hybridMultilevel"/>
    <w:tmpl w:val="59D496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1537B"/>
    <w:rsid w:val="00082E83"/>
    <w:rsid w:val="00090973"/>
    <w:rsid w:val="000B6CB7"/>
    <w:rsid w:val="0015669A"/>
    <w:rsid w:val="001974F7"/>
    <w:rsid w:val="002F408A"/>
    <w:rsid w:val="00317ABC"/>
    <w:rsid w:val="003F388E"/>
    <w:rsid w:val="00405D9C"/>
    <w:rsid w:val="0046020C"/>
    <w:rsid w:val="004775CF"/>
    <w:rsid w:val="005027BD"/>
    <w:rsid w:val="005078C7"/>
    <w:rsid w:val="005447B3"/>
    <w:rsid w:val="00581FDA"/>
    <w:rsid w:val="00597C3D"/>
    <w:rsid w:val="005D697D"/>
    <w:rsid w:val="00727700"/>
    <w:rsid w:val="007469AD"/>
    <w:rsid w:val="008D5E09"/>
    <w:rsid w:val="00912943"/>
    <w:rsid w:val="009151C4"/>
    <w:rsid w:val="009B56B0"/>
    <w:rsid w:val="00A66BD2"/>
    <w:rsid w:val="00A7488C"/>
    <w:rsid w:val="00A77317"/>
    <w:rsid w:val="00AD4F30"/>
    <w:rsid w:val="00AD671B"/>
    <w:rsid w:val="00BB4D3C"/>
    <w:rsid w:val="00CD3E47"/>
    <w:rsid w:val="00DB172E"/>
    <w:rsid w:val="00DC2BA3"/>
    <w:rsid w:val="00DD312F"/>
    <w:rsid w:val="00DF3DF0"/>
    <w:rsid w:val="00E679FE"/>
    <w:rsid w:val="00E70B81"/>
    <w:rsid w:val="00E77EC1"/>
    <w:rsid w:val="00F40EE2"/>
    <w:rsid w:val="00FB6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27B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09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09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09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09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09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27B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09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09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09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09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09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2012.</izvorni_sadrzaj>
    <derivirana_varijabla naziv="DomainObject.Predmet.DatumOsnivanja_1">17.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St-227/2012</izvorni_sadrzaj>
    <derivirana_varijabla naziv="DomainObject.Predmet.OznakaBroj_1">St-227/2012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H.M. MONTAŽA d.o.o. za građevinarstvo, inženjering i trgovinu</izvorni_sadrzaj>
    <derivirana_varijabla naziv="DomainObject.Predmet.ProtustrankaFormated_1">  H.M. MONTAŽA d.o.o. za građevinarstvo, inženjering i trgovinu</derivirana_varijabla>
  </DomainObject.Predmet.ProtustrankaFormated>
  <DomainObject.Predmet.ProtustrankaFormatedOIB>
    <izvorni_sadrzaj>  H.M. MONTAŽA d.o.o. za građevinarstvo, inženjering i trgovinu, OIB 29966667599</izvorni_sadrzaj>
    <derivirana_varijabla naziv="DomainObject.Predmet.ProtustrankaFormatedOIB_1">  H.M. MONTAŽA d.o.o. za građevinarstvo, inženjering i trgovinu, OIB 29966667599</derivirana_varijabla>
  </DomainObject.Predmet.ProtustrankaFormatedOIB>
  <DomainObject.Predmet.ProtustrankaFormatedWithAdress>
    <izvorni_sadrzaj> H.M. MONTAŽA d.o.o. za građevinarstvo, inženjering i trgovinu, ILICA 106, 10000 Zagreb</izvorni_sadrzaj>
    <derivirana_varijabla naziv="DomainObject.Predmet.ProtustrankaFormatedWithAdress_1"> H.M. MONTAŽA d.o.o. za građevinarstvo, inženjering i trgovinu, ILICA 106, 10000 Zagreb</derivirana_varijabla>
  </DomainObject.Predmet.ProtustrankaFormatedWithAdress>
  <DomainObject.Predmet.ProtustrankaFormatedWithAdressOIB>
    <izvorni_sadrzaj> H.M. MONTAŽA d.o.o. za građevinarstvo, inženjering i trgovinu, OIB 29966667599, ILICA 106, 10000 Zagreb</izvorni_sadrzaj>
    <derivirana_varijabla naziv="DomainObject.Predmet.ProtustrankaFormatedWithAdressOIB_1"> H.M. MONTAŽA d.o.o. za građevinarstvo, inženjering i trgovinu, OIB 29966667599, ILICA 106, 10000 Zagreb</derivirana_varijabla>
  </DomainObject.Predmet.ProtustrankaFormatedWithAdressOIB>
  <DomainObject.Predmet.ProtustrankaWithAdress>
    <izvorni_sadrzaj>H.M. MONTAŽA d.o.o. za građevinarstvo, inženjering i trgovinu ILICA 106, 10000 Zagreb</izvorni_sadrzaj>
    <derivirana_varijabla naziv="DomainObject.Predmet.ProtustrankaWithAdress_1">H.M. MONTAŽA d.o.o. za građevinarstvo, inženjering i trgovinu ILICA 106, 10000 Zagreb</derivirana_varijabla>
  </DomainObject.Predmet.ProtustrankaWithAdress>
  <DomainObject.Predmet.ProtustrankaWithAdressOIB>
    <izvorni_sadrzaj>H.M. MONTAŽA d.o.o. za građevinarstvo, inženjering i trgovinu, OIB 29966667599, ILICA 106, 10000 Zagreb</izvorni_sadrzaj>
    <derivirana_varijabla naziv="DomainObject.Predmet.ProtustrankaWithAdressOIB_1">H.M. MONTAŽA d.o.o. za građevinarstvo, inženjering i trgovinu, OIB 29966667599, ILICA 106, 10000 Zagreb</derivirana_varijabla>
  </DomainObject.Predmet.ProtustrankaWithAdressOIB>
  <DomainObject.Predmet.ProtustrankaNazivFormated>
    <izvorni_sadrzaj>H.M. MONTAŽA d.o.o. za građevinarstvo, inženjering i trgovinu</izvorni_sadrzaj>
    <derivirana_varijabla naziv="DomainObject.Predmet.ProtustrankaNazivFormated_1">H.M. MONTAŽA d.o.o. za građevinarstvo, inženjering i trgovinu</derivirana_varijabla>
  </DomainObject.Predmet.ProtustrankaNazivFormated>
  <DomainObject.Predmet.ProtustrankaNazivFormatedOIB>
    <izvorni_sadrzaj>H.M. MONTAŽA d.o.o. za građevinarstvo, inženjering i trgovinu, OIB 29966667599</izvorni_sadrzaj>
    <derivirana_varijabla naziv="DomainObject.Predmet.ProtustrankaNazivFormatedOIB_1">H.M. MONTAŽA d.o.o. za građevinarstvo, inženjering i trgovinu, OIB 29966667599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</izvorni_sadrzaj>
    <derivirana_varijabla naziv="DomainObject.Predmet.StrankaFormated_1">  REPUBLIKA HRVATSKA, MINISTARSTVO FINANCIJA, POREZNA UPRAVA, PODRUČNI URED ZAGREB zastupanog po punomoćniku ŽUPANIJSKO DRŽAVNO ODVJETNIŠTVO U ZAGREBU</derivirana_varijabla>
  </DomainObject.Predmet.StrankaFormated>
  <DomainObject.Predmet.StrankaFormatedOIB>
    <izvorni_sadrzaj>  REPUBLIKA HRVATSKA, MINISTARSTVO FINANCIJA, POREZNA UPRAVA, PODRUČNI URED ZAGREB, OIB 18683136487 zastupanog po punomoćniku ŽUPANIJSKO DRŽAVNO ODVJETNIŠTVO U ZAGREBU</izvorni_sadrzaj>
    <derivirana_varijabla naziv="DomainObject.Predmet.StrankaFormatedOIB_1">  REPUBLIKA HRVATSKA,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REPUBLIKA HRVATSKA, MINISTARSTVO FINANCIJA, POREZNA UPRAVA, PODRUČNI URED ZAGREB zastupanog po punomoćniku ŽUPANIJSKO DRŽAVNO ODVJETNIŠTVO U ZAGREBU</izvorni_sadrzaj>
    <derivirana_varijabla naziv="DomainObject.Predmet.StrankaFormatedWithAdress_1"> REPUBLIKA HRVATSKA, MINISTARSTVO FINANCIJA, POREZNA UPRAVA, PODRUČNI URED ZAGREB zastupanog po punomoćniku ŽUPANIJSKO DRŽAVNO ODVJETNIŠTVO U ZAGREBU</derivirana_varijabla>
  </DomainObject.Predmet.StrankaFormatedWithAdress>
  <DomainObject.Predmet.StrankaFormatedWithAdressOIB>
    <izvorni_sadrzaj> REPUBLIKA HRVATSKA, MINISTARSTVO FINANCIJA, POREZNA UPRAVA, PODRUČNI URED ZAGREB, OIB 18683136487 zastupanog po punomoćniku ŽUPANIJSKO DRŽAVNO ODVJETNIŠTVO U ZAGREBU</izvorni_sadrzaj>
    <derivirana_varijabla naziv="DomainObject.Predmet.StrankaFormatedWithAdressOIB_1"> REPUBLIKA HRVATSKA, MINISTARSTVO FINANCIJA, POREZNA UPRAVA, PODRUČNI URED ZAGREB, OIB 18683136487 zastupanog po punomoćniku ŽUPANIJSKO DRŽAVNO ODVJETNIŠTVO U ZAGREBU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ŽUPANIJSKO DRŽAVNO ODVJETNIŠTVO U ZAGREBU</item>
    </izvorni_sadrzaj>
    <derivirana_varijabla naziv="DomainObject.Predmet.StrankaListFormatedOIB_1">
      <item>REPUBLIKA HRVATSKA,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ŽUPANIJSKO DRŽAVNO ODVJETNIŠTVO U ZAGREBU</item>
    </izvorni_sadrzaj>
    <derivirana_varijabla naziv="DomainObject.Predmet.StrankaListFormatedWithAdress_1">
      <item>REPUBLIKA HRVATSKA, MINISTARSTVO FINANCIJA, POREZNA UPRAVA, PODRUČNI URED ZAGREB zastupanog po punomoćniku ŽUPANIJSKO DRŽAVNO ODVJETNIŠTVO U ZAGREBU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 zastupanog po punomoćniku ŽUPANIJSKO DRŽAVNO ODVJETNIŠTVO U ZAGREBU</item>
    </izvorni_sadrzaj>
    <derivirana_varijabla naziv="DomainObject.Predmet.StrankaListFormatedWithAdressOIB_1">
      <item>REPUBLIKA HRVATSKA, MINISTARSTVO FINANCIJA, POREZNA UPRAVA, PODRUČNI URED ZAGREB, OIB 18683136487 zastupanog po punomoćniku ŽUPANIJSKO DRŽAVNO ODVJETNIŠTVO U ZAGREBU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H.M. MONTAŽA d.o.o. za građevinarstvo, inženjering i trgovinu</item>
    </izvorni_sadrzaj>
    <derivirana_varijabla naziv="DomainObject.Predmet.ProtuStrankaListFormated_1">
      <item>H.M. MONTAŽA d.o.o. za građevinarstvo, inženjering i trgovinu</item>
    </derivirana_varijabla>
  </DomainObject.Predmet.ProtuStrankaListFormated>
  <DomainObject.Predmet.ProtuStrankaListFormatedOIB>
    <izvorni_sadrzaj>
      <item>H.M. MONTAŽA d.o.o. za građevinarstvo, inženjering i trgovinu, OIB 29966667599</item>
    </izvorni_sadrzaj>
    <derivirana_varijabla naziv="DomainObject.Predmet.ProtuStrankaListFormatedOIB_1">
      <item>H.M. MONTAŽA d.o.o. za građevinarstvo, inženjering i trgovinu, OIB 29966667599</item>
    </derivirana_varijabla>
  </DomainObject.Predmet.ProtuStrankaListFormatedOIB>
  <DomainObject.Predmet.ProtuStrankaListFormatedWithAdress>
    <izvorni_sadrzaj>
      <item>H.M. MONTAŽA d.o.o. za građevinarstvo, inženjering i trgovinu, ILICA 106, 10000 Zagreb</item>
    </izvorni_sadrzaj>
    <derivirana_varijabla naziv="DomainObject.Predmet.ProtuStrankaListFormatedWithAdress_1">
      <item>H.M. MONTAŽA d.o.o. za građevinarstvo, inženjering i trgovinu, ILICA 106, 10000 Zagreb</item>
    </derivirana_varijabla>
  </DomainObject.Predmet.ProtuStrankaListFormatedWithAdress>
  <DomainObject.Predmet.ProtuStrankaListFormatedWithAdressOIB>
    <izvorni_sadrzaj>
      <item>H.M. MONTAŽA d.o.o. za građevinarstvo, inženjering i trgovinu, OIB 29966667599, ILICA 106, 10000 Zagreb</item>
    </izvorni_sadrzaj>
    <derivirana_varijabla naziv="DomainObject.Predmet.ProtuStrankaListFormatedWithAdressOIB_1">
      <item>H.M. MONTAŽA d.o.o. za građevinarstvo, inženjering i trgovinu, OIB 29966667599, ILICA 106, 10000 Zagreb</item>
    </derivirana_varijabla>
  </DomainObject.Predmet.ProtuStrankaListFormatedWithAdressOIB>
  <DomainObject.Predmet.ProtuStrankaListNazivFormated>
    <izvorni_sadrzaj>
      <item>H.M. MONTAŽA d.o.o. za građevinarstvo, inženjering i trgovinu</item>
    </izvorni_sadrzaj>
    <derivirana_varijabla naziv="DomainObject.Predmet.ProtuStrankaListNazivFormated_1">
      <item>H.M. MONTAŽA d.o.o. za građevinarstvo, inženjering i trgovinu</item>
    </derivirana_varijabla>
  </DomainObject.Predmet.ProtuStrankaListNazivFormated>
  <DomainObject.Predmet.ProtuStrankaListNazivFormatedOIB>
    <izvorni_sadrzaj>
      <item>H.M. MONTAŽA d.o.o. za građevinarstvo, inženjering i trgovinu, OIB 29966667599</item>
    </izvorni_sadrzaj>
    <derivirana_varijabla naziv="DomainObject.Predmet.ProtuStrankaListNazivFormatedOIB_1">
      <item>H.M. MONTAŽA d.o.o. za građevinarstvo, inženjering i trgovinu, OIB 29966667599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Hypo Alpe Adria bank d.d.</item>
      <item>Josip Hanzec</item>
      <item>SLIVAR</item>
      <item>TADMUR TRGOVINA d.o.o.</item>
      <item>MACAN I MRAČIĆ d.o.o.odvjetničko društvo</item>
      <item>Davor Bišćan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Hypo Alpe Adria bank d.d.</item>
      <item>Josip Hanzec</item>
      <item>SLIVAR</item>
      <item>TADMUR TRGOVINA d.o.o.</item>
      <item>MACAN I MRAČIĆ d.o.o.odvjetničko društvo</item>
      <item>Davor Bišćan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ZAGREB</item>
      <item>Hypo Alpe Adria bank d.d., OIB 14036333877</item>
      <item>Josip Hanzec</item>
      <item>SLIVAR</item>
      <item>TADMUR TRGOVINA d.o.o.</item>
      <item>MACAN I MRAČIĆ d.o.o.odvjetničko društvo</item>
      <item>Davor Bišćan, OIB 99116868296</item>
    </izvorni_sadrzaj>
    <derivirana_varijabla naziv="DomainObject.Predmet.OstaliListFormatedOIB_1">
      <item>ŽUPANIJSKO DRŽAVNO ODVJETNIŠTVO U ZAGREBU punomoćnik sudionika u postupku REPUBLIKA HRVATSKA, MINISTARSTVO FINANCIJA, POREZNA UPRAVA, PODRUČNI URED ZAGREB</item>
      <item>Hypo Alpe Adria bank d.d., OIB 14036333877</item>
      <item>Josip Hanzec</item>
      <item>SLIVAR</item>
      <item>TADMUR TRGOVINA d.o.o.</item>
      <item>MACAN I MRAČIĆ d.o.o.odvjetničko društvo</item>
      <item>Davor Bišćan, OIB 99116868296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ZAGREB</item>
      <item>Hypo Alpe Adria bank d.d., Slavonska avenija 6, 10000 Zagreb</item>
      <item>Josip Hanzec, Dobriše Cesarića 21, 10000 Zagreb</item>
      <item>SLIVAR, Mihovljan 229, 49252 Mihovljan</item>
      <item>TADMUR TRGOVINA d.o.o., Vladimira Ruždjaka 16, 10430 Samobor</item>
      <item>MACAN I MRAČIĆ d.o.o.odvjetničko društvo</item>
      <item>Davor Bišćan, Jurišićeva 10,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ZAGREB</item>
      <item>Hypo Alpe Adria bank d.d., Slavonska avenija 6, 10000 Zagreb</item>
      <item>Josip Hanzec, Dobriše Cesarića 21, 10000 Zagreb</item>
      <item>SLIVAR, Mihovljan 229, 49252 Mihovljan</item>
      <item>TADMUR TRGOVINA d.o.o., Vladimira Ruždjaka 16, 10430 Samobor</item>
      <item>MACAN I MRAČIĆ d.o.o.odvjetničko društvo</item>
      <item>Davor Bišćan, Jurišićeva 10,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ZAGREB</item>
      <item>Hypo Alpe Adria bank d.d., OIB 14036333877, Slavonska avenija 6, 10000 Zagreb</item>
      <item>Josip Hanzec, Dobriše Cesarića 21, 10000 Zagreb</item>
      <item>SLIVAR, Mihovljan 229, 49252 Mihovljan</item>
      <item>TADMUR TRGOVINA d.o.o., Vladimira Ruždjaka 16, 10430 Samobor</item>
      <item>MACAN I MRAČIĆ d.o.o.odvjetničko društvo</item>
      <item>Davor Bišćan, OIB 99116868296, Jurišićeva 10,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ZAGREB</item>
      <item>Hypo Alpe Adria bank d.d., OIB 14036333877, Slavonska avenija 6, 10000 Zagreb</item>
      <item>Josip Hanzec, Dobriše Cesarića 21, 10000 Zagreb</item>
      <item>SLIVAR, Mihovljan 229, 49252 Mihovljan</item>
      <item>TADMUR TRGOVINA d.o.o., Vladimira Ruždjaka 16, 10430 Samobor</item>
      <item>MACAN I MRAČIĆ d.o.o.odvjetničko društvo</item>
      <item>Davor Bišćan, OIB 99116868296, Jurišićeva 10, 10000 Zagreb</item>
    </derivirana_varijabla>
  </DomainObject.Predmet.OstaliListFormatedWithAdressOIB>
  <DomainObject.Predmet.OstaliListNazivFormated>
    <izvorni_sadrzaj>
      <item>ŽUPANIJSKO DRŽAVNO ODVJETNIŠTVO U ZAGREBU</item>
      <item>Hypo Alpe Adria bank d.d.</item>
      <item>Josip Hanzec</item>
      <item>SLIVAR</item>
      <item>TADMUR TRGOVINA d.o.o.</item>
      <item>MACAN I MRAČIĆ d.o.o.odvjetničko društvo</item>
      <item>Davor Bišćan</item>
    </izvorni_sadrzaj>
    <derivirana_varijabla naziv="DomainObject.Predmet.OstaliListNazivFormated_1">
      <item>ŽUPANIJSKO DRŽAVNO ODVJETNIŠTVO U ZAGREBU</item>
      <item>Hypo Alpe Adria bank d.d.</item>
      <item>Josip Hanzec</item>
      <item>SLIVAR</item>
      <item>TADMUR TRGOVINA d.o.o.</item>
      <item>MACAN I MRAČIĆ d.o.o.odvjetničko društvo</item>
      <item>Davor Bišćan</item>
    </derivirana_varijabla>
  </DomainObject.Predmet.OstaliListNazivFormated>
  <DomainObject.Predmet.OstaliListNazivFormatedOIB>
    <izvorni_sadrzaj>
      <item>ŽUPANIJSKO DRŽAVNO ODVJETNIŠTVO U ZAGREBU</item>
      <item>Hypo Alpe Adria bank d.d., OIB 14036333877</item>
      <item>Josip Hanzec</item>
      <item>SLIVAR</item>
      <item>TADMUR TRGOVINA d.o.o.</item>
      <item>MACAN I MRAČIĆ d.o.o.odvjetničko društvo</item>
      <item>Davor Bišćan, OIB 99116868296</item>
    </izvorni_sadrzaj>
    <derivirana_varijabla naziv="DomainObject.Predmet.OstaliListNazivFormatedOIB_1">
      <item>ŽUPANIJSKO DRŽAVNO ODVJETNIŠTVO U ZAGREBU</item>
      <item>Hypo Alpe Adria bank d.d., OIB 14036333877</item>
      <item>Josip Hanzec</item>
      <item>SLIVAR</item>
      <item>TADMUR TRGOVINA d.o.o.</item>
      <item>MACAN I MRAČIĆ d.o.o.odvjetničko društvo</item>
      <item>Davor Bišćan, OIB 99116868296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H.M. MONTAŽA d.o.o. za građevinarstvo, inženjering i trgovinu</izvorni_sadrzaj>
    <derivirana_varijabla naziv="DomainObject.Predmet.ProtustrankaIDrugi_1">H.M. MONTAŽA d.o.o. za građevinarstvo, inženjering i trgovinu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H.M. MONTAŽA d.o.o. za građevinarstvo, inženjering i trgovinu, OIB 29966667599, ILICA 106, 10000 Zagreb</izvorni_sadrzaj>
    <derivirana_varijabla naziv="DomainObject.Predmet.ProtustrankaIDrugiAdressOIB_1">H.M. MONTAŽA d.o.o. za građevinarstvo, inženjering i trgovinu, OIB 29966667599, ILICA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H.M. MONTAŽA d.o.o. za građevinarstvo, inženjering i trgovinu</item>
      <item>ŽUPANIJSKO DRŽAVNO ODVJETNIŠTVO U ZAGREBU</item>
      <item>REPUBLIKA HRVATSKA, MINISTARSTVO FINANCIJA, POREZNA UPRAVA, PODRUČNI URED ZAGREB</item>
      <item>Hypo Alpe Adria bank d.d.</item>
      <item>Josip Hanzec</item>
      <item>SLIVAR</item>
      <item>TADMUR TRGOVINA d.o.o.</item>
      <item>MACAN I MRAČIĆ d.o.o.odvjetničko društvo</item>
      <item>Davor Bišćan</item>
    </izvorni_sadrzaj>
    <derivirana_varijabla naziv="DomainObject.Predmet.SudioniciListNaziv_1">
      <item>H.M. MONTAŽA d.o.o. za građevinarstvo, inženjering i trgovinu</item>
      <item>ŽUPANIJSKO DRŽAVNO ODVJETNIŠTVO U ZAGREBU</item>
      <item>REPUBLIKA HRVATSKA, MINISTARSTVO FINANCIJA, POREZNA UPRAVA, PODRUČNI URED ZAGREB</item>
      <item>Hypo Alpe Adria bank d.d.</item>
      <item>Josip Hanzec</item>
      <item>SLIVAR</item>
      <item>TADMUR TRGOVINA d.o.o.</item>
      <item>MACAN I MRAČIĆ d.o.o.odvjetničko društvo</item>
      <item>Davor Bišćan</item>
    </derivirana_varijabla>
  </DomainObject.Predmet.SudioniciListNaziv>
  <DomainObject.Predmet.SudioniciListAdressOIB>
    <izvorni_sadrzaj>
      <item>H.M. MONTAŽA d.o.o. za građevinarstvo, inženjering i trgovinu, OIB 29966667599, ILICA 106,10000 Zagreb</item>
      <item>ŽUPANIJSKO DRŽAVNO ODVJETNIŠTVO U ZAGREBU</item>
      <item>REPUBLIKA HRVATSKA, MINISTARSTVO FINANCIJA, POREZNA UPRAVA, PODRUČNI URED ZAGREB, OIB 18683136487</item>
      <item>Hypo Alpe Adria bank d.d., OIB 14036333877, Slavonska avenija 6,10000 Zagreb</item>
      <item>Josip Hanzec, Dobriše Cesarića 21,10000 Zagreb</item>
      <item>SLIVAR, Mihovljan 229,49252 Mihovljan</item>
      <item>TADMUR TRGOVINA d.o.o., Vladimira Ruždjaka 16,10430 Samobor</item>
      <item>MACAN I MRAČIĆ d.o.o.odvjetničko društvo</item>
      <item>Davor Bišćan, OIB 99116868296, Jurišićeva 10,10000 Zagreb</item>
    </izvorni_sadrzaj>
    <derivirana_varijabla naziv="DomainObject.Predmet.SudioniciListAdressOIB_1">
      <item>H.M. MONTAŽA d.o.o. za građevinarstvo, inženjering i trgovinu, OIB 29966667599, ILICA 106,10000 Zagreb</item>
      <item>ŽUPANIJSKO DRŽAVNO ODVJETNIŠTVO U ZAGREBU</item>
      <item>REPUBLIKA HRVATSKA, MINISTARSTVO FINANCIJA, POREZNA UPRAVA, PODRUČNI URED ZAGREB, OIB 18683136487</item>
      <item>Hypo Alpe Adria bank d.d., OIB 14036333877, Slavonska avenija 6,10000 Zagreb</item>
      <item>Josip Hanzec, Dobriše Cesarića 21,10000 Zagreb</item>
      <item>SLIVAR, Mihovljan 229,49252 Mihovljan</item>
      <item>TADMUR TRGOVINA d.o.o., Vladimira Ruždjaka 16,10430 Samobor</item>
      <item>MACAN I MRAČIĆ d.o.o.odvjetničko društvo</item>
      <item>Davor Bišćan, OIB 99116868296, Jurišićeva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29966667599</item>
      <item>, OIB null</item>
      <item>, OIB 18683136487</item>
      <item>, OIB 14036333877</item>
      <item>, OIB null</item>
      <item>, OIB null</item>
      <item>, OIB null</item>
      <item>, OIB null</item>
      <item>, OIB 99116868296</item>
    </izvorni_sadrzaj>
    <derivirana_varijabla naziv="DomainObject.Predmet.SudioniciListNazivOIB_1">
      <item>, OIB 29966667599</item>
      <item>, OIB null</item>
      <item>, OIB 18683136487</item>
      <item>, OIB 14036333877</item>
      <item>, OIB null</item>
      <item>, OIB null</item>
      <item>, OIB null</item>
      <item>, OIB null</item>
      <item>, OIB 99116868296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290</properties:Words>
  <properties:Characters>1534</properties:Characters>
  <properties:Lines>44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2017-12-05T12:04:00Z</dcterms:created>
  <dc:creator>nribaric</dc:creator>
  <cp:lastModifiedBy>Ivana Stampf</cp:lastModifiedBy>
  <cp:lastPrinted>2017-12-05T12:05:00Z</cp:lastPrinted>
  <dcterms:modified xmlns:xsi="http://www.w3.org/2001/XMLSchema-instance" xsi:type="dcterms:W3CDTF">2017-12-05T12:05:00Z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