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58aa" w14:paraId="03958aa" w:rsidRDefault="00325662" w:rsidP="00325662" w:rsidR="00325662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325662" w:rsidP="00325662" w:rsidR="00325662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325662" w:rsidP="00325662" w:rsidR="00325662" w:rsidRPr="00A01367">
      <w:r w:rsidRPr="00A01367">
        <w:t xml:space="preserve"> TRGOVAČKI SUD U PAZINU</w:t>
      </w:r>
      <w:r w:rsidRPr="00CE1DD2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Posl.br.: 2 St-379</w:t>
      </w:r>
      <w:r w:rsidRPr="00A01367">
        <w:t>/1</w:t>
      </w:r>
      <w:r>
        <w:t>5</w:t>
      </w:r>
      <w:r w:rsidRPr="002A0115">
        <w:t>-</w:t>
      </w:r>
      <w:r>
        <w:t>20</w:t>
      </w:r>
    </w:p>
    <w:p w:rsidRDefault="00325662" w:rsidP="00325662" w:rsidR="00325662" w:rsidRPr="00A01367">
      <w:r w:rsidRPr="00A01367">
        <w:t xml:space="preserve">     52000 PAZIN, Dršćevka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 xml:space="preserve">          </w:t>
      </w:r>
    </w:p>
    <w:p w:rsidRDefault="00325662" w:rsidP="00325662" w:rsidR="00325662">
      <w:pPr>
        <w:jc w:val="both"/>
      </w:pPr>
    </w:p>
    <w:p w:rsidRDefault="00BB3C59" w:rsidP="00325662" w:rsidR="00BB3C59" w:rsidRPr="00A01367">
      <w:pPr>
        <w:jc w:val="both"/>
      </w:pPr>
    </w:p>
    <w:p w:rsidRDefault="00325662" w:rsidP="00325662" w:rsidR="00325662" w:rsidRPr="00A01367">
      <w:pPr>
        <w:jc w:val="center"/>
      </w:pPr>
      <w:r>
        <w:t xml:space="preserve"> U  I M E  </w:t>
      </w:r>
      <w:r w:rsidRPr="00A01367">
        <w:t xml:space="preserve">R E P U B L I K </w:t>
      </w:r>
      <w:r>
        <w:t>E  H R V A T S K E</w:t>
      </w:r>
    </w:p>
    <w:p w:rsidRDefault="00325662" w:rsidP="00325662" w:rsidR="00325662" w:rsidRPr="00A01367"/>
    <w:p w:rsidRDefault="00325662" w:rsidP="00325662" w:rsidR="00325662" w:rsidRPr="00A01367">
      <w:pPr>
        <w:jc w:val="center"/>
      </w:pPr>
      <w:r w:rsidRPr="00A01367">
        <w:t>R J E Š E NJ E</w:t>
      </w:r>
    </w:p>
    <w:p w:rsidRDefault="00325662" w:rsidP="00325662" w:rsidR="00325662" w:rsidRPr="00A01367"/>
    <w:p w:rsidRDefault="00325662" w:rsidP="00325662" w:rsidR="00325662" w:rsidRPr="00325662">
      <w:pPr>
        <w:widowControl w:val="false"/>
        <w:tabs>
          <w:tab w:pos="0" w:val="left"/>
        </w:tabs>
        <w:autoSpaceDE w:val="false"/>
        <w:autoSpaceDN w:val="false"/>
        <w:adjustRightInd w:val="false"/>
        <w:spacing w:before="56"/>
        <w:jc w:val="both"/>
      </w:pPr>
      <w:r w:rsidRPr="00325662">
        <w:tab/>
        <w:t xml:space="preserve">Trgovački sud u Pazinu, po stečajnoj sutkinji Adrijani Labinjan Skok, u skraćenom stečajnom postupku nad pravnom osobom PACIFIK TRADE d. o. o. Pula, Premanturska cestA 232, OIB 05085555223, MBS 040082829, dana </w:t>
      </w:r>
      <w:r>
        <w:t>1. prosinca</w:t>
      </w:r>
      <w:r w:rsidRPr="00325662">
        <w:t xml:space="preserve"> 2016. </w:t>
      </w:r>
    </w:p>
    <w:p w:rsidRDefault="00325662" w:rsidP="00325662" w:rsidR="00325662" w:rsidRPr="002A0115">
      <w:pPr>
        <w:jc w:val="both"/>
      </w:pPr>
    </w:p>
    <w:p w:rsidRDefault="00325662" w:rsidP="00325662" w:rsidR="00325662" w:rsidRPr="002A0115">
      <w:pPr>
        <w:ind w:firstLine="708"/>
      </w:pPr>
      <w:r w:rsidRPr="002A0115">
        <w:tab/>
      </w:r>
      <w:r w:rsidRPr="002A0115">
        <w:tab/>
      </w:r>
      <w:r w:rsidRPr="002A0115">
        <w:tab/>
      </w:r>
      <w:r w:rsidRPr="002A0115">
        <w:tab/>
        <w:t xml:space="preserve">     r i j e š i o   j e</w:t>
      </w:r>
    </w:p>
    <w:p w:rsidRDefault="00325662" w:rsidP="00325662" w:rsidR="00325662">
      <w:pPr>
        <w:jc w:val="both"/>
      </w:pPr>
    </w:p>
    <w:p w:rsidRDefault="00325662" w:rsidP="00325662" w:rsidR="00325662" w:rsidRPr="002A0115">
      <w:pPr>
        <w:ind w:firstLine="708"/>
        <w:jc w:val="both"/>
      </w:pPr>
      <w:r w:rsidRPr="00CF72AC">
        <w:t>Obustavlja se provedba skraćenog stečajnog postupka nad pravnom osobom</w:t>
      </w:r>
      <w:r>
        <w:t xml:space="preserve"> </w:t>
      </w:r>
      <w:r w:rsidRPr="00325662">
        <w:t>PACIFIK TRADE d. o. o. Pula, Premanturska cestA 232, OIB 05085555223, MBS 040082829</w:t>
      </w:r>
      <w:r>
        <w:t>.</w:t>
      </w:r>
    </w:p>
    <w:p w:rsidRDefault="00325662" w:rsidP="00325662" w:rsidR="00325662" w:rsidRPr="002A0115">
      <w:pPr>
        <w:jc w:val="both"/>
      </w:pPr>
    </w:p>
    <w:p w:rsidRDefault="00325662" w:rsidP="00325662" w:rsidR="00325662" w:rsidRPr="002A0115">
      <w:pPr>
        <w:jc w:val="center"/>
      </w:pPr>
      <w:r w:rsidRPr="002A0115">
        <w:t>Obrazloženje</w:t>
      </w:r>
    </w:p>
    <w:p w:rsidRDefault="00325662" w:rsidP="00325662" w:rsidR="00325662" w:rsidRPr="002A0115"/>
    <w:p w:rsidRDefault="00325662" w:rsidP="00325662" w:rsidR="00325662" w:rsidRPr="002A0115">
      <w:pPr>
        <w:jc w:val="both"/>
      </w:pPr>
      <w:r w:rsidRPr="002A0115">
        <w:tab/>
        <w:t xml:space="preserve">Iz Potvrde FINA-e od </w:t>
      </w:r>
      <w:r>
        <w:t>25.11</w:t>
      </w:r>
      <w:r w:rsidRPr="002A0115">
        <w:t xml:space="preserve">.2016. proizlazi da na dan </w:t>
      </w:r>
      <w:r>
        <w:t>25. studenog</w:t>
      </w:r>
      <w:r w:rsidRPr="002A0115">
        <w:t xml:space="preserve"> 2016. u Očevidniku redoslijeda osnova za plaćanje društvo </w:t>
      </w:r>
      <w:r w:rsidRPr="00325662">
        <w:t>PACIFIK TRADE d. o. o. Pula, Premanturska cestA 232, OIB 05085555223, MBS 040082829</w:t>
      </w:r>
      <w:r w:rsidRPr="002A0115">
        <w:t xml:space="preserve">, nema neizvršenih osnova za plaćanje odnosno da je deblokiran, te je </w:t>
      </w:r>
      <w:r>
        <w:t>adekvatnom primjenom</w:t>
      </w:r>
      <w:r w:rsidRPr="002A0115">
        <w:t xml:space="preserve"> odredb</w:t>
      </w:r>
      <w:r>
        <w:t>e</w:t>
      </w:r>
      <w:r w:rsidRPr="002A0115">
        <w:t xml:space="preserve"> čl. 128. st. 9. Stečajnog zakona (NN 71/15) valjalo obustaviti postupak.</w:t>
      </w:r>
    </w:p>
    <w:p w:rsidRDefault="00325662" w:rsidP="00325662" w:rsidR="00325662">
      <w:pPr>
        <w:jc w:val="both"/>
      </w:pPr>
    </w:p>
    <w:p w:rsidRDefault="00325662" w:rsidP="00325662" w:rsidR="00325662" w:rsidRPr="002A0115">
      <w:pPr>
        <w:jc w:val="both"/>
      </w:pPr>
    </w:p>
    <w:p w:rsidRDefault="00325662" w:rsidP="00325662" w:rsidR="00325662" w:rsidRPr="002A0115">
      <w:pPr>
        <w:jc w:val="center"/>
      </w:pPr>
      <w:r>
        <w:t>U Pazinu</w:t>
      </w:r>
      <w:r w:rsidRPr="002A0115">
        <w:t xml:space="preserve"> </w:t>
      </w:r>
      <w:r>
        <w:t>1. prosinca</w:t>
      </w:r>
      <w:r w:rsidRPr="002A0115">
        <w:t xml:space="preserve"> 2016.</w:t>
      </w:r>
    </w:p>
    <w:p w:rsidRDefault="00325662" w:rsidP="00325662" w:rsidR="00325662" w:rsidRPr="002A0115">
      <w:pPr>
        <w:jc w:val="center"/>
      </w:pPr>
      <w:r w:rsidRPr="002A0115">
        <w:t xml:space="preserve">  </w:t>
      </w:r>
    </w:p>
    <w:p w:rsidRDefault="00325662" w:rsidP="00325662" w:rsidR="00325662" w:rsidRPr="00A01367">
      <w:pPr>
        <w:jc w:val="center"/>
      </w:pPr>
      <w:r w:rsidRPr="002A0115">
        <w:t xml:space="preserve">                                           </w:t>
      </w:r>
      <w:r>
        <w:t xml:space="preserve">                  </w:t>
      </w:r>
      <w:r>
        <w:tab/>
        <w:t xml:space="preserve"> </w:t>
      </w:r>
      <w:r>
        <w:tab/>
        <w:t xml:space="preserve">  </w:t>
      </w:r>
      <w:r>
        <w:tab/>
        <w:t>Stečajna sutkinja</w:t>
      </w:r>
    </w:p>
    <w:p w:rsidRDefault="00325662" w:rsidP="00325662" w:rsidR="00325662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325662" w:rsidP="00325662" w:rsidR="00325662" w:rsidRPr="00A01367">
      <w:pPr>
        <w:jc w:val="both"/>
      </w:pPr>
    </w:p>
    <w:p w:rsidRDefault="00325662" w:rsidP="00325662" w:rsidR="00325662" w:rsidRPr="00A01367">
      <w:pPr>
        <w:jc w:val="both"/>
      </w:pPr>
    </w:p>
    <w:p w:rsidRDefault="00325662" w:rsidP="00325662" w:rsidR="00325662" w:rsidRPr="00A01367">
      <w:r w:rsidRPr="00A01367">
        <w:t>UPUTA O PRAVNOM LIJEKU:</w:t>
      </w:r>
    </w:p>
    <w:p w:rsidRDefault="00325662" w:rsidP="00325662" w:rsidR="00325662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325662" w:rsidP="00325662" w:rsidR="00325662" w:rsidRPr="00A01367">
      <w:pPr>
        <w:ind w:firstLine="720"/>
        <w:jc w:val="both"/>
      </w:pPr>
      <w:r w:rsidRPr="00A01367">
        <w:t xml:space="preserve">Žalba se podnosi putem ovoga suda u </w:t>
      </w:r>
      <w:r>
        <w:t>tri primjerka</w:t>
      </w:r>
      <w:r w:rsidRPr="00A01367">
        <w:t>, a o žalbi odlučuje Visoki trgovački sud Republike Hrvatske.</w:t>
      </w:r>
    </w:p>
    <w:p w:rsidRDefault="00325662" w:rsidP="00325662" w:rsidR="00325662" w:rsidRPr="00A01367">
      <w:pPr>
        <w:jc w:val="both"/>
      </w:pPr>
    </w:p>
    <w:p w:rsidRDefault="00325662" w:rsidP="00325662" w:rsidR="00325662">
      <w:pPr>
        <w:jc w:val="both"/>
      </w:pPr>
      <w:r w:rsidRPr="00A01367">
        <w:t>DNA:</w:t>
      </w:r>
    </w:p>
    <w:p w:rsidRDefault="00325662" w:rsidP="00325662" w:rsidR="00325662" w:rsidRPr="00A01367">
      <w:pPr>
        <w:jc w:val="both"/>
      </w:pPr>
      <w:r w:rsidRPr="00A01367">
        <w:t xml:space="preserve">- FINA, Podružnica Pula, Pula, Giardini 5 </w:t>
      </w:r>
    </w:p>
    <w:p w:rsidRDefault="00325662" w:rsidP="00325662" w:rsidR="00325662" w:rsidRPr="00A01367">
      <w:r w:rsidRPr="00A01367">
        <w:t xml:space="preserve">- </w:t>
      </w:r>
      <w:r w:rsidRPr="00325662">
        <w:t>PACIFIK TRADE d. o. o.</w:t>
      </w:r>
      <w:r>
        <w:t>,</w:t>
      </w:r>
      <w:r w:rsidRPr="00325662">
        <w:t xml:space="preserve"> Pula, Premanturska cestA 232</w:t>
      </w:r>
      <w:r>
        <w:t xml:space="preserve"> </w:t>
      </w:r>
    </w:p>
    <w:p w:rsidRDefault="00325662" w:rsidP="00325662" w:rsidR="00325662">
      <w:r w:rsidRPr="00A01367">
        <w:t>- mrežna stranica e-Oglasna ploča suda (8 dana)</w:t>
      </w:r>
    </w:p>
    <w:p w:rsidRDefault="00325662" w:rsidP="00325662" w:rsidR="00325662"/>
    <w:p w:rsidRDefault="00325662" w:rsidP="00325662" w:rsidR="00325662"/>
    <w:p w:rsidRDefault="00325662" w:rsidP="00325662" w:rsidR="00325662"/>
    <w:p w:rsidRDefault="00AA69BC" w:rsidR="00500701"/>
    <w:sectPr w:rsidSect="00381118" w:rsidR="00500701">
      <w:headerReference w:type="default" r:id="rId9"/>
      <w:pgSz w:h="16838" w:w="11906"/>
      <w:pgMar w:gutter="0" w:footer="708" w:header="708" w:left="1417" w:bottom="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9BC" w:rsidR="00000000">
      <w:r>
        <w:separator/>
      </w:r>
    </w:p>
  </w:endnote>
  <w:endnote w:id="0" w:type="continuationSeparator">
    <w:p w:rsidRDefault="00AA69B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9BC" w:rsidR="00000000">
      <w:r>
        <w:separator/>
      </w:r>
    </w:p>
  </w:footnote>
  <w:footnote w:id="0" w:type="continuationSeparator">
    <w:p w:rsidRDefault="00AA69B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B3C59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AA69B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662"/>
    <w:rsid w:val="00325662"/>
    <w:rsid w:val="00554328"/>
    <w:rsid w:val="00985388"/>
    <w:rsid w:val="00AA69BC"/>
    <w:rsid w:val="00BB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566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5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566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56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566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6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9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9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9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9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566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5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566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56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566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6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9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9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9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9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PACIFIK TRADE  d.o.o. PULA</izvorni_sadrzaj>
    <derivirana_varijabla naziv="DomainObject.Predmet.ProtustrankaFormated_1">  PACIFIK TRADE  d.o.o. PULA</derivirana_varijabla>
  </DomainObject.Predmet.ProtustrankaFormated>
  <DomainObject.Predmet.ProtustrankaFormatedOIB>
    <izvorni_sadrzaj>  PACIFIK TRADE  d.o.o. PULA, OIB 05085555223</izvorni_sadrzaj>
    <derivirana_varijabla naziv="DomainObject.Predmet.ProtustrankaFormatedOIB_1">  PACIFIK TRADE  d.o.o. PULA, OIB 05085555223</derivirana_varijabla>
  </DomainObject.Predmet.ProtustrankaFormatedOIB>
  <DomainObject.Predmet.ProtustrankaFormatedWithAdress>
    <izvorni_sadrzaj> PACIFIK TRADE  d.o.o. PULA, Premanturska cesta 232, 52100 Pula</izvorni_sadrzaj>
    <derivirana_varijabla naziv="DomainObject.Predmet.ProtustrankaFormatedWithAdress_1"> PACIFIK TRADE  d.o.o. PULA, Premanturska cesta 232, 52100 Pula</derivirana_varijabla>
  </DomainObject.Predmet.ProtustrankaFormatedWithAdress>
  <DomainObject.Predmet.ProtustrankaFormatedWithAdressOIB>
    <izvorni_sadrzaj> PACIFIK TRADE  d.o.o. PULA, OIB 05085555223, Premanturska cesta 232, 52100 Pula</izvorni_sadrzaj>
    <derivirana_varijabla naziv="DomainObject.Predmet.ProtustrankaFormatedWithAdressOIB_1"> PACIFIK TRADE  d.o.o. PULA, OIB 05085555223, Premanturska cesta 232, 52100 Pula</derivirana_varijabla>
  </DomainObject.Predmet.ProtustrankaFormatedWithAdressOIB>
  <DomainObject.Predmet.ProtustrankaWithAdress>
    <izvorni_sadrzaj>PACIFIK TRADE  d.o.o. PULA Premanturska cesta 232, 52100 Pula</izvorni_sadrzaj>
    <derivirana_varijabla naziv="DomainObject.Predmet.ProtustrankaWithAdress_1">PACIFIK TRADE  d.o.o. PULA Premanturska cesta 232, 52100 Pula</derivirana_varijabla>
  </DomainObject.Predmet.ProtustrankaWithAdress>
  <DomainObject.Predmet.ProtustrankaWithAdressOIB>
    <izvorni_sadrzaj>PACIFIK TRADE  d.o.o. PULA, OIB 05085555223, Premanturska cesta 232, 52100 Pula</izvorni_sadrzaj>
    <derivirana_varijabla naziv="DomainObject.Predmet.ProtustrankaWithAdressOIB_1">PACIFIK TRADE  d.o.o. PULA, OIB 05085555223, Premanturska cesta 232, 52100 Pula</derivirana_varijabla>
  </DomainObject.Predmet.ProtustrankaWithAdressOIB>
  <DomainObject.Predmet.ProtustrankaNazivFormated>
    <izvorni_sadrzaj>PACIFIK TRADE  d.o.o. PULA</izvorni_sadrzaj>
    <derivirana_varijabla naziv="DomainObject.Predmet.ProtustrankaNazivFormated_1">PACIFIK TRADE  d.o.o. PULA</derivirana_varijabla>
  </DomainObject.Predmet.ProtustrankaNazivFormated>
  <DomainObject.Predmet.ProtustrankaNazivFormatedOIB>
    <izvorni_sadrzaj>PACIFIK TRADE  d.o.o. PULA, OIB 05085555223</izvorni_sadrzaj>
    <derivirana_varijabla naziv="DomainObject.Predmet.ProtustrankaNazivFormatedOIB_1">PACIFIK TRADE  d.o.o. PULA, OIB 05085555223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50659.82</izvorni_sadrzaj>
    <derivirana_varijabla naziv="DomainObject.Predmet.TrenutnaVrijednost_1">50659.82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PACIFIK TRADE  d.o.o. PULA</item>
    </izvorni_sadrzaj>
    <derivirana_varijabla naziv="DomainObject.Predmet.ProtuStrankaListFormated_1">
      <item>PACIFIK TRADE  d.o.o. PULA</item>
    </derivirana_varijabla>
  </DomainObject.Predmet.ProtuStrankaListFormated>
  <DomainObject.Predmet.ProtuStrankaListFormatedOIB>
    <izvorni_sadrzaj>
      <item>PACIFIK TRADE  d.o.o. PULA, OIB 05085555223</item>
    </izvorni_sadrzaj>
    <derivirana_varijabla naziv="DomainObject.Predmet.ProtuStrankaListFormatedOIB_1">
      <item>PACIFIK TRADE  d.o.o. PULA, OIB 05085555223</item>
    </derivirana_varijabla>
  </DomainObject.Predmet.ProtuStrankaListFormatedOIB>
  <DomainObject.Predmet.ProtuStrankaListFormatedWithAdress>
    <izvorni_sadrzaj>
      <item>PACIFIK TRADE  d.o.o. PULA, Premanturska cesta 232, 52100 Pula</item>
    </izvorni_sadrzaj>
    <derivirana_varijabla naziv="DomainObject.Predmet.ProtuStrankaListFormatedWithAdress_1">
      <item>PACIFIK TRADE  d.o.o. PULA, Premanturska cesta 232, 52100 Pula</item>
    </derivirana_varijabla>
  </DomainObject.Predmet.ProtuStrankaListFormatedWithAdress>
  <DomainObject.Predmet.ProtuStrankaListFormatedWithAdressOIB>
    <izvorni_sadrzaj>
      <item>PACIFIK TRADE  d.o.o. PULA, OIB 05085555223, Premanturska cesta 232, 52100 Pula</item>
    </izvorni_sadrzaj>
    <derivirana_varijabla naziv="DomainObject.Predmet.ProtuStrankaListFormatedWithAdressOIB_1">
      <item>PACIFIK TRADE  d.o.o. PULA, OIB 05085555223, Premanturska cesta 232, 52100 Pula</item>
    </derivirana_varijabla>
  </DomainObject.Predmet.ProtuStrankaListFormatedWithAdressOIB>
  <DomainObject.Predmet.ProtuStrankaListNazivFormated>
    <izvorni_sadrzaj>
      <item>PACIFIK TRADE  d.o.o. PULA</item>
    </izvorni_sadrzaj>
    <derivirana_varijabla naziv="DomainObject.Predmet.ProtuStrankaListNazivFormated_1">
      <item>PACIFIK TRADE  d.o.o. PULA</item>
    </derivirana_varijabla>
  </DomainObject.Predmet.ProtuStrankaListNazivFormated>
  <DomainObject.Predmet.ProtuStrankaListNazivFormatedOIB>
    <izvorni_sadrzaj>
      <item>PACIFIK TRADE  d.o.o. PULA, OIB 05085555223</item>
    </izvorni_sadrzaj>
    <derivirana_varijabla naziv="DomainObject.Predmet.ProtuStrankaListNazivFormatedOIB_1">
      <item>PACIFIK TRADE  d.o.o. PULA, OIB 05085555223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PACIFIK TRADE  d.o.o. PULA</izvorni_sadrzaj>
    <derivirana_varijabla naziv="DomainObject.Predmet.ProtustrankaIDrugi_1">PACIFIK TRADE 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PACIFIK TRADE  d.o.o. PULA, OIB 05085555223, Premanturska cesta 232, 52100 Pula</izvorni_sadrzaj>
    <derivirana_varijabla naziv="DomainObject.Predmet.ProtustrankaIDrugiAdressOIB_1">PACIFIK TRADE  d.o.o. PULA, OIB 05085555223, Premanturska cesta 232,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PACIFIK TRADE  d.o.o. PULA</item>
    </izvorni_sadrzaj>
    <derivirana_varijabla naziv="DomainObject.Predmet.SudioniciListNaziv_1">
      <item>FINANCIJSKA AGENCIJA, RC RIJEKA, PODRUŽNICA PULA, PULA</item>
      <item>PACIFIK TRADE 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PACIFIK TRADE  d.o.o. PULA, OIB 05085555223, Premanturska cesta 232,52100 Pula</item>
    </izvorni_sadrzaj>
    <derivirana_varijabla naziv="DomainObject.Predmet.SudioniciListAdressOIB_1">
      <item>FINANCIJSKA AGENCIJA, RC RIJEKA, PODRUŽNICA PULA, PULA, OIB 85821130368, GIARDINI 5,52100 Pula</item>
      <item>PACIFIK TRADE  d.o.o. PULA, OIB 05085555223, Premanturska cesta 232,52100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05085555223</item>
    </izvorni_sadrzaj>
    <derivirana_varijabla naziv="DomainObject.Predmet.SudioniciListNazivOIB_1">
      <item>, OIB 85821130368</item>
      <item>, OIB 05085555223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1295</properties:Characters>
  <properties:Lines>48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2016-12-01T08:36:00Z</dcterms:created>
  <dc:creator>Jasmina Matika</dc:creator>
  <cp:lastModifiedBy>Jasmina Matika</cp:lastModifiedBy>
  <dcterms:modified xmlns:xsi="http://www.w3.org/2001/XMLSchema-instance" xsi:type="dcterms:W3CDTF">2016-12-01T08:45:00Z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