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e857a" w14:paraId="f8e857a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242064">
      <w:r>
        <w:t xml:space="preserve">35000 Slavonski Brod                                                           </w:t>
      </w:r>
      <w:r w:rsidR="00242064">
        <w:t xml:space="preserve">                </w:t>
      </w:r>
      <w:r>
        <w:t xml:space="preserve">Broj: </w:t>
      </w:r>
      <w:r w:rsidR="00242064">
        <w:t>1/</w:t>
      </w:r>
      <w:r>
        <w:t>St-</w:t>
      </w:r>
      <w:r w:rsidR="001B0EF1">
        <w:t>157</w:t>
      </w:r>
      <w:r w:rsidR="00AB35B6">
        <w:t>8</w:t>
      </w:r>
      <w:r w:rsidR="00242064">
        <w:t>/2017-3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</w:t>
      </w:r>
      <w:r w:rsidR="001B0EF1">
        <w:t>sutkinji</w:t>
      </w:r>
      <w:r w:rsidR="00443F69">
        <w:t xml:space="preserve">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17076B">
        <w:t>Osijek</w:t>
      </w:r>
      <w:r w:rsidR="00AF6623">
        <w:t>,</w:t>
      </w:r>
      <w:r w:rsidR="00AB35B6">
        <w:t xml:space="preserve"> Podružnica Slavonski Brod,</w:t>
      </w:r>
      <w:r w:rsidR="004A0D7B">
        <w:t xml:space="preserve"> za </w:t>
      </w:r>
      <w:r w:rsidR="001B0EF1">
        <w:t>provedbu</w:t>
      </w:r>
      <w:r w:rsidR="004A0D7B">
        <w:t xml:space="preserve"> skraćenog</w:t>
      </w:r>
      <w:r w:rsidR="00637D8D">
        <w:t>a</w:t>
      </w:r>
      <w:r w:rsidR="004A0D7B">
        <w:t xml:space="preserve"> stečajnog</w:t>
      </w:r>
      <w:r w:rsidR="00637D8D">
        <w:t>a</w:t>
      </w:r>
      <w:r w:rsidR="00FC6829">
        <w:t xml:space="preserve"> postupka </w:t>
      </w:r>
      <w:r w:rsidR="004A0D7B">
        <w:t xml:space="preserve">nad dužnikom </w:t>
      </w:r>
      <w:r w:rsidR="00AB35B6">
        <w:rPr>
          <w:b/>
        </w:rPr>
        <w:t>BELLUM j.d.o.o. za proizvodnju, trgovinu i usluge, OIB 86143088281, Ulica I Industrijski odvojak 5, Nova Gradiška</w:t>
      </w:r>
      <w:r w:rsidR="00602D55">
        <w:t>,</w:t>
      </w:r>
      <w:r w:rsidR="009D3170">
        <w:t xml:space="preserve">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71/15)</w:t>
      </w:r>
      <w:r w:rsidR="00907BE4">
        <w:t xml:space="preserve">, dana </w:t>
      </w:r>
      <w:r w:rsidR="001B0EF1">
        <w:t>2</w:t>
      </w:r>
      <w:r w:rsidR="00AB35B6">
        <w:t>1</w:t>
      </w:r>
      <w:r w:rsidR="00242064">
        <w:t>.studenog</w:t>
      </w:r>
      <w:r w:rsidR="00637D8D">
        <w:t xml:space="preserve"> 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FC6829">
        <w:rPr>
          <w:bCs/>
        </w:rPr>
        <w:t xml:space="preserve">dužnika </w:t>
      </w:r>
      <w:r w:rsidR="00CC20B3">
        <w:rPr>
          <w:b/>
        </w:rPr>
        <w:t>BELLUM j.d.o.o. za proizvodnju, trgovinu i usluge, OIB 86143088281, Ulica I Industrijski odvojak 5, Nova Gradiška</w:t>
      </w:r>
      <w:r w:rsidR="00602D55">
        <w:t>,</w:t>
      </w:r>
      <w:r w:rsidR="00513B17">
        <w:t xml:space="preserve"> </w:t>
      </w:r>
      <w:r>
        <w:t xml:space="preserve">iznosi </w:t>
      </w:r>
      <w:r w:rsidR="00CC20B3">
        <w:rPr>
          <w:b/>
        </w:rPr>
        <w:t>18.160,18</w:t>
      </w:r>
      <w:r w:rsidRPr="001B0EF1">
        <w:rPr>
          <w:b/>
        </w:rPr>
        <w:t xml:space="preserve"> kn</w:t>
      </w:r>
      <w:r>
        <w:t>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63493C">
        <w:t>osoba ovlaštena</w:t>
      </w:r>
      <w:r w:rsidR="00637D8D">
        <w:t xml:space="preserve"> za zastupanje</w:t>
      </w:r>
      <w:r w:rsidR="009D3170">
        <w:t xml:space="preserve"> </w:t>
      </w:r>
      <w:r w:rsidR="00CC20B3">
        <w:rPr>
          <w:b/>
        </w:rPr>
        <w:t xml:space="preserve">DAVOR KULAŠ, OIB 06682045230, Nova Gradiška, Naselje </w:t>
      </w:r>
      <w:proofErr w:type="spellStart"/>
      <w:r w:rsidR="00CC20B3">
        <w:rPr>
          <w:b/>
        </w:rPr>
        <w:t>Urije</w:t>
      </w:r>
      <w:proofErr w:type="spellEnd"/>
      <w:r w:rsidR="00CC20B3">
        <w:rPr>
          <w:b/>
        </w:rPr>
        <w:t xml:space="preserve"> 8/1</w:t>
      </w:r>
      <w:r w:rsidR="006D3CF6">
        <w:t>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602D55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CC20B3">
        <w:rPr>
          <w:b/>
        </w:rPr>
        <w:t>1578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637D8D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1B0EF1">
        <w:t>2</w:t>
      </w:r>
      <w:r w:rsidR="00CC20B3">
        <w:t>1</w:t>
      </w:r>
      <w:r w:rsidR="00242064">
        <w:t>.studenog</w:t>
      </w:r>
      <w:r w:rsidR="00637D8D">
        <w:t xml:space="preserve"> 2017</w:t>
      </w:r>
      <w:r>
        <w:t>.</w:t>
      </w:r>
      <w:r w:rsidR="0017076B">
        <w:t>g.</w:t>
      </w:r>
    </w:p>
    <w:p w:rsidRDefault="00CC20B3" w:rsidP="00F2165F" w:rsidR="00CC20B3">
      <w:pPr>
        <w:ind w:left="708"/>
        <w:jc w:val="center"/>
      </w:pPr>
    </w:p>
    <w:p w:rsidRDefault="001B0EF1" w:rsidP="001B0EF1" w:rsidR="008B0E56">
      <w:pPr>
        <w:ind w:firstLine="708" w:left="4956"/>
        <w:jc w:val="both"/>
        <w:rPr>
          <w:bCs/>
        </w:rPr>
      </w:pPr>
      <w:r>
        <w:t xml:space="preserve">     </w:t>
      </w:r>
      <w:r w:rsidR="008B0E56">
        <w:rPr>
          <w:bCs/>
        </w:rPr>
        <w:t xml:space="preserve">   </w:t>
      </w:r>
      <w:r>
        <w:rPr>
          <w:bCs/>
        </w:rPr>
        <w:t>STEČAJNA SUTKINJA</w:t>
      </w:r>
      <w:r w:rsidR="007B4891">
        <w:rPr>
          <w:bCs/>
        </w:rPr>
        <w:t>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047A8F" w:rsidP="00047A8F" w:rsidR="00047A8F">
      <w:r>
        <w:t>D</w:t>
      </w:r>
      <w:r w:rsidR="00242064">
        <w:t>ostaviti putem mrežne stanice e-Oglasna ploča suda</w:t>
      </w:r>
      <w:r w:rsidR="001B0EF1">
        <w:t>:</w:t>
      </w:r>
    </w:p>
    <w:p w:rsidRDefault="001B0EF1" w:rsidP="00047A8F" w:rsidR="001B0EF1">
      <w:r>
        <w:t>-predlagatelju</w:t>
      </w:r>
    </w:p>
    <w:p w:rsidRDefault="001B0EF1" w:rsidP="00047A8F" w:rsidR="001B0EF1">
      <w:r>
        <w:t>-dužniku</w:t>
      </w:r>
    </w:p>
    <w:sectPr w:rsidSect="00F2165F" w:rsidR="001B0EF1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0BAA" w:rsidR="00160BAA">
      <w:r>
        <w:separator/>
      </w:r>
    </w:p>
  </w:endnote>
  <w:endnote w:id="0" w:type="continuationSeparator">
    <w:p w:rsidRDefault="00160BAA" w:rsidR="00160B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0BAA" w:rsidR="00160BAA">
      <w:r>
        <w:separator/>
      </w:r>
    </w:p>
  </w:footnote>
  <w:footnote w:id="0" w:type="continuationSeparator">
    <w:p w:rsidRDefault="00160BAA" w:rsidR="00160B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20A6D"/>
    <w:rsid w:val="001317D3"/>
    <w:rsid w:val="001437B2"/>
    <w:rsid w:val="001609A5"/>
    <w:rsid w:val="00160BAA"/>
    <w:rsid w:val="00163246"/>
    <w:rsid w:val="001660D3"/>
    <w:rsid w:val="0017076B"/>
    <w:rsid w:val="00170D5E"/>
    <w:rsid w:val="00173F18"/>
    <w:rsid w:val="00177EC7"/>
    <w:rsid w:val="001862CE"/>
    <w:rsid w:val="00191A7A"/>
    <w:rsid w:val="001B0EF1"/>
    <w:rsid w:val="001B13EF"/>
    <w:rsid w:val="001B49A2"/>
    <w:rsid w:val="001B53AC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2064"/>
    <w:rsid w:val="002453C4"/>
    <w:rsid w:val="0025000D"/>
    <w:rsid w:val="002544AB"/>
    <w:rsid w:val="00265AE7"/>
    <w:rsid w:val="00267D26"/>
    <w:rsid w:val="00270039"/>
    <w:rsid w:val="00274CFE"/>
    <w:rsid w:val="0028507D"/>
    <w:rsid w:val="00292035"/>
    <w:rsid w:val="002A01C0"/>
    <w:rsid w:val="002A1B0C"/>
    <w:rsid w:val="002A2AF5"/>
    <w:rsid w:val="002A36D6"/>
    <w:rsid w:val="002A3BEF"/>
    <w:rsid w:val="002B2204"/>
    <w:rsid w:val="002B4236"/>
    <w:rsid w:val="002C3D49"/>
    <w:rsid w:val="002D2610"/>
    <w:rsid w:val="002D6CC3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73128"/>
    <w:rsid w:val="00375C7E"/>
    <w:rsid w:val="0038265B"/>
    <w:rsid w:val="003832CA"/>
    <w:rsid w:val="00383AE3"/>
    <w:rsid w:val="00385E04"/>
    <w:rsid w:val="003879D1"/>
    <w:rsid w:val="003924AF"/>
    <w:rsid w:val="003969BD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20F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7FB3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126B5"/>
    <w:rsid w:val="00513B17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935BB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2D55"/>
    <w:rsid w:val="00604FC0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57CC5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3A84"/>
    <w:rsid w:val="007039E2"/>
    <w:rsid w:val="007106CF"/>
    <w:rsid w:val="007109F3"/>
    <w:rsid w:val="00711561"/>
    <w:rsid w:val="00712F81"/>
    <w:rsid w:val="00720A0F"/>
    <w:rsid w:val="0073010A"/>
    <w:rsid w:val="00732258"/>
    <w:rsid w:val="00734726"/>
    <w:rsid w:val="007362CB"/>
    <w:rsid w:val="0075098F"/>
    <w:rsid w:val="0075263B"/>
    <w:rsid w:val="007657AA"/>
    <w:rsid w:val="00765BB5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D0AD5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963BB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26432"/>
    <w:rsid w:val="00930B0A"/>
    <w:rsid w:val="00931AA8"/>
    <w:rsid w:val="00936874"/>
    <w:rsid w:val="00937840"/>
    <w:rsid w:val="009525D4"/>
    <w:rsid w:val="00955F8E"/>
    <w:rsid w:val="00973804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5CE2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30545"/>
    <w:rsid w:val="00A31E74"/>
    <w:rsid w:val="00A331E5"/>
    <w:rsid w:val="00A405B5"/>
    <w:rsid w:val="00A443DC"/>
    <w:rsid w:val="00A46436"/>
    <w:rsid w:val="00A50414"/>
    <w:rsid w:val="00A525DB"/>
    <w:rsid w:val="00A55158"/>
    <w:rsid w:val="00A57AB7"/>
    <w:rsid w:val="00A57DB1"/>
    <w:rsid w:val="00A63F24"/>
    <w:rsid w:val="00A72046"/>
    <w:rsid w:val="00A8702F"/>
    <w:rsid w:val="00A93222"/>
    <w:rsid w:val="00A96E1A"/>
    <w:rsid w:val="00AA68DE"/>
    <w:rsid w:val="00AA6B6E"/>
    <w:rsid w:val="00AB35B6"/>
    <w:rsid w:val="00AB7B53"/>
    <w:rsid w:val="00AC1ECD"/>
    <w:rsid w:val="00AD46EF"/>
    <w:rsid w:val="00AD763E"/>
    <w:rsid w:val="00AF6623"/>
    <w:rsid w:val="00B023D3"/>
    <w:rsid w:val="00B10594"/>
    <w:rsid w:val="00B24625"/>
    <w:rsid w:val="00B24B41"/>
    <w:rsid w:val="00B32948"/>
    <w:rsid w:val="00B34089"/>
    <w:rsid w:val="00B43042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48AF"/>
    <w:rsid w:val="00BB52EE"/>
    <w:rsid w:val="00BC507B"/>
    <w:rsid w:val="00BE33FF"/>
    <w:rsid w:val="00BE59FA"/>
    <w:rsid w:val="00BF32DE"/>
    <w:rsid w:val="00C2016D"/>
    <w:rsid w:val="00C41553"/>
    <w:rsid w:val="00C43CDA"/>
    <w:rsid w:val="00C45B6A"/>
    <w:rsid w:val="00C5161A"/>
    <w:rsid w:val="00C56925"/>
    <w:rsid w:val="00C603C8"/>
    <w:rsid w:val="00C66216"/>
    <w:rsid w:val="00C67665"/>
    <w:rsid w:val="00C8590C"/>
    <w:rsid w:val="00C92767"/>
    <w:rsid w:val="00CA01EF"/>
    <w:rsid w:val="00CA7C4D"/>
    <w:rsid w:val="00CA7CEA"/>
    <w:rsid w:val="00CC20B3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6682"/>
    <w:rsid w:val="00DE1BB4"/>
    <w:rsid w:val="00DE1D7C"/>
    <w:rsid w:val="00DE5F69"/>
    <w:rsid w:val="00DF3E9C"/>
    <w:rsid w:val="00DF5C6E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260D"/>
    <w:rsid w:val="00EC6F03"/>
    <w:rsid w:val="00EC72EA"/>
    <w:rsid w:val="00ED4C16"/>
    <w:rsid w:val="00ED5D13"/>
    <w:rsid w:val="00EE2192"/>
    <w:rsid w:val="00EF76B5"/>
    <w:rsid w:val="00EF7D9D"/>
    <w:rsid w:val="00F02A50"/>
    <w:rsid w:val="00F040DB"/>
    <w:rsid w:val="00F1447C"/>
    <w:rsid w:val="00F2165F"/>
    <w:rsid w:val="00F21C5A"/>
    <w:rsid w:val="00F42862"/>
    <w:rsid w:val="00F4387F"/>
    <w:rsid w:val="00F448E5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6829"/>
    <w:rsid w:val="00FC777D"/>
    <w:rsid w:val="00FD3E27"/>
    <w:rsid w:val="00FD4BA6"/>
    <w:rsid w:val="00FE06EF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1578</izvorni_sadrzaj>
    <derivirana_varijabla naziv="DomainObject.Predmet.Broj_1">1578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2017.</izvorni_sadrzaj>
    <derivirana_varijabla naziv="DomainObject.Predmet.DatumOsnivanja_1">16.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18160.18</izvorni_sadrzaj>
    <derivirana_varijabla naziv="DomainObject.Predmet.InicijalnaVrijednost_1">18160.18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St-1578/2017</izvorni_sadrzaj>
    <derivirana_varijabla naziv="DomainObject.Predmet.OznakaBroj_1">St-1578/2017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BELLUM jednostavno društvo s ograničenom odgovornošću za proizvodnju, trgovinu i usluge</izvorni_sadrzaj>
    <derivirana_varijabla naziv="DomainObject.Predmet.ProtustrankaFormated_1">  BELLUM jednostavno društvo s ograničenom odgovornošću za proizvodnju, trgovinu i usluge</derivirana_varijabla>
  </DomainObject.Predmet.ProtustrankaFormated>
  <DomainObject.Predmet.ProtustrankaFormatedOIB>
    <izvorni_sadrzaj>  BELLUM jednostavno društvo s ograničenom odgovornošću za proizvodnju, trgovinu i usluge, OIB 86143088281</izvorni_sadrzaj>
    <derivirana_varijabla naziv="DomainObject.Predmet.ProtustrankaFormatedOIB_1">  BELLUM jednostavno društvo s ograničenom odgovornošću za proizvodnju, trgovinu i usluge, OIB 86143088281</derivirana_varijabla>
  </DomainObject.Predmet.ProtustrankaFormatedOIB>
  <DomainObject.Predmet.ProtustrankaFormatedWithAdress>
    <izvorni_sadrzaj> BELLUM jednostavno društvo s ograničenom odgovornošću za proizvodnju, trgovinu i usluge, Ulica I Industrijski odvojak 5, 35400 Nova Gradiška</izvorni_sadrzaj>
    <derivirana_varijabla naziv="DomainObject.Predmet.ProtustrankaFormatedWithAdress_1"> BELLUM jednostavno društvo s ograničenom odgovornošću za proizvodnju, trgovinu i usluge, Ulica I Industrijski odvojak 5, 35400 Nova Gradiška</derivirana_varijabla>
  </DomainObject.Predmet.ProtustrankaFormatedWithAdress>
  <DomainObject.Predmet.ProtustrankaFormatedWithAdressOIB>
    <izvorni_sadrzaj> BELLUM jednostavno društvo s ograničenom odgovornošću za proizvodnju, trgovinu i usluge, OIB 86143088281, Ulica I Industrijski odvojak 5, 35400 Nova Gradiška</izvorni_sadrzaj>
    <derivirana_varijabla naziv="DomainObject.Predmet.ProtustrankaFormatedWithAdressOIB_1"> BELLUM jednostavno društvo s ograničenom odgovornošću za proizvodnju, trgovinu i usluge, OIB 86143088281, Ulica I Industrijski odvojak 5, 35400 Nova Gradiška</derivirana_varijabla>
  </DomainObject.Predmet.ProtustrankaFormatedWithAdressOIB>
  <DomainObject.Predmet.ProtustrankaWithAdress>
    <izvorni_sadrzaj>BELLUM jednostavno društvo s ograničenom odgovornošću za proizvodnju, trgovinu i usluge Ulica I Industrijski odvojak 5, 35400 Nova Gradiška</izvorni_sadrzaj>
    <derivirana_varijabla naziv="DomainObject.Predmet.ProtustrankaWithAdress_1">BELLUM jednostavno društvo s ograničenom odgovornošću za proizvodnju, trgovinu i usluge Ulica I Industrijski odvojak 5, 35400 Nova Gradiška</derivirana_varijabla>
  </DomainObject.Predmet.ProtustrankaWithAdress>
  <DomainObject.Predmet.ProtustrankaWithAdressOIB>
    <izvorni_sadrzaj>BELLUM jednostavno društvo s ograničenom odgovornošću za proizvodnju, trgovinu i usluge, OIB 86143088281, Ulica I Industrijski odvojak 5, 35400 Nova Gradiška</izvorni_sadrzaj>
    <derivirana_varijabla naziv="DomainObject.Predmet.ProtustrankaWithAdressOIB_1">BELLUM jednostavno društvo s ograničenom odgovornošću za proizvodnju, trgovinu i usluge, OIB 86143088281, Ulica I Industrijski odvojak 5, 35400 Nova Gradiška</derivirana_varijabla>
  </DomainObject.Predmet.ProtustrankaWithAdressOIB>
  <DomainObject.Predmet.ProtustrankaNazivFormated>
    <izvorni_sadrzaj>BELLUM jednostavno društvo s ograničenom odgovornošću za proizvodnju, trgovinu i usluge</izvorni_sadrzaj>
    <derivirana_varijabla naziv="DomainObject.Predmet.ProtustrankaNazivFormated_1">BELLUM jednostavno društvo s ograničenom odgovornošću za proizvodnju, trgovinu i usluge</derivirana_varijabla>
  </DomainObject.Predmet.ProtustrankaNazivFormated>
  <DomainObject.Predmet.ProtustrankaNazivFormatedOIB>
    <izvorni_sadrzaj>BELLUM jednostavno društvo s ograničenom odgovornošću za proizvodnju, trgovinu i usluge, OIB 86143088281</izvorni_sadrzaj>
    <derivirana_varijabla naziv="DomainObject.Predmet.ProtustrankaNazivFormatedOIB_1">BELLUM jednostavno društvo s ograničenom odgovornošću za proizvodnju, trgovinu i usluge, OIB 86143088281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BELLUM jednostavno društvo s ograničenom odgovornošću za proizvodnju, trgovinu i usluge</item>
    </izvorni_sadrzaj>
    <derivirana_varijabla naziv="DomainObject.Predmet.ProtuStrankaListFormated_1">
      <item>BELLUM jednostavno društvo s ograničenom odgovornošću za proizvodnju, trgovinu i usluge</item>
    </derivirana_varijabla>
  </DomainObject.Predmet.ProtuStrankaListFormated>
  <DomainObject.Predmet.ProtuStrankaListFormatedOIB>
    <izvorni_sadrzaj>
      <item>BELLUM jednostavno društvo s ograničenom odgovornošću za proizvodnju, trgovinu i usluge, OIB 86143088281</item>
    </izvorni_sadrzaj>
    <derivirana_varijabla naziv="DomainObject.Predmet.ProtuStrankaListFormatedOIB_1">
      <item>BELLUM jednostavno društvo s ograničenom odgovornošću za proizvodnju, trgovinu i usluge, OIB 86143088281</item>
    </derivirana_varijabla>
  </DomainObject.Predmet.ProtuStrankaListFormatedOIB>
  <DomainObject.Predmet.ProtuStrankaListFormatedWithAdress>
    <izvorni_sadrzaj>
      <item>BELLUM jednostavno društvo s ograničenom odgovornošću za proizvodnju, trgovinu i usluge, Ulica I Industrijski odvojak 5, 35400 Nova Gradiška</item>
    </izvorni_sadrzaj>
    <derivirana_varijabla naziv="DomainObject.Predmet.ProtuStrankaListFormatedWithAdress_1">
      <item>BELLUM jednostavno društvo s ograničenom odgovornošću za proizvodnju, trgovinu i usluge, Ulica I Industrijski odvojak 5, 35400 Nova Gradiška</item>
    </derivirana_varijabla>
  </DomainObject.Predmet.ProtuStrankaListFormatedWithAdress>
  <DomainObject.Predmet.ProtuStrankaListFormatedWithAdressOIB>
    <izvorni_sadrzaj>
      <item>BELLUM jednostavno društvo s ograničenom odgovornošću za proizvodnju, trgovinu i usluge, OIB 86143088281, Ulica I Industrijski odvojak 5, 35400 Nova Gradiška</item>
    </izvorni_sadrzaj>
    <derivirana_varijabla naziv="DomainObject.Predmet.ProtuStrankaListFormatedWithAdressOIB_1">
      <item>BELLUM jednostavno društvo s ograničenom odgovornošću za proizvodnju, trgovinu i usluge, OIB 86143088281, Ulica I Industrijski odvojak 5, 35400 Nova Gradiška</item>
    </derivirana_varijabla>
  </DomainObject.Predmet.ProtuStrankaListFormatedWithAdressOIB>
  <DomainObject.Predmet.ProtuStrankaListNazivFormated>
    <izvorni_sadrzaj>
      <item>BELLUM jednostavno društvo s ograničenom odgovornošću za proizvodnju, trgovinu i usluge</item>
    </izvorni_sadrzaj>
    <derivirana_varijabla naziv="DomainObject.Predmet.ProtuStrankaListNazivFormated_1">
      <item>BELLUM jednostavno društvo s ograničenom odgovornošću za proizvodnju, trgovinu i usluge</item>
    </derivirana_varijabla>
  </DomainObject.Predmet.ProtuStrankaListNazivFormated>
  <DomainObject.Predmet.ProtuStrankaListNazivFormatedOIB>
    <izvorni_sadrzaj>
      <item>BELLUM jednostavno društvo s ograničenom odgovornošću za proizvodnju, trgovinu i usluge, OIB 86143088281</item>
    </izvorni_sadrzaj>
    <derivirana_varijabla naziv="DomainObject.Predmet.ProtuStrankaListNazivFormatedOIB_1">
      <item>BELLUM jednostavno društvo s ograničenom odgovornošću za proizvodnju, trgovinu i usluge, OIB 86143088281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BELLUM jednostavno društvo s ograničenom odgovornošću za proizvodnju, trgovinu i usluge</izvorni_sadrzaj>
    <derivirana_varijabla naziv="DomainObject.Predmet.ProtustrankaIDrugi_1">BELLUM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BELLUM jednostavno društvo s ograničenom odgovornošću za proizvodnju, trgovinu i usluge, OIB 86143088281, Ulica I Industrijski odvojak 5, 35400 Nova Gradiška</izvorni_sadrzaj>
    <derivirana_varijabla naziv="DomainObject.Predmet.ProtustrankaIDrugiAdressOIB_1">BELLUM jednostavno društvo s ograničenom odgovornošću za proizvodnju, trgovinu i usluge, OIB 86143088281, Ulica I Industrijski odvojak 5,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BELLUM jednostavno društvo s ograničenom odgovornošću za proizvodnju, trgovinu i usluge</item>
    </izvorni_sadrzaj>
    <derivirana_varijabla naziv="DomainObject.Predmet.SudioniciListNaziv_1">
      <item>Financijska agencija</item>
      <item>BELLUM jednostavno društvo s ograničenom odgovornošću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BELLUM jednostavno društvo s ograničenom odgovornošću za proizvodnju, trgovinu i usluge, OIB 86143088281, Ulica I Industrijski odvojak 5,35400 Nova Gradiška</item>
    </izvorni_sadrzaj>
    <derivirana_varijabla naziv="DomainObject.Predmet.SudioniciListAdressOIB_1">
      <item>Financijska agencija, OIB 85821130368, Ulica grada Vukovara 70,10000 Zagreb</item>
      <item>BELLUM jednostavno društvo s ograničenom odgovornošću za proizvodnju, trgovinu i usluge, OIB 86143088281, Ulica I Industrijski odvojak 5,35400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86143088281</item>
    </izvorni_sadrzaj>
    <derivirana_varijabla naziv="DomainObject.Predmet.SudioniciListNazivOIB_1">
      <item>, OIB 85821130368</item>
      <item>, OIB 86143088281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375</properties:Words>
  <properties:Characters>2068</properties:Characters>
  <properties:Lines>52</properties:Lines>
  <properties:Paragraphs>17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2017-07-21T06:25:00Z</dcterms:created>
  <dc:creator>Korisnik</dc:creator>
  <cp:lastModifiedBy>wsadmin</cp:lastModifiedBy>
  <cp:lastPrinted>2017-11-21T07:09:00Z</cp:lastPrinted>
  <dcterms:modified xmlns:xsi="http://www.w3.org/2001/XMLSchema-instance" xsi:type="dcterms:W3CDTF">2017-11-21T12:53:00Z</dcterms:modified>
  <cp:revision>18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