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a53f" w14:paraId="4d0a53f" w:rsidRDefault="008A274D" w:rsidP="008A274D" w:rsidR="008A27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74D" w:rsidP="008A274D" w:rsidR="008A27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274D" w:rsidP="008A274D" w:rsidR="008A27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274D" w:rsidP="008A274D" w:rsidR="008A27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274D" w:rsidP="008A274D" w:rsidR="008A27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A274D" w:rsidP="008A274D" w:rsidR="008A27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A274D" w:rsidP="008A274D" w:rsidR="008A274D" w:rsidRPr="005D578C">
      <w:pPr>
        <w:jc w:val="center"/>
        <w:rPr>
          <w:rFonts w:cs="Times New Roman" w:eastAsia="Times New Roman"/>
          <w:szCs w:val="24"/>
        </w:rPr>
      </w:pPr>
    </w:p>
    <w:p w:rsidRDefault="008A274D" w:rsidP="008A274D" w:rsidR="008A27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A274D" w:rsidP="008A274D" w:rsidR="008A274D" w:rsidRPr="005D578C">
      <w:pPr>
        <w:rPr>
          <w:rFonts w:cs="Times New Roman" w:eastAsia="Times New Roman"/>
          <w:szCs w:val="24"/>
        </w:rPr>
      </w:pPr>
    </w:p>
    <w:p w:rsidRDefault="008A274D" w:rsidP="008A274D" w:rsidR="008A274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10261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STAKLARSTVO TULEK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Budicinova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95975830069, MBS 040209196, </w:t>
      </w:r>
      <w:r w:rsidR="004F2B5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13519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8A274D" w:rsidP="008A274D" w:rsidR="008A274D" w:rsidRPr="005D578C">
      <w:pPr>
        <w:rPr>
          <w:rFonts w:cs="Times New Roman" w:eastAsia="Times New Roman"/>
          <w:szCs w:val="24"/>
        </w:rPr>
      </w:pPr>
    </w:p>
    <w:p w:rsidRDefault="008A274D" w:rsidP="008A274D" w:rsidR="008A27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A274D" w:rsidP="008A274D" w:rsidR="008A274D" w:rsidRPr="005D578C">
      <w:pPr>
        <w:rPr>
          <w:rFonts w:cs="Times New Roman" w:eastAsia="Times New Roman"/>
          <w:szCs w:val="24"/>
        </w:rPr>
      </w:pPr>
    </w:p>
    <w:p w:rsidRDefault="008A274D" w:rsidP="008A274D" w:rsidR="008A27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STAKLARSTVO TULEK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Budicinova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95975830069, MBS 040209196,</w:t>
      </w:r>
      <w:r w:rsidRPr="005D578C">
        <w:rPr>
          <w:rFonts w:cs="Times New Roman" w:eastAsia="Times New Roman"/>
          <w:szCs w:val="24"/>
        </w:rPr>
        <w:t xml:space="preserve"> s danom </w:t>
      </w:r>
      <w:r w:rsidR="004F2B5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13519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135191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135191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8A274D" w:rsidP="008A274D" w:rsidR="008A274D" w:rsidRPr="005D578C">
      <w:pPr>
        <w:rPr>
          <w:rFonts w:cs="Times New Roman" w:eastAsia="Times New Roman"/>
          <w:szCs w:val="24"/>
        </w:rPr>
      </w:pPr>
    </w:p>
    <w:p w:rsidRDefault="008A274D" w:rsidP="008A274D" w:rsidR="008A274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8A274D" w:rsidP="008A274D" w:rsidR="008A274D">
      <w:pPr>
        <w:ind w:firstLine="708"/>
        <w:rPr>
          <w:rFonts w:cs="Times New Roman" w:eastAsia="Times New Roman"/>
          <w:szCs w:val="20"/>
        </w:rPr>
      </w:pPr>
    </w:p>
    <w:p w:rsidRDefault="008A274D" w:rsidP="008A274D" w:rsidR="008A27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STAKLARSTVO TULEK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Budicinova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95975830069, MBS 040209196.</w:t>
      </w:r>
    </w:p>
    <w:p w:rsidRDefault="008A274D" w:rsidP="008A274D" w:rsidR="008A274D">
      <w:pPr>
        <w:rPr>
          <w:rFonts w:cs="Times New Roman" w:eastAsia="Times New Roman"/>
          <w:szCs w:val="24"/>
        </w:rPr>
      </w:pPr>
    </w:p>
    <w:p w:rsidRDefault="008A274D" w:rsidP="008A274D" w:rsidR="008A27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STAKLARSTVO TULEK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Budicinova 20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95975830069, MBS 040209196.</w:t>
      </w:r>
    </w:p>
    <w:p w:rsidRDefault="008A274D" w:rsidP="008A274D" w:rsidR="008A274D">
      <w:pPr>
        <w:rPr>
          <w:rFonts w:cs="Times New Roman" w:eastAsia="Times New Roman"/>
          <w:szCs w:val="24"/>
        </w:rPr>
      </w:pPr>
    </w:p>
    <w:p w:rsidRDefault="008A274D" w:rsidP="008A274D" w:rsidR="008A274D" w:rsidRPr="005D578C">
      <w:pPr>
        <w:rPr>
          <w:rFonts w:cs="Times New Roman" w:eastAsia="Times New Roman"/>
          <w:szCs w:val="24"/>
        </w:rPr>
      </w:pPr>
    </w:p>
    <w:p w:rsidRDefault="008A274D" w:rsidP="008A274D" w:rsidR="008A27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A274D" w:rsidP="008A274D" w:rsidR="008A274D">
      <w:pPr>
        <w:ind w:firstLine="708"/>
        <w:rPr>
          <w:rFonts w:cs="Times New Roman" w:eastAsia="Times New Roman"/>
          <w:szCs w:val="24"/>
        </w:rPr>
      </w:pPr>
    </w:p>
    <w:p w:rsidRDefault="008A274D" w:rsidP="008A274D" w:rsidR="008A27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STAKLARSTVO TULEK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St-234/2015-3 od 17. studenog 2015. pokrenuo skraćeni stečajni postupak nad dužnikom STAKLARSTVO TULEK d. o. o. Pula,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A274D" w:rsidP="008A274D" w:rsidR="008A27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135191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A274D" w:rsidP="008A274D" w:rsidR="008A274D" w:rsidRPr="005D578C">
      <w:pPr>
        <w:rPr>
          <w:rFonts w:cs="Times New Roman" w:eastAsia="Times New Roman"/>
          <w:szCs w:val="24"/>
        </w:rPr>
      </w:pPr>
    </w:p>
    <w:p w:rsidRDefault="008A274D" w:rsidP="008A274D" w:rsidR="008A27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F2B5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13519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A274D" w:rsidP="008A274D" w:rsidR="008A274D" w:rsidRPr="005D578C">
      <w:pPr>
        <w:jc w:val="center"/>
        <w:rPr>
          <w:rFonts w:cs="Times New Roman" w:eastAsia="Times New Roman"/>
          <w:szCs w:val="24"/>
        </w:rPr>
      </w:pPr>
    </w:p>
    <w:p w:rsidRDefault="008A274D" w:rsidP="004B046F" w:rsidR="008A274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A274D" w:rsidP="004B046F" w:rsidR="008A274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4F2B5D">
        <w:rPr>
          <w:rFonts w:cs="Times New Roman" w:eastAsia="Times New Roman"/>
          <w:szCs w:val="24"/>
        </w:rPr>
        <w:t xml:space="preserve">, v. r. </w:t>
      </w:r>
    </w:p>
    <w:p w:rsidRDefault="008A274D" w:rsidP="008A274D" w:rsidR="008A274D">
      <w:pPr>
        <w:jc w:val="left"/>
        <w:rPr>
          <w:rFonts w:cs="Times New Roman" w:eastAsia="Times New Roman"/>
          <w:szCs w:val="24"/>
        </w:rPr>
      </w:pPr>
    </w:p>
    <w:p w:rsidRDefault="004B046F" w:rsidP="008A274D" w:rsidR="004B046F" w:rsidRPr="005D578C">
      <w:pPr>
        <w:jc w:val="left"/>
        <w:rPr>
          <w:rFonts w:cs="Times New Roman" w:eastAsia="Times New Roman"/>
          <w:szCs w:val="24"/>
        </w:rPr>
      </w:pPr>
    </w:p>
    <w:p w:rsidRDefault="008A274D" w:rsidP="008A274D" w:rsidR="008A27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A274D" w:rsidP="008A274D" w:rsidR="008A274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A274D" w:rsidP="008A274D" w:rsidR="008A2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A274D" w:rsidP="008A274D" w:rsidR="008A274D">
      <w:pPr>
        <w:rPr>
          <w:rFonts w:cs="Times New Roman" w:eastAsia="Times New Roman"/>
          <w:szCs w:val="24"/>
        </w:rPr>
      </w:pPr>
    </w:p>
    <w:p w:rsidRDefault="008A274D" w:rsidP="008A274D" w:rsidR="008A274D" w:rsidRPr="005D578C">
      <w:pPr>
        <w:rPr>
          <w:rFonts w:cs="Times New Roman" w:eastAsia="Times New Roman"/>
          <w:szCs w:val="24"/>
        </w:rPr>
      </w:pPr>
    </w:p>
    <w:p w:rsidRDefault="008A274D" w:rsidP="008A274D" w:rsidR="008A27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A274D" w:rsidP="008A274D" w:rsidR="008A2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A274D" w:rsidP="008A274D" w:rsidR="008A2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STAKLARSTVO TULEK</w:t>
      </w:r>
      <w:r w:rsidRPr="005D578C">
        <w:rPr>
          <w:rFonts w:cs="Times New Roman" w:eastAsia="Times New Roman"/>
          <w:szCs w:val="24"/>
        </w:rPr>
        <w:t xml:space="preserve"> d. o. o. Pula, </w:t>
      </w:r>
      <w:r>
        <w:rPr>
          <w:rFonts w:cs="Times New Roman" w:eastAsia="Times New Roman"/>
          <w:szCs w:val="24"/>
        </w:rPr>
        <w:t>Budicinova 20,</w:t>
      </w:r>
    </w:p>
    <w:p w:rsidRDefault="008A274D" w:rsidP="008A274D" w:rsidR="008A2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Idriz Tulek, Sažana, Ulica 1. maja 2 (Slovenija)</w:t>
      </w:r>
      <w:r w:rsidR="00135191">
        <w:rPr>
          <w:rFonts w:cs="Times New Roman" w:eastAsia="Times New Roman"/>
          <w:szCs w:val="24"/>
        </w:rPr>
        <w:t>,</w:t>
      </w:r>
    </w:p>
    <w:p w:rsidRDefault="008A274D" w:rsidP="00A13A84" w:rsidR="00A13A8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A13A84">
        <w:rPr>
          <w:rFonts w:cs="Times New Roman" w:eastAsia="Times New Roman"/>
          <w:szCs w:val="20"/>
        </w:rPr>
        <w:t>Pula – Pola, Pula, Carrarina 5,</w:t>
      </w:r>
    </w:p>
    <w:p w:rsidRDefault="008A274D" w:rsidP="008A274D" w:rsidR="008A2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A274D" w:rsidP="008A274D" w:rsidR="008A2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</w:t>
      </w:r>
      <w:r>
        <w:rPr>
          <w:rFonts w:cs="Times New Roman" w:eastAsia="Times New Roman"/>
          <w:szCs w:val="24"/>
        </w:rPr>
        <w:t>,</w:t>
      </w:r>
    </w:p>
    <w:p w:rsidRDefault="008A274D" w:rsidP="008A274D" w:rsidR="008A2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A274D" w:rsidP="008A274D" w:rsidR="008A2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A274D" w:rsidP="008A274D" w:rsidR="008A27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A274D" w:rsidP="008A274D" w:rsidR="008A274D" w:rsidRPr="00EB7ECC"/>
    <w:p w:rsidRDefault="008A274D" w:rsidP="008A274D" w:rsidR="008A274D">
      <w:pPr>
        <w:jc w:val="left"/>
        <w:rPr>
          <w:rFonts w:cs="Times New Roman" w:eastAsia="Times New Roman"/>
          <w:szCs w:val="24"/>
        </w:rPr>
      </w:pPr>
    </w:p>
    <w:p w:rsidRDefault="00C13AD5" w:rsidR="00C13AD5">
      <w:pPr>
        <w:rPr>
          <w:rFonts w:eastAsiaTheme="minorHAnsi"/>
          <w:lang w:eastAsia="en-US"/>
        </w:rPr>
      </w:pPr>
    </w:p>
    <w:p w:rsidRDefault="008A274D" w:rsidR="008A274D">
      <w:pPr>
        <w:rPr>
          <w:rFonts w:eastAsiaTheme="minorHAnsi"/>
          <w:lang w:eastAsia="en-US"/>
        </w:rPr>
      </w:pPr>
    </w:p>
    <w:p w:rsidRDefault="008A274D" w:rsidR="008A274D">
      <w:pPr>
        <w:rPr>
          <w:rFonts w:eastAsiaTheme="minorHAnsi"/>
          <w:lang w:eastAsia="en-US"/>
        </w:rPr>
      </w:pPr>
    </w:p>
    <w:sectPr w:rsidSect="00A074C3" w:rsidR="008A274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53D" w:rsidP="0095153D" w:rsidR="0095153D">
      <w:r>
        <w:separator/>
      </w:r>
    </w:p>
  </w:endnote>
  <w:endnote w:id="0" w:type="continuationSeparator">
    <w:p w:rsidRDefault="0095153D" w:rsidP="0095153D" w:rsidR="00951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53D" w:rsidP="0095153D" w:rsidR="0095153D">
      <w:r>
        <w:separator/>
      </w:r>
    </w:p>
  </w:footnote>
  <w:footnote w:id="0" w:type="continuationSeparator">
    <w:p w:rsidRDefault="0095153D" w:rsidP="0095153D" w:rsidR="009515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53D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520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St-234/2015-5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53D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St-234/2015-5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2"/>
    <w:rsid w:val="00135191"/>
    <w:rsid w:val="004B046F"/>
    <w:rsid w:val="004F2B5D"/>
    <w:rsid w:val="006A144F"/>
    <w:rsid w:val="0088435A"/>
    <w:rsid w:val="008A274D"/>
    <w:rsid w:val="0095153D"/>
    <w:rsid w:val="00A13A84"/>
    <w:rsid w:val="00C13AD5"/>
    <w:rsid w:val="00E25201"/>
    <w:rsid w:val="00EC1072"/>
    <w:rsid w:val="00FD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53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15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5153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5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153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15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15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2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520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52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52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53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15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5153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5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153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15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15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2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520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52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52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STAKLARSTVO TULEK d. o. o. PULA</izvorni_sadrzaj>
    <derivirana_varijabla naziv="DomainObject.Predmet.ProtustrankaFormated_1">  STAKLARSTVO TULEK d. o. o. PULA</derivirana_varijabla>
  </DomainObject.Predmet.ProtustrankaFormated>
  <DomainObject.Predmet.ProtustrankaFormatedOIB>
    <izvorni_sadrzaj>  STAKLARSTVO TULEK d. o. o. PULA, OIB 95975830069</izvorni_sadrzaj>
    <derivirana_varijabla naziv="DomainObject.Predmet.ProtustrankaFormatedOIB_1">  STAKLARSTVO TULEK d. o. o. PULA, OIB 95975830069</derivirana_varijabla>
  </DomainObject.Predmet.ProtustrankaFormatedOIB>
  <DomainObject.Predmet.ProtustrankaFormatedWithAdress>
    <izvorni_sadrzaj> STAKLARSTVO TULEK d. o. o. PULA, Budicinova 20, 52100 Pula</izvorni_sadrzaj>
    <derivirana_varijabla naziv="DomainObject.Predmet.ProtustrankaFormatedWithAdress_1"> STAKLARSTVO TULEK d. o. o. PULA, Budicinova 20, 52100 Pula</derivirana_varijabla>
  </DomainObject.Predmet.ProtustrankaFormatedWithAdress>
  <DomainObject.Predmet.ProtustrankaFormatedWithAdressOIB>
    <izvorni_sadrzaj> STAKLARSTVO TULEK d. o. o. PULA, OIB 95975830069, Budicinova 20, 52100 Pula</izvorni_sadrzaj>
    <derivirana_varijabla naziv="DomainObject.Predmet.ProtustrankaFormatedWithAdressOIB_1"> STAKLARSTVO TULEK d. o. o. PULA, OIB 95975830069, Budicinova 20, 52100 Pula</derivirana_varijabla>
  </DomainObject.Predmet.ProtustrankaFormatedWithAdressOIB>
  <DomainObject.Predmet.ProtustrankaWithAdress>
    <izvorni_sadrzaj>STAKLARSTVO TULEK d. o. o. PULA Budicinova 20, 52100 Pula</izvorni_sadrzaj>
    <derivirana_varijabla naziv="DomainObject.Predmet.ProtustrankaWithAdress_1">STAKLARSTVO TULEK d. o. o. PULA Budicinova 20, 52100 Pula</derivirana_varijabla>
  </DomainObject.Predmet.ProtustrankaWithAdress>
  <DomainObject.Predmet.ProtustrankaWithAdressOIB>
    <izvorni_sadrzaj>STAKLARSTVO TULEK d. o. o. PULA, OIB 95975830069, Budicinova 20, 52100 Pula</izvorni_sadrzaj>
    <derivirana_varijabla naziv="DomainObject.Predmet.ProtustrankaWithAdressOIB_1">STAKLARSTVO TULEK d. o. o. PULA, OIB 95975830069, Budicinova 20, 52100 Pula</derivirana_varijabla>
  </DomainObject.Predmet.ProtustrankaWithAdressOIB>
  <DomainObject.Predmet.ProtustrankaNazivFormated>
    <izvorni_sadrzaj>STAKLARSTVO TULEK d. o. o. PULA</izvorni_sadrzaj>
    <derivirana_varijabla naziv="DomainObject.Predmet.ProtustrankaNazivFormated_1">STAKLARSTVO TULEK d. o. o. PULA</derivirana_varijabla>
  </DomainObject.Predmet.ProtustrankaNazivFormated>
  <DomainObject.Predmet.ProtustrankaNazivFormatedOIB>
    <izvorni_sadrzaj>STAKLARSTVO TULEK d. o. o. PULA, OIB 95975830069</izvorni_sadrzaj>
    <derivirana_varijabla naziv="DomainObject.Predmet.ProtustrankaNazivFormatedOIB_1">STAKLARSTVO TULEK d. o. o. PULA, OIB 95975830069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73182.70</izvorni_sadrzaj>
    <derivirana_varijabla naziv="DomainObject.Predmet.TrenutnaVrijednost_1">73182.70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STAKLARSTVO TULEK d. o. o. PULA</item>
    </izvorni_sadrzaj>
    <derivirana_varijabla naziv="DomainObject.Predmet.ProtuStrankaListFormated_1">
      <item>STAKLARSTVO TULEK d. o. o. PULA</item>
    </derivirana_varijabla>
  </DomainObject.Predmet.ProtuStrankaListFormated>
  <DomainObject.Predmet.ProtuStrankaListFormatedOIB>
    <izvorni_sadrzaj>
      <item>STAKLARSTVO TULEK d. o. o. PULA, OIB 95975830069</item>
    </izvorni_sadrzaj>
    <derivirana_varijabla naziv="DomainObject.Predmet.ProtuStrankaListFormatedOIB_1">
      <item>STAKLARSTVO TULEK d. o. o. PULA, OIB 95975830069</item>
    </derivirana_varijabla>
  </DomainObject.Predmet.ProtuStrankaListFormatedOIB>
  <DomainObject.Predmet.ProtuStrankaListFormatedWithAdress>
    <izvorni_sadrzaj>
      <item>STAKLARSTVO TULEK d. o. o. PULA, Budicinova 20, 52100 Pula</item>
    </izvorni_sadrzaj>
    <derivirana_varijabla naziv="DomainObject.Predmet.ProtuStrankaListFormatedWithAdress_1">
      <item>STAKLARSTVO TULEK d. o. o. PULA, Budicinova 20, 52100 Pula</item>
    </derivirana_varijabla>
  </DomainObject.Predmet.ProtuStrankaListFormatedWithAdress>
  <DomainObject.Predmet.ProtuStrankaListFormatedWithAdressOIB>
    <izvorni_sadrzaj>
      <item>STAKLARSTVO TULEK d. o. o. PULA, OIB 95975830069, Budicinova 20, 52100 Pula</item>
    </izvorni_sadrzaj>
    <derivirana_varijabla naziv="DomainObject.Predmet.ProtuStrankaListFormatedWithAdressOIB_1">
      <item>STAKLARSTVO TULEK d. o. o. PULA, OIB 95975830069, Budicinova 20, 52100 Pula</item>
    </derivirana_varijabla>
  </DomainObject.Predmet.ProtuStrankaListFormatedWithAdressOIB>
  <DomainObject.Predmet.ProtuStrankaListNazivFormated>
    <izvorni_sadrzaj>
      <item>STAKLARSTVO TULEK d. o. o. PULA</item>
    </izvorni_sadrzaj>
    <derivirana_varijabla naziv="DomainObject.Predmet.ProtuStrankaListNazivFormated_1">
      <item>STAKLARSTVO TULEK d. o. o. PULA</item>
    </derivirana_varijabla>
  </DomainObject.Predmet.ProtuStrankaListNazivFormated>
  <DomainObject.Predmet.ProtuStrankaListNazivFormatedOIB>
    <izvorni_sadrzaj>
      <item>STAKLARSTVO TULEK d. o. o. PULA, OIB 95975830069</item>
    </izvorni_sadrzaj>
    <derivirana_varijabla naziv="DomainObject.Predmet.ProtuStrankaListNazivFormatedOIB_1">
      <item>STAKLARSTVO TULEK d. o. o. PULA, OIB 95975830069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STAKLARSTVO TULEK d. o. o. PULA</izvorni_sadrzaj>
    <derivirana_varijabla naziv="DomainObject.Predmet.ProtustrankaIDrugi_1">STAKLARSTVO TULEK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STAKLARSTVO TULEK d. o. o. PULA, OIB 95975830069, Budicinova 20, 52100 Pula</izvorni_sadrzaj>
    <derivirana_varijabla naziv="DomainObject.Predmet.ProtustrankaIDrugiAdressOIB_1">STAKLARSTVO TULEK d. o. o. PULA, OIB 95975830069, Budicinova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STAKLARSTVO TULEK d. o. o. PULA</item>
    </izvorni_sadrzaj>
    <derivirana_varijabla naziv="DomainObject.Predmet.SudioniciListNaziv_1">
      <item>FINANCIJSKA AGENCIJA, RC RIJEKA, PODRUŽNICA PULA, PULA</item>
      <item>STAKLARSTVO TULEK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STAKLARSTVO TULEK d. o. o. PULA, OIB 95975830069, Budicinova 20,52100 Pula</item>
    </izvorni_sadrzaj>
    <derivirana_varijabla naziv="DomainObject.Predmet.SudioniciListAdressOIB_1">
      <item>FINANCIJSKA AGENCIJA, RC RIJEKA, PODRUŽNICA PULA, PULA, OIB 85821130368, Giardini 5,52100 Pula</item>
      <item>STAKLARSTVO TULEK d. o. o. PULA, OIB 95975830069, Budicinova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95975830069</item>
    </izvorni_sadrzaj>
    <derivirana_varijabla naziv="DomainObject.Predmet.SudioniciListNazivOIB_1">
      <item>, OIB 85821130368</item>
      <item>, OIB 95975830069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608</properties:Words>
  <properties:Characters>3280</properties:Characters>
  <properties:Lines>82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2016-01-22T07:36:00Z</dcterms:created>
  <dc:creator>Mihaela Kaligari</dc:creator>
  <dc:description/>
  <cp:keywords/>
  <cp:lastModifiedBy>Mihaela Kaligari</cp:lastModifiedBy>
  <cp:lastPrinted>2016-02-02T07:05:00Z</cp:lastPrinted>
  <dcterms:modified xmlns:xsi="http://www.w3.org/2001/XMLSchema-instance" xsi:type="dcterms:W3CDTF">2016-02-02T07:43:00Z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