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7905" w14:paraId="ff2790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15999">
        <w:t>376</w:t>
      </w:r>
      <w:r w:rsidR="00946625">
        <w:t>/16-</w:t>
      </w:r>
      <w:r w:rsidR="00215999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15999">
        <w:t>SPORTSKI TURIZAM j.d.o.o., Preko, Ulica Don Vida Dunatova 3, Preko, OIB: 95729018191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A0371F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F</w:t>
      </w:r>
      <w:r w:rsidRPr="005F16A5">
        <w:t xml:space="preserve">rane Zvonimir Negro, Miroslava Krleže 3c, Zadar, datum rođenja: 02. siječnja 1941. godine, mjesto rođenja: Ražanac, broj osobne iskaznice: 100342475, izdana od strane: PU Zadarska, OIB: 59618330195,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215999">
        <w:t>SPORTSKI TURIZAM j.d.o.o., Preko, Ulica Don Vida Dunatova 3, Preko, OIB: 95729018191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15999">
        <w:t>SPORTSKI TURIZAM j.d.o.o., Preko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114492" w:rsidP="00114492" w:rsidR="00114492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114492" w:rsidP="00114492" w:rsidR="0011449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114492" w:rsidP="00114492" w:rsidR="00114492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24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15999">
          <w:t>376</w:t>
        </w:r>
        <w:r w:rsidR="00C317EE">
          <w:t>/16-</w:t>
        </w:r>
        <w:r w:rsidR="00215999">
          <w:t>13</w:t>
        </w:r>
      </w:p>
      <w:p w:rsidRDefault="00E12FEA" w:rsidP="009C0FF2" w:rsidR="00E12FEA" w:rsidRPr="00EF7C9A">
        <w:pPr>
          <w:jc w:val="right"/>
        </w:pPr>
      </w:p>
      <w:p w:rsidRDefault="0043024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14492"/>
    <w:rsid w:val="0013102B"/>
    <w:rsid w:val="00170940"/>
    <w:rsid w:val="0017371F"/>
    <w:rsid w:val="001840A0"/>
    <w:rsid w:val="001A363B"/>
    <w:rsid w:val="001C347E"/>
    <w:rsid w:val="0020672D"/>
    <w:rsid w:val="00215999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30243"/>
    <w:rsid w:val="00453E80"/>
    <w:rsid w:val="00474A81"/>
    <w:rsid w:val="004A1BFA"/>
    <w:rsid w:val="004B768C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TURIZAM j.d.o.o. za usluge u turizmu i ugostiteljstvu</izvorni_sadrzaj>
    <derivirana_varijabla naziv="DomainObject.Predmet.ProtustrankaFormated_1">  SPORTSKI TURIZAM j.d.o.o. za usluge u turizmu i ugostiteljstvu</derivirana_varijabla>
  </DomainObject.Predmet.ProtustrankaFormated>
  <DomainObject.Predmet.ProtustrankaFormatedOIB>
    <izvorni_sadrzaj>  SPORTSKI TURIZAM j.d.o.o. za usluge u turizmu i ugostiteljstvu, OIB 95729018191</izvorni_sadrzaj>
    <derivirana_varijabla naziv="DomainObject.Predmet.ProtustrankaFormatedOIB_1">  SPORTSKI TURIZAM j.d.o.o. za usluge u turizmu i ugostiteljstvu, OIB 95729018191</derivirana_varijabla>
  </DomainObject.Predmet.ProtustrankaFormatedOIB>
  <DomainObject.Predmet.ProtustrankaFormatedWithAdress>
    <izvorni_sadrzaj> SPORTSKI TURIZAM j.d.o.o. za usluge u turizmu i ugostiteljstvu, Ulica Don Vida Dunatova 3, 23273 Preko</izvorni_sadrzaj>
    <derivirana_varijabla naziv="DomainObject.Predmet.ProtustrankaFormatedWithAdress_1"> SPORTSKI TURIZAM j.d.o.o. za usluge u turizmu i ugostiteljstvu, Ulica Don Vida Dunatova 3, 23273 Preko</derivirana_varijabla>
  </DomainObject.Predmet.ProtustrankaFormatedWithAdress>
  <DomainObject.Predmet.ProtustrankaFormatedWithAdressOIB>
    <izvorni_sadrzaj> SPORTSKI TURIZAM j.d.o.o. za usluge u turizmu i ugostiteljstvu, OIB 95729018191, Ulica Don Vida Dunatova 3, 23273 Preko</izvorni_sadrzaj>
    <derivirana_varijabla naziv="DomainObject.Predmet.ProtustrankaFormatedWithAdressOIB_1"> SPORTSKI TURIZAM j.d.o.o. za usluge u turizmu i ugostiteljstvu, OIB 95729018191, Ulica Don Vida Dunatova 3, 23273 Preko</derivirana_varijabla>
  </DomainObject.Predmet.ProtustrankaFormatedWithAdressOIB>
  <DomainObject.Predmet.ProtustrankaWithAdress>
    <izvorni_sadrzaj>SPORTSKI TURIZAM j.d.o.o. za usluge u turizmu i ugostiteljstvu Ulica Don Vida Dunatova 3, 23273 Preko</izvorni_sadrzaj>
    <derivirana_varijabla naziv="DomainObject.Predmet.ProtustrankaWithAdress_1">SPORTSKI TURIZAM j.d.o.o. za usluge u turizmu i ugostiteljstvu Ulica Don Vida Dunatova 3, 23273 Preko</derivirana_varijabla>
  </DomainObject.Predmet.ProtustrankaWithAdress>
  <DomainObject.Predmet.ProtustrankaWithAdressOIB>
    <izvorni_sadrzaj>SPORTSKI TURIZAM j.d.o.o. za usluge u turizmu i ugostiteljstvu, OIB 95729018191, Ulica Don Vida Dunatova 3, 23273 Preko</izvorni_sadrzaj>
    <derivirana_varijabla naziv="DomainObject.Predmet.ProtustrankaWithAdressOIB_1">SPORTSKI TURIZAM j.d.o.o. za usluge u turizmu i ugostiteljstvu, OIB 95729018191, Ulica Don Vida Dunatova 3, 23273 Preko</derivirana_varijabla>
  </DomainObject.Predmet.ProtustrankaWithAdressOIB>
  <DomainObject.Predmet.ProtustrankaNazivFormated>
    <izvorni_sadrzaj>SPORTSKI TURIZAM j.d.o.o. za usluge u turizmu i ugostiteljstvu</izvorni_sadrzaj>
    <derivirana_varijabla naziv="DomainObject.Predmet.ProtustrankaNazivFormated_1">SPORTSKI TURIZAM j.d.o.o. za usluge u turizmu i ugostiteljstvu</derivirana_varijabla>
  </DomainObject.Predmet.ProtustrankaNazivFormated>
  <DomainObject.Predmet.ProtustrankaNazivFormatedOIB>
    <izvorni_sadrzaj>SPORTSKI TURIZAM j.d.o.o. za usluge u turizmu i ugostiteljstvu, OIB 95729018191</izvorni_sadrzaj>
    <derivirana_varijabla naziv="DomainObject.Predmet.ProtustrankaNazivFormatedOIB_1">SPORTSKI TURIZAM j.d.o.o. za usluge u turizmu i ugostiteljstvu, OIB 95729018191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TURIZAM j.d.o.o. za usluge u turizmu i ugostiteljstvu</item>
    </izvorni_sadrzaj>
    <derivirana_varijabla naziv="DomainObject.Predmet.ProtuStrankaListFormated_1">
      <item>SPORTSKI TURIZAM j.d.o.o. za usluge u turizmu i ugostiteljstvu</item>
    </derivirana_varijabla>
  </DomainObject.Predmet.ProtuStrankaListFormated>
  <DomainObject.Predmet.ProtuStrankaListFormatedOIB>
    <izvorni_sadrzaj>
      <item>SPORTSKI TURIZAM j.d.o.o. za usluge u turizmu i ugostiteljstvu, OIB 95729018191</item>
    </izvorni_sadrzaj>
    <derivirana_varijabla naziv="DomainObject.Predmet.ProtuStrankaListFormatedOIB_1">
      <item>SPORTSKI TURIZAM j.d.o.o. za usluge u turizmu i ugostiteljstvu, OIB 95729018191</item>
    </derivirana_varijabla>
  </DomainObject.Predmet.ProtuStrankaListFormatedOIB>
  <DomainObject.Predmet.ProtuStrankaListFormatedWithAdress>
    <izvorni_sadrzaj>
      <item>SPORTSKI TURIZAM j.d.o.o. za usluge u turizmu i ugostiteljstvu, Ulica Don Vida Dunatova 3, 23273 Preko</item>
    </izvorni_sadrzaj>
    <derivirana_varijabla naziv="DomainObject.Predmet.ProtuStrankaListFormatedWithAdress_1">
      <item>SPORTSKI TURIZAM j.d.o.o. za usluge u turizmu i ugostiteljstvu, Ulica Don Vida Dunatova 3, 23273 Preko</item>
    </derivirana_varijabla>
  </DomainObject.Predmet.ProtuStrankaListFormatedWithAdress>
  <DomainObject.Predmet.ProtuStrankaListFormatedWithAdressOIB>
    <izvorni_sadrzaj>
      <item>SPORTSKI TURIZAM j.d.o.o. za usluge u turizmu i ugostiteljstvu, OIB 95729018191, Ulica Don Vida Dunatova 3, 23273 Preko</item>
    </izvorni_sadrzaj>
    <derivirana_varijabla naziv="DomainObject.Predmet.ProtuStrankaListFormatedWithAdressOIB_1">
      <item>SPORTSKI TURIZAM j.d.o.o. za usluge u turizmu i ugostiteljstvu, OIB 95729018191, Ulica Don Vida Dunatova 3, 23273 Preko</item>
    </derivirana_varijabla>
  </DomainObject.Predmet.ProtuStrankaListFormatedWithAdressOIB>
  <DomainObject.Predmet.ProtuStrankaListNazivFormated>
    <izvorni_sadrzaj>
      <item>SPORTSKI TURIZAM j.d.o.o. za usluge u turizmu i ugostiteljstvu</item>
    </izvorni_sadrzaj>
    <derivirana_varijabla naziv="DomainObject.Predmet.ProtuStrankaListNazivFormated_1">
      <item>SPORTSKI TURIZAM j.d.o.o. za usluge u turizmu i ugostiteljstvu</item>
    </derivirana_varijabla>
  </DomainObject.Predmet.ProtuStrankaListNazivFormated>
  <DomainObject.Predmet.ProtuStrankaListNazivFormatedOIB>
    <izvorni_sadrzaj>
      <item>SPORTSKI TURIZAM j.d.o.o. za usluge u turizmu i ugostiteljstvu, OIB 95729018191</item>
    </izvorni_sadrzaj>
    <derivirana_varijabla naziv="DomainObject.Predmet.ProtuStrankaListNazivFormatedOIB_1">
      <item>SPORTSKI TURIZAM j.d.o.o. za usluge u turizmu i ugostiteljstvu, OIB 95729018191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TURIZAM j.d.o.o. za usluge u turizmu i ugostiteljstvu</izvorni_sadrzaj>
    <derivirana_varijabla naziv="DomainObject.Predmet.ProtustrankaIDrugi_1">SPORTSKI TURIZAM j.d.o.o. za usluge u turizmu i ugostiteljstvu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SPORTSKI TURIZAM j.d.o.o. za usluge u turizmu i ugostiteljstvu, OIB 95729018191, Ulica Don Vida Dunatova 3, 23273 Preko</izvorni_sadrzaj>
    <derivirana_varijabla naziv="DomainObject.Predmet.ProtustrankaIDrugiAdressOIB_1">SPORTSKI TURIZAM j.d.o.o. za usluge u turizmu i ugostiteljstvu, OIB 95729018191,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TURIZAM j.d.o.o. za usluge u turizmu i ugostiteljstvu</item>
      <item>Financijska agencija</item>
      <item>Domagoj Miloš</item>
    </izvorni_sadrzaj>
    <derivirana_varijabla naziv="DomainObject.Predmet.SudioniciListNaziv_1">
      <item>SPORTSKI TURIZAM j.d.o.o. za usluge u turizmu i ugostiteljstvu</item>
      <item>Financijska agencija</item>
      <item>Domagoj Miloš</item>
    </derivirana_varijabla>
  </DomainObject.Predmet.SudioniciListNaziv>
  <DomainObject.Predmet.SudioniciListAdressOIB>
    <izvorni_sadrzaj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izvorni_sadrzaj>
    <derivirana_varijabla naziv="DomainObject.Predmet.SudioniciListAdressOIB_1"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95729018191</item>
      <item>, OIB 85821130368</item>
      <item>, OIB 74419317556</item>
    </izvorni_sadrzaj>
    <derivirana_varijabla naziv="DomainObject.Predmet.SudioniciListNazivOIB_1">
      <item>, OIB 95729018191</item>
      <item>, OIB 85821130368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1914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2016-04-19T07:49:00Z</dcterms:created>
  <dc:creator>Ardena Bajlo</dc:creator>
  <cp:lastModifiedBy>wsadmin</cp:lastModifiedBy>
  <cp:lastPrinted>2016-04-20T13:47:00Z</cp:lastPrinted>
  <dcterms:modified xmlns:xsi="http://www.w3.org/2001/XMLSchema-instance" xsi:type="dcterms:W3CDTF">2016-04-21T09:33:00Z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