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dd79" w14:paraId="462dd79" w:rsidRDefault="00C9451B" w:rsidP="00910611" w:rsidR="00C9451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51B" w:rsidP="00910611" w:rsidR="00C9451B">
      <w:r>
        <w:rPr>
          <w:rFonts w:eastAsia="MS Mincho"/>
        </w:rPr>
        <w:t xml:space="preserve">   REPUBLIKA HRVATSKA</w:t>
      </w:r>
    </w:p>
    <w:p w:rsidRDefault="00C9451B" w:rsidP="00910611" w:rsidR="00C9451B">
      <w:r>
        <w:rPr>
          <w:rFonts w:eastAsia="MS Mincho"/>
        </w:rPr>
        <w:t>TRGOVAČKI SUD U RIJECI</w:t>
      </w:r>
    </w:p>
    <w:p w:rsidRDefault="00C9451B" w:rsidR="00C9451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41098" w:rsidP="001D4B71" w:rsidR="00E41098">
      <w:pPr>
        <w:rPr>
          <w:noProof/>
        </w:rPr>
      </w:pP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 w:rsidR="002A4A37">
        <w:t>543/2013-284</w:t>
      </w:r>
    </w:p>
    <w:p w:rsidRDefault="00297CB3" w:rsidP="001D4B71" w:rsidR="00297CB3" w:rsidRPr="00FF34F0"/>
    <w:p w:rsidRDefault="00707696" w:rsidP="00707696" w:rsidR="00707696" w:rsidRPr="002A4A37">
      <w:pPr>
        <w:jc w:val="center"/>
      </w:pPr>
      <w:r w:rsidRPr="002A4A37">
        <w:t>R E P U B L I K A   H R V AT S K A</w:t>
      </w:r>
    </w:p>
    <w:p w:rsidRDefault="00707696" w:rsidP="00707696" w:rsidR="00707696" w:rsidRPr="002A4A37"/>
    <w:p w:rsidRDefault="00707696" w:rsidP="00707696" w:rsidR="00707696" w:rsidRPr="002A4A37">
      <w:pPr>
        <w:jc w:val="center"/>
      </w:pPr>
      <w:r w:rsidRPr="002A4A37">
        <w:t>Z A K L J U Č A K</w:t>
      </w:r>
    </w:p>
    <w:p w:rsidRDefault="00707696" w:rsidP="00707696" w:rsidR="00707696"/>
    <w:p w:rsidRDefault="00707696" w:rsidP="00707696" w:rsidR="00707696">
      <w:pPr>
        <w:jc w:val="both"/>
      </w:pPr>
      <w:r>
        <w:tab/>
      </w:r>
      <w:r w:rsidR="005922C2" w:rsidRPr="00745F98">
        <w:t xml:space="preserve">Trgovački sud u Rijeci, </w:t>
      </w:r>
      <w:r w:rsidR="005922C2" w:rsidRPr="00750EFA">
        <w:t>OIB 88785964957</w:t>
      </w:r>
      <w:r w:rsidR="005922C2">
        <w:t xml:space="preserve">, </w:t>
      </w:r>
      <w:r w:rsidR="005922C2" w:rsidRPr="00745F98">
        <w:t xml:space="preserve">po </w:t>
      </w:r>
      <w:r w:rsidR="005922C2">
        <w:t xml:space="preserve">stečajnom </w:t>
      </w:r>
      <w:r w:rsidR="005922C2" w:rsidRPr="00745F98">
        <w:t xml:space="preserve">sucu Danieli Korlević, </w:t>
      </w:r>
      <w:r w:rsidR="005922C2">
        <w:t xml:space="preserve">u stečajnom postupku nad dužnikom </w:t>
      </w:r>
      <w:r w:rsidR="005922C2" w:rsidRPr="004025F8">
        <w:rPr>
          <w:b/>
        </w:rPr>
        <w:t>NATURA STUDIO – CENTAR ENERGETSKE EFIKASNOSTI d.o.o. Pula, Mletačka 12, OIB 29262809628</w:t>
      </w:r>
      <w:r w:rsidR="005922C2">
        <w:rPr>
          <w:b/>
        </w:rPr>
        <w:t xml:space="preserve">, </w:t>
      </w:r>
      <w:r w:rsidR="005922C2" w:rsidRPr="002A4A37">
        <w:t xml:space="preserve">dana </w:t>
      </w:r>
      <w:r w:rsidR="002A4A37" w:rsidRPr="002A4A37">
        <w:t xml:space="preserve">23. travnja </w:t>
      </w:r>
      <w:r w:rsidR="005922C2" w:rsidRPr="002A4A37">
        <w:t>2018</w:t>
      </w:r>
      <w:r w:rsidRPr="002A4A37">
        <w:t>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nekretnine stečajnog dužnika upisane u zemljišnim knjigama Općinskog suda u </w:t>
      </w:r>
      <w:r w:rsidR="005922C2">
        <w:t>Puli-Pola,</w:t>
      </w:r>
      <w:r>
        <w:t xml:space="preserve"> Zemljišnoknjižni odjel </w:t>
      </w:r>
      <w:r w:rsidR="005922C2">
        <w:t xml:space="preserve">Pula </w:t>
      </w:r>
      <w:r w:rsidR="002A4A37" w:rsidRPr="00DF0776">
        <w:t xml:space="preserve">k.č.br. 1191/18, oranica, površine 374 m2, k.č.br. 1191/19, oranica, površine 476 m2, upisana u </w:t>
      </w:r>
      <w:proofErr w:type="spellStart"/>
      <w:r w:rsidR="002A4A37" w:rsidRPr="00DF0776">
        <w:t>zk.ul</w:t>
      </w:r>
      <w:proofErr w:type="spellEnd"/>
      <w:r w:rsidR="002A4A37" w:rsidRPr="00DF0776">
        <w:t xml:space="preserve">. 3824, k.o. </w:t>
      </w:r>
      <w:proofErr w:type="spellStart"/>
      <w:r w:rsidR="002A4A37" w:rsidRPr="00DF0776">
        <w:t>Marčana</w:t>
      </w:r>
      <w:proofErr w:type="spellEnd"/>
      <w:r w:rsidR="002A4A37" w:rsidRPr="00DF0776">
        <w:t xml:space="preserve"> i ½ dijela k.č.br. 1191/17, put, površine 404 m2, upisana u </w:t>
      </w:r>
      <w:proofErr w:type="spellStart"/>
      <w:r w:rsidR="002A4A37" w:rsidRPr="00DF0776">
        <w:t>zk.ul</w:t>
      </w:r>
      <w:proofErr w:type="spellEnd"/>
      <w:r w:rsidR="002A4A37" w:rsidRPr="00DF0776">
        <w:t xml:space="preserve">. 3823, k.o. </w:t>
      </w:r>
      <w:proofErr w:type="spellStart"/>
      <w:r w:rsidR="002A4A37" w:rsidRPr="00DF0776">
        <w:t>Marčana</w:t>
      </w:r>
      <w:proofErr w:type="spellEnd"/>
      <w:r>
        <w:t>,  za dan</w:t>
      </w:r>
    </w:p>
    <w:p w:rsidRDefault="005922C2" w:rsidP="00707696" w:rsidR="005922C2">
      <w:pPr>
        <w:jc w:val="center"/>
        <w:rPr>
          <w:b/>
        </w:rPr>
      </w:pPr>
    </w:p>
    <w:p w:rsidRDefault="002A4A37" w:rsidP="00707696" w:rsidR="00707696">
      <w:pPr>
        <w:jc w:val="center"/>
        <w:rPr>
          <w:b/>
        </w:rPr>
      </w:pPr>
      <w:r>
        <w:rPr>
          <w:b/>
        </w:rPr>
        <w:t>12. lipanj 2018. u 10,3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707696" w:rsidP="00707696" w:rsidR="005922C2">
      <w:pPr>
        <w:pStyle w:val="Odlomakpopisa"/>
        <w:ind w:left="426"/>
        <w:jc w:val="both"/>
      </w:pPr>
      <w:r>
        <w:tab/>
        <w:t xml:space="preserve">      </w:t>
      </w:r>
    </w:p>
    <w:p w:rsidRDefault="005922C2" w:rsidP="00707696" w:rsidR="00707696">
      <w:pPr>
        <w:pStyle w:val="Odlomakpopisa"/>
        <w:ind w:left="426"/>
        <w:jc w:val="both"/>
      </w:pPr>
      <w:r>
        <w:tab/>
      </w:r>
      <w:r w:rsidR="00707696">
        <w:t xml:space="preserve">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707696" w:rsidP="00707696" w:rsidR="00AC0846">
      <w:pPr>
        <w:pStyle w:val="Odlomakpopisa"/>
        <w:numPr>
          <w:ilvl w:val="0"/>
          <w:numId w:val="8"/>
        </w:numPr>
        <w:jc w:val="both"/>
      </w:pPr>
      <w:proofErr w:type="spellStart"/>
      <w:r>
        <w:t>razlučni</w:t>
      </w:r>
      <w:proofErr w:type="spellEnd"/>
      <w:r>
        <w:t xml:space="preserve"> vjerovnik:</w:t>
      </w:r>
    </w:p>
    <w:p w:rsidRDefault="00AC0846" w:rsidP="00707696" w:rsidR="00C809A2">
      <w:pPr>
        <w:pStyle w:val="Odlomakpopisa"/>
        <w:ind w:left="1776"/>
        <w:jc w:val="both"/>
      </w:pPr>
      <w:r>
        <w:t xml:space="preserve">VIRKONT d.o.o. Pula, </w:t>
      </w:r>
      <w:proofErr w:type="spellStart"/>
      <w:r>
        <w:t>Marijanijeva</w:t>
      </w:r>
      <w:proofErr w:type="spellEnd"/>
      <w:r>
        <w:t xml:space="preserve"> 11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C809A2" w:rsidP="00707696" w:rsidR="00707696">
      <w:pPr>
        <w:jc w:val="center"/>
      </w:pPr>
      <w:r>
        <w:t xml:space="preserve">U Rijeci, </w:t>
      </w:r>
      <w:r w:rsidR="002A4A37">
        <w:t>23. travnja</w:t>
      </w:r>
      <w:r w:rsidR="00707696">
        <w:t xml:space="preserve"> 2018.</w:t>
      </w:r>
    </w:p>
    <w:p w:rsidRDefault="00665810" w:rsidP="00665810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7696">
        <w:t>S</w:t>
      </w:r>
      <w:r>
        <w:t>tečajni s</w:t>
      </w:r>
      <w:r w:rsidR="00707696">
        <w:t>udac</w:t>
      </w:r>
    </w:p>
    <w:p w:rsidRDefault="00665810" w:rsidP="00665810" w:rsidR="0070769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707696">
        <w:t>Daniela Korlević</w:t>
      </w:r>
    </w:p>
    <w:p w:rsidRDefault="00664D66" w:rsidP="00664D66" w:rsidR="00664D66">
      <w:pPr>
        <w:ind w:firstLine="708" w:left="1416"/>
        <w:jc w:val="right"/>
      </w:pPr>
    </w:p>
    <w:p w:rsidRDefault="00C809A2" w:rsidP="00C809A2" w:rsidR="00C809A2" w:rsidRPr="001A4AC5">
      <w:pPr>
        <w:ind w:firstLine="708" w:left="1416"/>
        <w:jc w:val="right"/>
        <w:rPr>
          <w:b/>
        </w:rPr>
      </w:pPr>
    </w:p>
    <w:p w:rsidRDefault="004A7246" w:rsidP="00707696" w:rsidR="004A7246">
      <w:pPr>
        <w:jc w:val="both"/>
        <w:rPr>
          <w:b/>
          <w:szCs w:val="20"/>
        </w:rPr>
      </w:pPr>
    </w:p>
    <w:p w:rsidRDefault="00635FAE" w:rsidP="00707696" w:rsidR="00707696" w:rsidRPr="00C809A2">
      <w:pPr>
        <w:jc w:val="both"/>
        <w:rPr>
          <w:szCs w:val="20"/>
        </w:rPr>
      </w:pPr>
      <w:r w:rsidRPr="00C809A2">
        <w:rPr>
          <w:szCs w:val="20"/>
        </w:rPr>
        <w:t>UPUTA O</w:t>
      </w:r>
      <w:r w:rsidR="00707696" w:rsidRPr="00C809A2">
        <w:rPr>
          <w:szCs w:val="20"/>
        </w:rPr>
        <w:t xml:space="preserve"> PRAVNOM LIJEKU:</w:t>
      </w:r>
    </w:p>
    <w:p w:rsidRDefault="00707696" w:rsidP="00AD6F04" w:rsidR="007664ED" w:rsidRPr="00AD6F04">
      <w:pPr>
        <w:jc w:val="both"/>
        <w:rPr>
          <w:szCs w:val="20"/>
        </w:rPr>
      </w:pPr>
      <w:r>
        <w:rPr>
          <w:szCs w:val="20"/>
        </w:rPr>
        <w:t xml:space="preserve">Protiv zaključka </w:t>
      </w:r>
      <w:r w:rsidR="00C5500D">
        <w:rPr>
          <w:szCs w:val="20"/>
        </w:rPr>
        <w:t xml:space="preserve">žalba </w:t>
      </w:r>
      <w:r>
        <w:rPr>
          <w:szCs w:val="20"/>
        </w:rPr>
        <w:t xml:space="preserve">nije </w:t>
      </w:r>
      <w:r w:rsidR="00C5500D">
        <w:rPr>
          <w:szCs w:val="20"/>
        </w:rPr>
        <w:t>dopuštena (čl.11. st.9</w:t>
      </w:r>
      <w:r>
        <w:rPr>
          <w:szCs w:val="20"/>
        </w:rPr>
        <w:t>. SZ-a).</w:t>
      </w:r>
    </w:p>
    <w:sectPr w:rsidSect="004A7246" w:rsidR="007664ED" w:rsidRPr="00AD6F0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5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707696">
      <w:t>1125/2016</w:t>
    </w:r>
    <w:r w:rsidR="00DD0977">
      <w:t>-</w:t>
    </w:r>
    <w:r w:rsidR="00707696"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A4A37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717A1"/>
    <w:rsid w:val="005922C2"/>
    <w:rsid w:val="005A200F"/>
    <w:rsid w:val="005A5424"/>
    <w:rsid w:val="005C6151"/>
    <w:rsid w:val="005D456D"/>
    <w:rsid w:val="00601409"/>
    <w:rsid w:val="00607373"/>
    <w:rsid w:val="0063239C"/>
    <w:rsid w:val="00635FAE"/>
    <w:rsid w:val="00637512"/>
    <w:rsid w:val="006558F9"/>
    <w:rsid w:val="00655932"/>
    <w:rsid w:val="00664D66"/>
    <w:rsid w:val="00665810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0846"/>
    <w:rsid w:val="00AC53F3"/>
    <w:rsid w:val="00AD6F04"/>
    <w:rsid w:val="00AF6CE6"/>
    <w:rsid w:val="00AF77FC"/>
    <w:rsid w:val="00B028A9"/>
    <w:rsid w:val="00B03DC2"/>
    <w:rsid w:val="00B04D22"/>
    <w:rsid w:val="00B05B31"/>
    <w:rsid w:val="00B1296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5500D"/>
    <w:rsid w:val="00C73166"/>
    <w:rsid w:val="00C809A2"/>
    <w:rsid w:val="00C85F35"/>
    <w:rsid w:val="00C870A1"/>
    <w:rsid w:val="00C87C5D"/>
    <w:rsid w:val="00C9451B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151B5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A5D0E-F793-4DF1-BA3F-F28AF5E9F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1249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2018-04-23T12:31:00Z</dcterms:created>
  <dc:creator>dcmelik</dc:creator>
  <cp:lastModifiedBy>Jasna Radulović</cp:lastModifiedBy>
  <cp:lastPrinted>2018-03-16T13:45:00Z</cp:lastPrinted>
  <dcterms:modified xmlns:xsi="http://www.w3.org/2001/XMLSchema-instance" xsi:type="dcterms:W3CDTF">2018-04-23T12:35:00Z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(543-13 dioba kupovnine 23.4..docx)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