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dc05" w14:paraId="c93dc05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REPUBLIKA HRVATSKA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Trgovački sud u Zagrebu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Zagreb, Amruševa 2/II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D53C98">
        <w:rPr>
          <w:sz w:val="24"/>
          <w:szCs w:val="24"/>
        </w:rPr>
        <w:t>70. St-7032</w:t>
      </w:r>
      <w:r w:rsidRPr="005F4EDD">
        <w:rPr>
          <w:sz w:val="24"/>
          <w:szCs w:val="24"/>
        </w:rPr>
        <w:t xml:space="preserve">/2016  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  <w:t xml:space="preserve">               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E P U B L I K A   H R V A T S K A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</w:p>
    <w:p w:rsidRDefault="005F4EDD" w:rsidP="005F4EDD" w:rsid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J E Š E NJ E</w:t>
      </w:r>
    </w:p>
    <w:p w:rsidRDefault="001E53C9" w:rsidP="005F4EDD" w:rsidR="001E53C9" w:rsidRPr="005F4EDD">
      <w:pPr>
        <w:jc w:val="center"/>
        <w:rPr>
          <w:sz w:val="24"/>
          <w:szCs w:val="24"/>
        </w:rPr>
      </w:pPr>
    </w:p>
    <w:p w:rsidRDefault="00D53C98" w:rsidP="005F4EDD" w:rsidR="00B24E44" w:rsidRPr="00D52461">
      <w:pPr>
        <w:jc w:val="both"/>
        <w:rPr>
          <w:sz w:val="24"/>
          <w:szCs w:val="24"/>
        </w:rPr>
      </w:pPr>
      <w:r w:rsidRPr="00D53C98">
        <w:rPr>
          <w:sz w:val="24"/>
          <w:szCs w:val="24"/>
        </w:rPr>
        <w:t xml:space="preserve">Trgovački sud u Zagrebu, po sucu Maji Jurovicki, u stečajnom postupku u povodu prijedloga predlagatelja FINANCIJSKE AGENCIJE, Zagreb, Ulica grada Vukovara 70, OIB: 85821130368, za otvaranje stečajnog postupka nad dužnikom MAGIS MELIUS j.d.o.o.,OIB: 48997155238, Karlovac, Vladimira Nazora 16,  dana  </w:t>
      </w:r>
      <w:r w:rsidR="00010BD0">
        <w:rPr>
          <w:sz w:val="24"/>
          <w:szCs w:val="24"/>
        </w:rPr>
        <w:t>15.</w:t>
      </w:r>
      <w:r w:rsidRPr="00D53C98">
        <w:rPr>
          <w:sz w:val="24"/>
          <w:szCs w:val="24"/>
        </w:rPr>
        <w:t xml:space="preserve"> siječnja 2018.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7673A6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801783" w:rsidRPr="00801783">
        <w:t xml:space="preserve"> </w:t>
      </w:r>
      <w:r w:rsidR="00D53C98" w:rsidRPr="00D53C98">
        <w:t>Jasni (Rikel) Ivanšić OIB:35998116650 Karlovac, Vladimira Nazora 16</w:t>
      </w:r>
      <w:r w:rsidR="008D520A">
        <w:t xml:space="preserve"> </w:t>
      </w:r>
      <w:r w:rsidR="007673A6" w:rsidRPr="007673A6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E223C9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 xml:space="preserve">broj IBAN HR9223900011300000460, </w:t>
      </w:r>
      <w:r w:rsidRPr="00E223C9">
        <w:rPr>
          <w:sz w:val="24"/>
          <w:szCs w:val="24"/>
        </w:rPr>
        <w:t>model 05, poziv na broj 2001</w:t>
      </w:r>
      <w:r w:rsidR="008D520A">
        <w:rPr>
          <w:sz w:val="24"/>
          <w:szCs w:val="24"/>
        </w:rPr>
        <w:t>-7032</w:t>
      </w:r>
      <w:r w:rsidR="002265A1" w:rsidRPr="00E223C9">
        <w:rPr>
          <w:sz w:val="24"/>
          <w:szCs w:val="24"/>
        </w:rPr>
        <w:t>16</w:t>
      </w:r>
      <w:r w:rsidRPr="00E223C9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8E621F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E26C0">
        <w:rPr>
          <w:sz w:val="24"/>
          <w:szCs w:val="24"/>
          <w:lang w:val="pt-BR"/>
        </w:rPr>
        <w:t>dužnikom</w:t>
      </w:r>
      <w:r w:rsidR="00801783" w:rsidRPr="00801783">
        <w:t xml:space="preserve"> </w:t>
      </w:r>
      <w:r w:rsidR="008D520A" w:rsidRPr="008D520A">
        <w:t>MAGIS MELIUS j.d.o.o.,OIB: 48997155238, Karlovac, Vladimira Nazora 16</w:t>
      </w:r>
      <w:r w:rsidR="00AE6000"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E00388">
        <w:rPr>
          <w:sz w:val="24"/>
          <w:szCs w:val="24"/>
          <w:lang w:val="pt-BR"/>
        </w:rPr>
        <w:t>120</w:t>
      </w:r>
      <w:r w:rsidR="00F64369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E00388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</w:t>
      </w:r>
      <w:r w:rsidRPr="006462E1">
        <w:rPr>
          <w:sz w:val="24"/>
          <w:szCs w:val="24"/>
          <w:lang w:val="pt-BR"/>
        </w:rPr>
        <w:lastRenderedPageBreak/>
        <w:t xml:space="preserve">troškova stečajnog postupka ima zaplijenjena novčana sredstava u iznosu od </w:t>
      </w:r>
      <w:r w:rsidR="008D520A">
        <w:rPr>
          <w:sz w:val="24"/>
          <w:szCs w:val="24"/>
          <w:lang w:val="pt-BR"/>
        </w:rPr>
        <w:t>5.00</w:t>
      </w:r>
      <w:r w:rsidR="00F64369">
        <w:rPr>
          <w:sz w:val="24"/>
          <w:szCs w:val="24"/>
          <w:lang w:val="pt-BR"/>
        </w:rPr>
        <w:t xml:space="preserve">0,00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7F0134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6462E1">
        <w:rPr>
          <w:sz w:val="24"/>
        </w:rPr>
        <w:t xml:space="preserve">   </w:t>
      </w:r>
      <w:r w:rsidR="00984479">
        <w:rPr>
          <w:sz w:val="24"/>
        </w:rPr>
        <w:t>1</w:t>
      </w:r>
      <w:r w:rsidR="00CA5552">
        <w:rPr>
          <w:sz w:val="24"/>
        </w:rPr>
        <w:t>5</w:t>
      </w:r>
      <w:r w:rsidR="00C3267D">
        <w:rPr>
          <w:sz w:val="24"/>
        </w:rPr>
        <w:t>. siječnja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D15D2A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D15D2A" w:rsidP="008C5BAA" w:rsidR="00D15D2A" w:rsidRPr="00D15D2A">
      <w:pPr>
        <w:jc w:val="right"/>
        <w:rPr>
          <w:sz w:val="24"/>
          <w:szCs w:val="24"/>
        </w:rPr>
      </w:pPr>
      <w:r w:rsidRPr="00D15D2A">
        <w:rPr>
          <w:sz w:val="24"/>
          <w:szCs w:val="24"/>
        </w:rPr>
        <w:t>Za točnost otpravka-ovlašteni službenik:</w:t>
      </w:r>
    </w:p>
    <w:p w:rsidRDefault="00D15D2A" w:rsidP="008C5BAA" w:rsidR="00D15D2A" w:rsidRPr="00D15D2A">
      <w:pPr>
        <w:jc w:val="right"/>
        <w:rPr>
          <w:sz w:val="24"/>
          <w:szCs w:val="24"/>
        </w:rPr>
      </w:pPr>
      <w:r w:rsidRPr="00D15D2A">
        <w:rPr>
          <w:sz w:val="24"/>
          <w:szCs w:val="24"/>
        </w:rPr>
        <w:t>Gordana Cvitković</w:t>
      </w:r>
    </w:p>
    <w:p w:rsidRDefault="008979AC" w:rsidP="00DB582D" w:rsidR="008979AC" w:rsidRPr="00D15D2A">
      <w:pPr>
        <w:jc w:val="both"/>
        <w:rPr>
          <w:sz w:val="24"/>
          <w:szCs w:val="24"/>
        </w:rPr>
      </w:pPr>
    </w:p>
    <w:sectPr w:rsidSect="00491CF2" w:rsidR="008979AC" w:rsidRPr="00D15D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237B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8D520A">
      <w:rPr>
        <w:sz w:val="24"/>
        <w:szCs w:val="24"/>
      </w:rPr>
      <w:t>7032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10BD0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87A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A04E8"/>
    <w:rsid w:val="001B39E2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37B2"/>
    <w:rsid w:val="00225901"/>
    <w:rsid w:val="002265A1"/>
    <w:rsid w:val="00227CD2"/>
    <w:rsid w:val="00240545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44E3"/>
    <w:rsid w:val="002B515E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221F"/>
    <w:rsid w:val="00372E5D"/>
    <w:rsid w:val="0037505D"/>
    <w:rsid w:val="00377434"/>
    <w:rsid w:val="00380BDC"/>
    <w:rsid w:val="003832D6"/>
    <w:rsid w:val="00392934"/>
    <w:rsid w:val="00397B61"/>
    <w:rsid w:val="003A7AD5"/>
    <w:rsid w:val="003B70D5"/>
    <w:rsid w:val="003C1D9D"/>
    <w:rsid w:val="003D0080"/>
    <w:rsid w:val="003D100F"/>
    <w:rsid w:val="003D5473"/>
    <w:rsid w:val="003F24EC"/>
    <w:rsid w:val="00411D7F"/>
    <w:rsid w:val="00423A40"/>
    <w:rsid w:val="00426703"/>
    <w:rsid w:val="0043613B"/>
    <w:rsid w:val="004463E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3758"/>
    <w:rsid w:val="004973C8"/>
    <w:rsid w:val="004A58DD"/>
    <w:rsid w:val="004B05E8"/>
    <w:rsid w:val="004B13ED"/>
    <w:rsid w:val="004B40C9"/>
    <w:rsid w:val="004D1605"/>
    <w:rsid w:val="004D1FAD"/>
    <w:rsid w:val="004D5C6D"/>
    <w:rsid w:val="004E0E0F"/>
    <w:rsid w:val="004E1140"/>
    <w:rsid w:val="004E1F91"/>
    <w:rsid w:val="004E4E9A"/>
    <w:rsid w:val="004E4EBD"/>
    <w:rsid w:val="004E66F3"/>
    <w:rsid w:val="004F1C11"/>
    <w:rsid w:val="004F5343"/>
    <w:rsid w:val="00500D56"/>
    <w:rsid w:val="00510B72"/>
    <w:rsid w:val="00512BE1"/>
    <w:rsid w:val="005159EB"/>
    <w:rsid w:val="00525878"/>
    <w:rsid w:val="00525F77"/>
    <w:rsid w:val="005318DD"/>
    <w:rsid w:val="005372D7"/>
    <w:rsid w:val="00537998"/>
    <w:rsid w:val="00541421"/>
    <w:rsid w:val="00543364"/>
    <w:rsid w:val="00554A8A"/>
    <w:rsid w:val="005577E7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14D1"/>
    <w:rsid w:val="005A4711"/>
    <w:rsid w:val="005A7C86"/>
    <w:rsid w:val="005B2D84"/>
    <w:rsid w:val="005D295B"/>
    <w:rsid w:val="005D5E49"/>
    <w:rsid w:val="005E3E61"/>
    <w:rsid w:val="005E7C19"/>
    <w:rsid w:val="005F4EDD"/>
    <w:rsid w:val="00607FF0"/>
    <w:rsid w:val="00611026"/>
    <w:rsid w:val="006155F6"/>
    <w:rsid w:val="006462E1"/>
    <w:rsid w:val="00667C76"/>
    <w:rsid w:val="00683F41"/>
    <w:rsid w:val="006868A5"/>
    <w:rsid w:val="006A1915"/>
    <w:rsid w:val="006A4E6C"/>
    <w:rsid w:val="006B2630"/>
    <w:rsid w:val="006B5CBF"/>
    <w:rsid w:val="006B70FB"/>
    <w:rsid w:val="006C30A1"/>
    <w:rsid w:val="006C6CA6"/>
    <w:rsid w:val="006D375E"/>
    <w:rsid w:val="006D5F20"/>
    <w:rsid w:val="006E0DEA"/>
    <w:rsid w:val="006E26C0"/>
    <w:rsid w:val="006F34CD"/>
    <w:rsid w:val="007020AA"/>
    <w:rsid w:val="00712972"/>
    <w:rsid w:val="00713FA8"/>
    <w:rsid w:val="00714A3C"/>
    <w:rsid w:val="00734DB3"/>
    <w:rsid w:val="007364ED"/>
    <w:rsid w:val="007406BB"/>
    <w:rsid w:val="00743173"/>
    <w:rsid w:val="00743AD8"/>
    <w:rsid w:val="00746F8C"/>
    <w:rsid w:val="00752674"/>
    <w:rsid w:val="00756DBA"/>
    <w:rsid w:val="0076023B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0134"/>
    <w:rsid w:val="007F170A"/>
    <w:rsid w:val="007F6CCD"/>
    <w:rsid w:val="008007C1"/>
    <w:rsid w:val="0080172B"/>
    <w:rsid w:val="00801783"/>
    <w:rsid w:val="00824C4E"/>
    <w:rsid w:val="00831448"/>
    <w:rsid w:val="008375F1"/>
    <w:rsid w:val="00841524"/>
    <w:rsid w:val="008419F3"/>
    <w:rsid w:val="008448BC"/>
    <w:rsid w:val="00852F2B"/>
    <w:rsid w:val="008751FB"/>
    <w:rsid w:val="0088373D"/>
    <w:rsid w:val="00884822"/>
    <w:rsid w:val="00885088"/>
    <w:rsid w:val="008921BD"/>
    <w:rsid w:val="00892E9F"/>
    <w:rsid w:val="00897588"/>
    <w:rsid w:val="0089780B"/>
    <w:rsid w:val="008979AC"/>
    <w:rsid w:val="008A4DC0"/>
    <w:rsid w:val="008B5EF8"/>
    <w:rsid w:val="008C1325"/>
    <w:rsid w:val="008C1695"/>
    <w:rsid w:val="008D520A"/>
    <w:rsid w:val="008E621F"/>
    <w:rsid w:val="008F2DF5"/>
    <w:rsid w:val="008F3C6D"/>
    <w:rsid w:val="008F707F"/>
    <w:rsid w:val="00902E7D"/>
    <w:rsid w:val="00906A76"/>
    <w:rsid w:val="00916B77"/>
    <w:rsid w:val="00926E6D"/>
    <w:rsid w:val="0092735D"/>
    <w:rsid w:val="009273AD"/>
    <w:rsid w:val="00947634"/>
    <w:rsid w:val="00960451"/>
    <w:rsid w:val="00981FFB"/>
    <w:rsid w:val="00984479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051CE"/>
    <w:rsid w:val="00A118F5"/>
    <w:rsid w:val="00A14FF9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B6AA2"/>
    <w:rsid w:val="00AC2B7E"/>
    <w:rsid w:val="00AC2EFA"/>
    <w:rsid w:val="00AC54F0"/>
    <w:rsid w:val="00AD540C"/>
    <w:rsid w:val="00AE48DE"/>
    <w:rsid w:val="00AE6000"/>
    <w:rsid w:val="00B02445"/>
    <w:rsid w:val="00B04A94"/>
    <w:rsid w:val="00B06B1E"/>
    <w:rsid w:val="00B10919"/>
    <w:rsid w:val="00B10FA9"/>
    <w:rsid w:val="00B1379F"/>
    <w:rsid w:val="00B24E44"/>
    <w:rsid w:val="00B263D5"/>
    <w:rsid w:val="00B265C3"/>
    <w:rsid w:val="00B32D6C"/>
    <w:rsid w:val="00B35394"/>
    <w:rsid w:val="00B42429"/>
    <w:rsid w:val="00B477CE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A7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D7CE3"/>
    <w:rsid w:val="00BE29DB"/>
    <w:rsid w:val="00BF07C0"/>
    <w:rsid w:val="00BF0FBA"/>
    <w:rsid w:val="00BF550D"/>
    <w:rsid w:val="00C029A5"/>
    <w:rsid w:val="00C1526F"/>
    <w:rsid w:val="00C20143"/>
    <w:rsid w:val="00C3267D"/>
    <w:rsid w:val="00C331DD"/>
    <w:rsid w:val="00C40DDD"/>
    <w:rsid w:val="00C61BFF"/>
    <w:rsid w:val="00C63CC4"/>
    <w:rsid w:val="00C74BE2"/>
    <w:rsid w:val="00C919A9"/>
    <w:rsid w:val="00C94C3C"/>
    <w:rsid w:val="00C95D9C"/>
    <w:rsid w:val="00CA1177"/>
    <w:rsid w:val="00CA1A34"/>
    <w:rsid w:val="00CA5552"/>
    <w:rsid w:val="00CA61B0"/>
    <w:rsid w:val="00CB0997"/>
    <w:rsid w:val="00CB0C62"/>
    <w:rsid w:val="00CD225D"/>
    <w:rsid w:val="00CE0924"/>
    <w:rsid w:val="00CE20DC"/>
    <w:rsid w:val="00CE500B"/>
    <w:rsid w:val="00CE6F30"/>
    <w:rsid w:val="00CF5910"/>
    <w:rsid w:val="00CF7F45"/>
    <w:rsid w:val="00D00A59"/>
    <w:rsid w:val="00D06043"/>
    <w:rsid w:val="00D1480C"/>
    <w:rsid w:val="00D1512B"/>
    <w:rsid w:val="00D15D2A"/>
    <w:rsid w:val="00D27CFA"/>
    <w:rsid w:val="00D309AF"/>
    <w:rsid w:val="00D31553"/>
    <w:rsid w:val="00D36959"/>
    <w:rsid w:val="00D42CA6"/>
    <w:rsid w:val="00D52461"/>
    <w:rsid w:val="00D53C98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00388"/>
    <w:rsid w:val="00E0745F"/>
    <w:rsid w:val="00E106D1"/>
    <w:rsid w:val="00E14F12"/>
    <w:rsid w:val="00E21185"/>
    <w:rsid w:val="00E223C9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9666B"/>
    <w:rsid w:val="00EA5223"/>
    <w:rsid w:val="00EA6143"/>
    <w:rsid w:val="00EB154E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4369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6B0B"/>
    <w:rsid w:val="00FB498C"/>
    <w:rsid w:val="00FB65BA"/>
    <w:rsid w:val="00FB79C0"/>
    <w:rsid w:val="00FC5F00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D15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D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D2A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D2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D2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D15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D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D2A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D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D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7032</izvorni_sadrzaj>
    <derivirana_varijabla naziv="DomainObject.Predmet.Broj_1">7032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St-7032/2016</izvorni_sadrzaj>
    <derivirana_varijabla naziv="DomainObject.Predmet.OznakaBroj_1">St-7032/2016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MAGIS MELIUS j.d.o.o.</izvorni_sadrzaj>
    <derivirana_varijabla naziv="DomainObject.Predmet.ProtustrankaFormated_1">  MAGIS MELIUS j.d.o.o.</derivirana_varijabla>
  </DomainObject.Predmet.ProtustrankaFormated>
  <DomainObject.Predmet.ProtustrankaFormatedOIB>
    <izvorni_sadrzaj>  MAGIS MELIUS j.d.o.o., OIB 48997155238</izvorni_sadrzaj>
    <derivirana_varijabla naziv="DomainObject.Predmet.ProtustrankaFormatedOIB_1">  MAGIS MELIUS j.d.o.o., OIB 48997155238</derivirana_varijabla>
  </DomainObject.Predmet.ProtustrankaFormatedOIB>
  <DomainObject.Predmet.ProtustrankaFormatedWithAdress>
    <izvorni_sadrzaj> MAGIS MELIUS j.d.o.o., Vladimira Nazora 16, 47000 Karlovac</izvorni_sadrzaj>
    <derivirana_varijabla naziv="DomainObject.Predmet.ProtustrankaFormatedWithAdress_1"> MAGIS MELIUS j.d.o.o., Vladimira Nazora 16, 47000 Karlovac</derivirana_varijabla>
  </DomainObject.Predmet.ProtustrankaFormatedWithAdress>
  <DomainObject.Predmet.ProtustrankaFormatedWithAdressOIB>
    <izvorni_sadrzaj> MAGIS MELIUS j.d.o.o., OIB 48997155238, Vladimira Nazora 16, 47000 Karlovac</izvorni_sadrzaj>
    <derivirana_varijabla naziv="DomainObject.Predmet.ProtustrankaFormatedWithAdressOIB_1"> MAGIS MELIUS j.d.o.o., OIB 48997155238, Vladimira Nazora 16, 47000 Karlovac</derivirana_varijabla>
  </DomainObject.Predmet.ProtustrankaFormatedWithAdressOIB>
  <DomainObject.Predmet.ProtustrankaWithAdress>
    <izvorni_sadrzaj>MAGIS MELIUS j.d.o.o. Vladimira Nazora 16, 47000 Karlovac</izvorni_sadrzaj>
    <derivirana_varijabla naziv="DomainObject.Predmet.ProtustrankaWithAdress_1">MAGIS MELIUS j.d.o.o. Vladimira Nazora 16, 47000 Karlovac</derivirana_varijabla>
  </DomainObject.Predmet.ProtustrankaWithAdress>
  <DomainObject.Predmet.ProtustrankaWithAdressOIB>
    <izvorni_sadrzaj>MAGIS MELIUS j.d.o.o., OIB 48997155238, Vladimira Nazora 16, 47000 Karlovac</izvorni_sadrzaj>
    <derivirana_varijabla naziv="DomainObject.Predmet.ProtustrankaWithAdressOIB_1">MAGIS MELIUS j.d.o.o., OIB 48997155238, Vladimira Nazora 16, 47000 Karlovac</derivirana_varijabla>
  </DomainObject.Predmet.ProtustrankaWithAdressOIB>
  <DomainObject.Predmet.ProtustrankaNazivFormated>
    <izvorni_sadrzaj>MAGIS MELIUS j.d.o.o.</izvorni_sadrzaj>
    <derivirana_varijabla naziv="DomainObject.Predmet.ProtustrankaNazivFormated_1">MAGIS MELIUS j.d.o.o.</derivirana_varijabla>
  </DomainObject.Predmet.ProtustrankaNazivFormated>
  <DomainObject.Predmet.ProtustrankaNazivFormatedOIB>
    <izvorni_sadrzaj>MAGIS MELIUS j.d.o.o., OIB 48997155238</izvorni_sadrzaj>
    <derivirana_varijabla naziv="DomainObject.Predmet.ProtustrankaNazivFormatedOIB_1">MAGIS MELIUS j.d.o.o., OIB 48997155238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MAGIS MELIUS j.d.o.o.</item>
    </izvorni_sadrzaj>
    <derivirana_varijabla naziv="DomainObject.Predmet.ProtuStrankaListFormated_1">
      <item>MAGIS MELIUS j.d.o.o.</item>
    </derivirana_varijabla>
  </DomainObject.Predmet.ProtuStrankaListFormated>
  <DomainObject.Predmet.ProtuStrankaListFormatedOIB>
    <izvorni_sadrzaj>
      <item>MAGIS MELIUS j.d.o.o., OIB 48997155238</item>
    </izvorni_sadrzaj>
    <derivirana_varijabla naziv="DomainObject.Predmet.ProtuStrankaListFormatedOIB_1">
      <item>MAGIS MELIUS j.d.o.o., OIB 48997155238</item>
    </derivirana_varijabla>
  </DomainObject.Predmet.ProtuStrankaListFormatedOIB>
  <DomainObject.Predmet.ProtuStrankaListFormatedWithAdress>
    <izvorni_sadrzaj>
      <item>MAGIS MELIUS j.d.o.o., Vladimira Nazora 16, 47000 Karlovac</item>
    </izvorni_sadrzaj>
    <derivirana_varijabla naziv="DomainObject.Predmet.ProtuStrankaListFormatedWithAdress_1">
      <item>MAGIS MELIUS j.d.o.o., Vladimira Nazora 16, 47000 Karlovac</item>
    </derivirana_varijabla>
  </DomainObject.Predmet.ProtuStrankaListFormatedWithAdress>
  <DomainObject.Predmet.ProtuStrankaListFormatedWithAdressOIB>
    <izvorni_sadrzaj>
      <item>MAGIS MELIUS j.d.o.o., OIB 48997155238, Vladimira Nazora 16, 47000 Karlovac</item>
    </izvorni_sadrzaj>
    <derivirana_varijabla naziv="DomainObject.Predmet.ProtuStrankaListFormatedWithAdressOIB_1">
      <item>MAGIS MELIUS j.d.o.o., OIB 48997155238, Vladimira Nazora 16, 47000 Karlovac</item>
    </derivirana_varijabla>
  </DomainObject.Predmet.ProtuStrankaListFormatedWithAdressOIB>
  <DomainObject.Predmet.ProtuStrankaListNazivFormated>
    <izvorni_sadrzaj>
      <item>MAGIS MELIUS j.d.o.o.</item>
    </izvorni_sadrzaj>
    <derivirana_varijabla naziv="DomainObject.Predmet.ProtuStrankaListNazivFormated_1">
      <item>MAGIS MELIUS j.d.o.o.</item>
    </derivirana_varijabla>
  </DomainObject.Predmet.ProtuStrankaListNazivFormated>
  <DomainObject.Predmet.ProtuStrankaListNazivFormatedOIB>
    <izvorni_sadrzaj>
      <item>MAGIS MELIUS j.d.o.o., OIB 48997155238</item>
    </izvorni_sadrzaj>
    <derivirana_varijabla naziv="DomainObject.Predmet.ProtuStrankaListNazivFormatedOIB_1">
      <item>MAGIS MELIUS j.d.o.o., OIB 48997155238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MAGIS MELIUS j.d.o.o.</izvorni_sadrzaj>
    <derivirana_varijabla naziv="DomainObject.Predmet.ProtustrankaIDrugi_1">MAGIS MELIUS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MAGIS MELIUS j.d.o.o., OIB 48997155238, Vladimira Nazora 16, 47000 Karlovac</izvorni_sadrzaj>
    <derivirana_varijabla naziv="DomainObject.Predmet.ProtustrankaIDrugiAdressOIB_1">MAGIS MELIUS j.d.o.o., OIB 48997155238, Vladimira Nazora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MAGIS MELIUS j.d.o.o.</item>
    </izvorni_sadrzaj>
    <derivirana_varijabla naziv="DomainObject.Predmet.SudioniciListNaziv_1">
      <item>FINA regionalni centar Zagreb, podružnica Karlovac</item>
      <item>MAGIS MELIUS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MAGIS MELIUS j.d.o.o., OIB 48997155238, Vladimira Nazora 16,47000 Karlovac</item>
    </izvorni_sadrzaj>
    <derivirana_varijabla naziv="DomainObject.Predmet.SudioniciListAdressOIB_1">
      <item>FINA regionalni centar Zagreb, podružnica Karlovac, OIB 85821130368, Vitezovićeva 1,47000 Karlovac</item>
      <item>MAGIS MELIUS j.d.o.o., OIB 48997155238, Vladimira Nazora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48997155238</item>
    </izvorni_sadrzaj>
    <derivirana_varijabla naziv="DomainObject.Predmet.SudioniciListNazivOIB_1">
      <item>, OIB 85821130368</item>
      <item>, OIB 48997155238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554</properties:Words>
  <properties:Characters>2947</properties:Characters>
  <properties:Lines>78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2018-01-15T09:16:00Z</dcterms:created>
  <dc:creator>ilukac</dc:creator>
  <cp:lastModifiedBy>Gordana Cvitković</cp:lastModifiedBy>
  <cp:lastPrinted>2018-01-15T10:05:00Z</cp:lastPrinted>
  <dcterms:modified xmlns:xsi="http://www.w3.org/2001/XMLSchema-instance" xsi:type="dcterms:W3CDTF">2018-01-15T10:05:00Z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