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e44a" w14:paraId="9c8e44a" w:rsidRDefault="008566B5" w:rsidP="008566B5" w:rsidR="00261F70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9 St-579/13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REPUBLIKA HRVATSKA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ZADRU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STALNA SLUŽBA U ŠIBENIKU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E P U B L I K A   H R V A T S K A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J E Š E N J E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9660CF"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Tereziji Goreta, u stečajnom postupku nad dužnikom MEHANIC NAUTIC d.o.o. u stečaju iz Murtera, Marka Marulića 12, OIB: 36856281405, zastupan po stečajnom upravitelju Draganu Bijelić, dipl. oecc. Iz Šibenika, dana 07. Listopada 2016.g</w:t>
      </w:r>
      <w:r>
        <w:rPr>
          <w:rFonts w:cs="Times New Roman" w:hAnsi="Times New Roman" w:ascii="Times New Roman"/>
          <w:sz w:val="24"/>
        </w:rPr>
        <w:t>,</w:t>
      </w: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i j e š i o   j e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I Saziva se Skupština vjerovnika i to za dan: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944590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15. prosinca 2016. godine u 09</w:t>
      </w:r>
      <w:r w:rsidR="008566B5">
        <w:rPr>
          <w:rFonts w:cs="Times New Roman" w:hAnsi="Times New Roman" w:ascii="Times New Roman"/>
          <w:sz w:val="24"/>
        </w:rPr>
        <w:t xml:space="preserve">,30 sati, koja će se održati u 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sudnici broj 212</w:t>
      </w:r>
      <w:r w:rsidR="003F6189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Trgovačkog suda u Zadru, </w:t>
      </w:r>
      <w:r w:rsidRPr="008566B5">
        <w:rPr>
          <w:rFonts w:cs="Times New Roman" w:hAnsi="Times New Roman" w:ascii="Times New Roman"/>
          <w:b/>
          <w:sz w:val="24"/>
          <w:u w:val="single"/>
        </w:rPr>
        <w:t>Stalna služba u Šibeniku, Šibenik</w:t>
      </w:r>
      <w:r w:rsidR="003F6189">
        <w:rPr>
          <w:rFonts w:cs="Times New Roman" w:hAnsi="Times New Roman" w:ascii="Times New Roman"/>
          <w:sz w:val="24"/>
        </w:rPr>
        <w:t>, Stjepana Radića 81.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Sa slijedećim dnevnim redom:</w:t>
      </w: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Izvješće stečajnog upravitelja o dosadašnjem tijeku postupka</w:t>
      </w:r>
    </w:p>
    <w:p w:rsidRDefault="009660CF" w:rsidP="008566B5" w:rsidR="008566B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Utvđivanje načina i uvjeta daljnje prodaje imovine u stečajnom postupku </w:t>
      </w: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 Na ročište se pozivaju svi vjerovnici stečajnog dužnika,</w:t>
      </w:r>
      <w:r w:rsidR="00944590">
        <w:rPr>
          <w:rFonts w:cs="Times New Roman" w:hAnsi="Times New Roman" w:ascii="Times New Roman"/>
          <w:sz w:val="24"/>
        </w:rPr>
        <w:t xml:space="preserve"> s tim da se vjerovnici upozoravaju da je izvješće stečajnog upravitelja bilo oglašeno na oglasnoj ploči 07. Listopada 2016.g.</w:t>
      </w:r>
    </w:p>
    <w:p w:rsidRDefault="008566B5" w:rsidP="008566B5" w:rsidR="008566B5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III Ovo će se rješenje objaviti </w:t>
      </w:r>
      <w:r w:rsidR="00944590">
        <w:rPr>
          <w:rFonts w:cs="Times New Roman" w:hAnsi="Times New Roman" w:ascii="Times New Roman"/>
          <w:sz w:val="24"/>
        </w:rPr>
        <w:t>na</w:t>
      </w:r>
      <w:r>
        <w:rPr>
          <w:rFonts w:cs="Times New Roman" w:hAnsi="Times New Roman" w:ascii="Times New Roman"/>
          <w:sz w:val="24"/>
        </w:rPr>
        <w:t xml:space="preserve"> e-oglasnoj ploči suda, a što svim vjerovnicima služi kao poziv na zakazano ročište.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Šibeniku, dana </w:t>
      </w:r>
      <w:r w:rsidR="008755DA">
        <w:rPr>
          <w:rFonts w:cs="Times New Roman" w:hAnsi="Times New Roman" w:ascii="Times New Roman"/>
          <w:sz w:val="24"/>
        </w:rPr>
        <w:t>07. listopada</w:t>
      </w:r>
      <w:r>
        <w:rPr>
          <w:rFonts w:cs="Times New Roman" w:hAnsi="Times New Roman" w:ascii="Times New Roman"/>
          <w:sz w:val="24"/>
        </w:rPr>
        <w:t xml:space="preserve"> 2015. godine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ind w:firstLine="708" w:left="637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Stečajni sudac</w:t>
      </w:r>
    </w:p>
    <w:p w:rsidRDefault="008566B5" w:rsidP="008566B5" w:rsidR="008566B5">
      <w:pPr>
        <w:pStyle w:val="Bezproreda"/>
        <w:ind w:firstLine="708" w:left="637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Terezija Goreta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POUKA O PRAVNOM LIJEKU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Protiv ovog rješenja nije dopuštena žalba (čl. 42. Stečajnog zakona).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Dostaviti: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-stečajnom upravitelju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-e-oglasna ploča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-ŽDO</w:t>
      </w:r>
    </w:p>
    <w:p w:rsidRDefault="008566B5" w:rsidP="008566B5" w:rsidR="008566B5" w:rsidRPr="008566B5">
      <w:pPr>
        <w:pStyle w:val="Bezproreda"/>
        <w:rPr>
          <w:rFonts w:cs="Times New Roman" w:hAnsi="Times New Roman" w:ascii="Times New Roman"/>
          <w:sz w:val="24"/>
        </w:rPr>
      </w:pPr>
    </w:p>
    <w:sectPr w:rsidR="008566B5" w:rsidRPr="008566B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E3083A"/>
    <w:multiLevelType w:val="hybridMultilevel"/>
    <w:tmpl w:val="89A640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66B5"/>
    <w:rsid w:val="000641F2"/>
    <w:rsid w:val="000B3467"/>
    <w:rsid w:val="003F6189"/>
    <w:rsid w:val="00736895"/>
    <w:rsid w:val="007C1020"/>
    <w:rsid w:val="008566B5"/>
    <w:rsid w:val="008755DA"/>
    <w:rsid w:val="00901557"/>
    <w:rsid w:val="00944590"/>
    <w:rsid w:val="009660CF"/>
    <w:rsid w:val="009B03FE"/>
    <w:rsid w:val="00A54696"/>
    <w:rsid w:val="00A65B1B"/>
    <w:rsid w:val="00E90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566B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65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B1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566B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65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B1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St-548/2013</izvorni_sadrzaj>
    <derivirana_varijabla naziv="DomainObject.Predmet.OznakaBroj_1">St-548/2013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MEHANIC-NAUTIC d.o.o. za proizvodnju i održavanje brodova, trgovinu i turizam</izvorni_sadrzaj>
    <derivirana_varijabla naziv="DomainObject.Predmet.ProtustrankaFormated_1">  MEHANIC-NAUTIC d.o.o. za proizvodnju i održavanje brodova, trgovinu i turizam</derivirana_varijabla>
  </DomainObject.Predmet.ProtustrankaFormated>
  <DomainObject.Predmet.ProtustrankaFormatedOIB>
    <izvorni_sadrzaj>  MEHANIC-NAUTIC d.o.o. za proizvodnju i održavanje brodova, trgovinu i turizam, OIB 36856281405</izvorni_sadrzaj>
    <derivirana_varijabla naziv="DomainObject.Predmet.ProtustrankaFormatedOIB_1">  MEHANIC-NAUTIC d.o.o. za proizvodnju i održavanje brodova, trgovinu i turizam, OIB 36856281405</derivirana_varijabla>
  </DomainObject.Predmet.ProtustrankaFormatedOIB>
  <DomainObject.Predmet.ProtustrankaFormatedWithAdress>
    <izvorni_sadrzaj> MEHANIC-NAUTIC d.o.o. za proizvodnju i održavanje brodova, trgovinu i turizam, Marka Marulića 12, Murter</izvorni_sadrzaj>
    <derivirana_varijabla naziv="DomainObject.Predmet.ProtustrankaFormatedWithAdress_1"> MEHANIC-NAUTIC d.o.o. za proizvodnju i održavanje brodova, trgovinu i turizam, Marka Marulića 12, Murter</derivirana_varijabla>
  </DomainObject.Predmet.ProtustrankaFormatedWithAdress>
  <DomainObject.Predmet.ProtustrankaFormatedWithAdressOIB>
    <izvorni_sadrzaj> MEHANIC-NAUTIC d.o.o. za proizvodnju i održavanje brodova, trgovinu i turizam, OIB 36856281405, Marka Marulića 12, Murter</izvorni_sadrzaj>
    <derivirana_varijabla naziv="DomainObject.Predmet.ProtustrankaFormatedWithAdressOIB_1"> MEHANIC-NAUTIC d.o.o. za proizvodnju i održavanje brodova, trgovinu i turizam, OIB 36856281405, Marka Marulića 12, Murter</derivirana_varijabla>
  </DomainObject.Predmet.ProtustrankaFormatedWithAdressOIB>
  <DomainObject.Predmet.ProtustrankaWithAdress>
    <izvorni_sadrzaj>MEHANIC-NAUTIC d.o.o. za proizvodnju i održavanje brodova, trgovinu i turizam Marka Marulića 12, Murter</izvorni_sadrzaj>
    <derivirana_varijabla naziv="DomainObject.Predmet.ProtustrankaWithAdress_1">MEHANIC-NAUTIC d.o.o. za proizvodnju i održavanje brodova, trgovinu i turizam Marka Marulića 12, Murter</derivirana_varijabla>
  </DomainObject.Predmet.ProtustrankaWithAdress>
  <DomainObject.Predmet.ProtustrankaWithAdressOIB>
    <izvorni_sadrzaj>MEHANIC-NAUTIC d.o.o. za proizvodnju i održavanje brodova, trgovinu i turizam, OIB 36856281405, Marka Marulića 12, Murter</izvorni_sadrzaj>
    <derivirana_varijabla naziv="DomainObject.Predmet.ProtustrankaWithAdressOIB_1">MEHANIC-NAUTIC d.o.o. za proizvodnju i održavanje brodova, trgovinu i turizam, OIB 36856281405, Marka Marulića 12, Murter</derivirana_varijabla>
  </DomainObject.Predmet.ProtustrankaWithAdressOIB>
  <DomainObject.Predmet.ProtustrankaNazivFormated>
    <izvorni_sadrzaj>MEHANIC-NAUTIC d.o.o. za proizvodnju i održavanje brodova, trgovinu i turizam</izvorni_sadrzaj>
    <derivirana_varijabla naziv="DomainObject.Predmet.ProtustrankaNazivFormated_1">MEHANIC-NAUTIC d.o.o. za proizvodnju i održavanje brodova, trgovinu i turizam</derivirana_varijabla>
  </DomainObject.Predmet.ProtustrankaNazivFormated>
  <DomainObject.Predmet.ProtustrankaNazivFormatedOIB>
    <izvorni_sadrzaj>MEHANIC-NAUTIC d.o.o. za proizvodnju i održavanje brodova, trgovinu i turizam, OIB 36856281405</izvorni_sadrzaj>
    <derivirana_varijabla naziv="DomainObject.Predmet.ProtustrankaNazivFormatedOIB_1">MEHANIC-NAUTIC d.o.o. za proizvodnju i održavanje brodova, trgovinu i turizam, OIB 36856281405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SPLIT</izvorni_sadrzaj>
    <derivirana_varijabla naziv="DomainObject.Predmet.StrankaFormated_1">  FINA REGIONALNI CENTAR SPLIT</derivirana_varijabla>
  </DomainObject.Predmet.StrankaFormated>
  <DomainObject.Predmet.StrankaFormatedOIB>
    <izvorni_sadrzaj>  FINA REGIONALNI CENTAR SPLIT, OIB 85821130368</izvorni_sadrzaj>
    <derivirana_varijabla naziv="DomainObject.Predmet.StrankaFormatedOIB_1">  FINA REGIONALNI CENTAR SPLIT, OIB 85821130368</derivirana_varijabla>
  </DomainObject.Predmet.StrankaFormatedOIB>
  <DomainObject.Predmet.StrankaFormatedWithAdress>
    <izvorni_sadrzaj> FINA REGIONALNI CENTAR SPLIT, 21000 Split</izvorni_sadrzaj>
    <derivirana_varijabla naziv="DomainObject.Predmet.StrankaFormatedWithAdress_1"> FINA REGIONALNI CENTAR SPLIT, 21000 Split</derivirana_varijabla>
  </DomainObject.Predmet.StrankaFormatedWithAdress>
  <DomainObject.Predmet.StrankaFormatedWithAdressOIB>
    <izvorni_sadrzaj> FINA REGIONALNI CENTAR SPLIT, OIB 85821130368, 21000 Split</izvorni_sadrzaj>
    <derivirana_varijabla naziv="DomainObject.Predmet.StrankaFormatedWithAdressOIB_1"> FINA REGIONALNI CENTAR SPLIT, OIB 85821130368, 21000 Split</derivirana_varijabla>
  </DomainObject.Predmet.StrankaFormatedWithAdressOIB>
  <DomainObject.Predmet.StrankaWithAdress>
    <izvorni_sadrzaj>FINA REGIONALNI CENTAR SPLIT 21000 Split</izvorni_sadrzaj>
    <derivirana_varijabla naziv="DomainObject.Predmet.StrankaWithAdress_1">FINA REGIONALNI CENTAR SPLIT 21000 Split</derivirana_varijabla>
  </DomainObject.Predmet.StrankaWithAdress>
  <DomainObject.Predmet.StrankaWithAdressOIB>
    <izvorni_sadrzaj>FINA REGIONALNI CENTAR SPLIT, OIB 85821130368, 21000 Split</izvorni_sadrzaj>
    <derivirana_varijabla naziv="DomainObject.Predmet.StrankaWithAdressOIB_1">FINA REGIONALNI CENTAR SPLIT, OIB 85821130368, 21000 Split</derivirana_varijabla>
  </DomainObject.Predmet.StrankaWithAdressOIB>
  <DomainObject.Predmet.StrankaNazivFormated>
    <izvorni_sadrzaj>FINA REGIONALNI CENTAR SPLIT</izvorni_sadrzaj>
    <derivirana_varijabla naziv="DomainObject.Predmet.StrankaNazivFormated_1">FINA REGIONALNI CENTAR SPLIT</derivirana_varijabla>
  </DomainObject.Predmet.StrankaNazivFormated>
  <DomainObject.Predmet.StrankaNazivFormatedOIB>
    <izvorni_sadrzaj>FINA REGIONALNI CENTAR SPLIT, OIB 85821130368</izvorni_sadrzaj>
    <derivirana_varijabla naziv="DomainObject.Predmet.StrankaNazivFormatedOIB_1">FINA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REGIONALNI CENTAR SPLIT</item>
    </izvorni_sadrzaj>
    <derivirana_varijabla naziv="DomainObject.Predmet.StrankaListFormated_1">
      <item>FINA REGIONALNI CENTAR SPLIT</item>
    </derivirana_varijabla>
  </DomainObject.Predmet.StrankaListFormated>
  <DomainObject.Predmet.StrankaListFormatedOIB>
    <izvorni_sadrzaj>
      <item>FINA REGIONALNI CENTAR SPLIT, OIB 85821130368</item>
    </izvorni_sadrzaj>
    <derivirana_varijabla naziv="DomainObject.Predmet.StrankaListFormatedOIB_1">
      <item>FINA REGIONALNI CENTAR SPLIT, OIB 85821130368</item>
    </derivirana_varijabla>
  </DomainObject.Predmet.StrankaListFormatedOIB>
  <DomainObject.Predmet.StrankaListFormatedWithAdress>
    <izvorni_sadrzaj>
      <item>FINA REGIONALNI CENTAR SPLIT, 21000 Split</item>
    </izvorni_sadrzaj>
    <derivirana_varijabla naziv="DomainObject.Predmet.StrankaListFormatedWithAdress_1">
      <item>FINA REGIONALNI CENTAR SPLIT, 21000 Split</item>
    </derivirana_varijabla>
  </DomainObject.Predmet.StrankaListFormatedWithAdress>
  <DomainObject.Predmet.StrankaListFormatedWithAdressOIB>
    <izvorni_sadrzaj>
      <item>FINA REGIONALNI CENTAR SPLIT, OIB 85821130368, 21000 Split</item>
    </izvorni_sadrzaj>
    <derivirana_varijabla naziv="DomainObject.Predmet.StrankaListFormatedWithAdressOIB_1">
      <item>FINA REGIONALNI CENTAR SPLIT, OIB 85821130368, 21000 Split</item>
    </derivirana_varijabla>
  </DomainObject.Predmet.StrankaListFormatedWithAdressOIB>
  <DomainObject.Predmet.StrankaListNazivFormated>
    <izvorni_sadrzaj>
      <item>FINA REGIONALNI CENTAR SPLIT</item>
    </izvorni_sadrzaj>
    <derivirana_varijabla naziv="DomainObject.Predmet.StrankaListNazivFormated_1">
      <item>FINA REGIONALNI CENTAR SPLIT</item>
    </derivirana_varijabla>
  </DomainObject.Predmet.StrankaListNazivFormated>
  <DomainObject.Predmet.StrankaListNazivFormatedOIB>
    <izvorni_sadrzaj>
      <item>FINA REGIONALNI CENTAR SPLIT, OIB 85821130368</item>
    </izvorni_sadrzaj>
    <derivirana_varijabla naziv="DomainObject.Predmet.StrankaListNazivFormatedOIB_1">
      <item>FINA REGIONALNI CENTAR SPLIT, OIB 85821130368</item>
    </derivirana_varijabla>
  </DomainObject.Predmet.StrankaListNazivFormatedOIB>
  <DomainObject.Predmet.ProtuStrankaListFormated>
    <izvorni_sadrzaj>
      <item>MEHANIC-NAUTIC d.o.o. za proizvodnju i održavanje brodova, trgovinu i turizam</item>
    </izvorni_sadrzaj>
    <derivirana_varijabla naziv="DomainObject.Predmet.ProtuStrankaListFormated_1">
      <item>MEHANIC-NAUTIC d.o.o. za proizvodnju i održavanje brodova, trgovinu i turizam</item>
    </derivirana_varijabla>
  </DomainObject.Predmet.ProtuStrankaListFormated>
  <DomainObject.Predmet.ProtuStrankaListFormatedOIB>
    <izvorni_sadrzaj>
      <item>MEHANIC-NAUTIC d.o.o. za proizvodnju i održavanje brodova, trgovinu i turizam, OIB 36856281405</item>
    </izvorni_sadrzaj>
    <derivirana_varijabla naziv="DomainObject.Predmet.ProtuStrankaListFormatedOIB_1">
      <item>MEHANIC-NAUTIC d.o.o. za proizvodnju i održavanje brodova, trgovinu i turizam, OIB 36856281405</item>
    </derivirana_varijabla>
  </DomainObject.Predmet.ProtuStrankaListFormatedOIB>
  <DomainObject.Predmet.ProtuStrankaListFormatedWithAdress>
    <izvorni_sadrzaj>
      <item>MEHANIC-NAUTIC d.o.o. za proizvodnju i održavanje brodova, trgovinu i turizam, Marka Marulića 12, Murter</item>
    </izvorni_sadrzaj>
    <derivirana_varijabla naziv="DomainObject.Predmet.ProtuStrankaListFormatedWithAdress_1">
      <item>MEHANIC-NAUTIC d.o.o. za proizvodnju i održavanje brodova, trgovinu i turizam, Marka Marulića 12, Murter</item>
    </derivirana_varijabla>
  </DomainObject.Predmet.ProtuStrankaListFormatedWithAdress>
  <DomainObject.Predmet.ProtuStrankaListFormatedWithAdressOIB>
    <izvorni_sadrzaj>
      <item>MEHANIC-NAUTIC d.o.o. za proizvodnju i održavanje brodova, trgovinu i turizam, OIB 36856281405, Marka Marulića 12, Murter</item>
    </izvorni_sadrzaj>
    <derivirana_varijabla naziv="DomainObject.Predmet.ProtuStrankaListFormatedWithAdressOIB_1">
      <item>MEHANIC-NAUTIC d.o.o. za proizvodnju i održavanje brodova, trgovinu i turizam, OIB 36856281405, Marka Marulića 12, Murter</item>
    </derivirana_varijabla>
  </DomainObject.Predmet.ProtuStrankaListFormatedWithAdressOIB>
  <DomainObject.Predmet.ProtuStrankaListNazivFormated>
    <izvorni_sadrzaj>
      <item>MEHANIC-NAUTIC d.o.o. za proizvodnju i održavanje brodova, trgovinu i turizam</item>
    </izvorni_sadrzaj>
    <derivirana_varijabla naziv="DomainObject.Predmet.ProtuStrankaListNazivFormated_1">
      <item>MEHANIC-NAUTIC d.o.o. za proizvodnju i održavanje brodova, trgovinu i turizam</item>
    </derivirana_varijabla>
  </DomainObject.Predmet.ProtuStrankaListNazivFormated>
  <DomainObject.Predmet.ProtuStrankaListNazivFormatedOIB>
    <izvorni_sadrzaj>
      <item>MEHANIC-NAUTIC d.o.o. za proizvodnju i održavanje brodova, trgovinu i turizam, OIB 36856281405</item>
    </izvorni_sadrzaj>
    <derivirana_varijabla naziv="DomainObject.Predmet.ProtuStrankaListNazivFormatedOIB_1">
      <item>MEHANIC-NAUTIC d.o.o. za proizvodnju i održavanje brodova, trgovinu i turizam, OIB 36856281405</item>
    </derivirana_varijabla>
  </DomainObject.Predmet.ProtuStrankaListNazivFormatedOIB>
  <DomainObject.Predmet.OstaliListFormated>
    <izvorni_sadrzaj>
      <item>Raiffeisen Leasing društvo s ograničenom odgovornošću za posredovanje</item>
      <item>Larisa Borovčić Matijević - pun.izluč.vjer. RAIFFEISEN LEASING</item>
      <item>Dragan Bijelić</item>
    </izvorni_sadrzaj>
    <derivirana_varijabla naziv="DomainObject.Predmet.OstaliListFormated_1">
      <item>Raiffeisen Leasing društvo s ograničenom odgovornošću za posredovanje</item>
      <item>Larisa Borovčić Matijević - pun.izluč.vjer. RAIFFEISEN LEASING</item>
      <item>Dragan Bijelić</item>
    </derivirana_varijabla>
  </DomainObject.Predmet.OstaliListFormated>
  <DomainObject.Predmet.OstaliListFormatedOIB>
    <izvorni_sadrzaj>
      <item>Raiffeisen Leasing društvo s ograničenom odgovornošću za posredovanje, OIB 75346450537</item>
      <item>Larisa Borovčić Matijević - pun.izluč.vjer. RAIFFEISEN LEASING, OIB 56846415258</item>
      <item>Dragan Bijelić, OIB 53755649931</item>
    </izvorni_sadrzaj>
    <derivirana_varijabla naziv="DomainObject.Predmet.OstaliListFormatedOIB_1">
      <item>Raiffeisen Leasing društvo s ograničenom odgovornošću za posredovanje, OIB 75346450537</item>
      <item>Larisa Borovčić Matijević - pun.izluč.vjer. RAIFFEISEN LEASING, OIB 56846415258</item>
      <item>Dragan Bijelić, OIB 53755649931</item>
    </derivirana_varijabla>
  </DomainObject.Predmet.OstaliListFormatedOIB>
  <DomainObject.Predmet.OstaliListFormatedWithAdress>
    <izvorni_sadrzaj>
      <item>Raiffeisen Leasing društvo s ograničenom odgovornošću za posredovanje, Radnička cesta 43, 10000 Zagreb</item>
      <item>Larisa Borovčić Matijević - pun.izluč.vjer. RAIFFEISEN LEASING, Dinka Šimunovića 16, 21000 Split</item>
      <item>Dragan Bijelić, Put Kroz Meterize 25, 22000 Šibenik</item>
    </izvorni_sadrzaj>
    <derivirana_varijabla naziv="DomainObject.Predmet.OstaliListFormatedWithAdress_1">
      <item>Raiffeisen Leasing društvo s ograničenom odgovornošću za posredovanje, Radnička cesta 43, 10000 Zagreb</item>
      <item>Larisa Borovčić Matijević - pun.izluč.vjer. RAIFFEISEN LEASING, Dinka Šimunovića 16, 21000 Split</item>
      <item>Dragan Bijelić, Put Kroz Meterize 25, 22000 Šibenik</item>
    </derivirana_varijabla>
  </DomainObject.Predmet.OstaliListFormatedWithAdress>
  <DomainObject.Predmet.OstaliListFormatedWithAdressOIB>
    <izvorni_sadrzaj>
      <item>Raiffeisen Leasing društvo s ograničenom odgovornošću za posredovanje, OIB 75346450537, Radnička cesta 43, 10000 Zagreb</item>
      <item>Larisa Borovčić Matijević - pun.izluč.vjer. RAIFFEISEN LEASING, OIB 56846415258, Dinka Šimunovića 16, 21000 Split</item>
      <item>Dragan Bijelić, OIB 53755649931, Put Kroz Meterize 25, 22000 Šibenik</item>
    </izvorni_sadrzaj>
    <derivirana_varijabla naziv="DomainObject.Predmet.OstaliListFormatedWithAdressOIB_1">
      <item>Raiffeisen Leasing društvo s ograničenom odgovornošću za posredovanje, OIB 75346450537, Radnička cesta 43, 10000 Zagreb</item>
      <item>Larisa Borovčić Matijević - pun.izluč.vjer. RAIFFEISEN LEASING, OIB 56846415258, Dinka Šimunovića 16, 21000 Split</item>
      <item>Dragan Bijelić, OIB 53755649931, Put Kroz Meterize 25, 22000 Šibenik</item>
    </derivirana_varijabla>
  </DomainObject.Predmet.OstaliListFormatedWithAdressOIB>
  <DomainObject.Predmet.OstaliListNazivFormated>
    <izvorni_sadrzaj>
      <item>Raiffeisen Leasing društvo s ograničenom odgovornošću za posredovanje</item>
      <item>Larisa Borovčić Matijević - pun.izluč.vjer. RAIFFEISEN LEASING</item>
      <item>Dragan Bijelić</item>
    </izvorni_sadrzaj>
    <derivirana_varijabla naziv="DomainObject.Predmet.OstaliListNazivFormated_1">
      <item>Raiffeisen Leasing društvo s ograničenom odgovornošću za posredovanje</item>
      <item>Larisa Borovčić Matijević - pun.izluč.vjer. RAIFFEISEN LEASING</item>
      <item>Dragan Bijelić</item>
    </derivirana_varijabla>
  </DomainObject.Predmet.OstaliListNazivFormated>
  <DomainObject.Predmet.OstaliListNazivFormatedOIB>
    <izvorni_sadrzaj>
      <item>Raiffeisen Leasing društvo s ograničenom odgovornošću za posredovanje, OIB 75346450537</item>
      <item>Larisa Borovčić Matijević - pun.izluč.vjer. RAIFFEISEN LEASING, OIB 56846415258</item>
      <item>Dragan Bijelić, OIB 53755649931</item>
    </izvorni_sadrzaj>
    <derivirana_varijabla naziv="DomainObject.Predmet.OstaliListNazivFormatedOIB_1">
      <item>Raiffeisen Leasing društvo s ograničenom odgovornošću za posredovanje, OIB 75346450537</item>
      <item>Larisa Borovčić Matijević - pun.izluč.vjer. RAIFFEISEN LEASING, OIB 56846415258</item>
      <item>Dragan Bijelić,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SPLIT</izvorni_sadrzaj>
    <derivirana_varijabla naziv="DomainObject.Predmet.StrankaIDrugi_1">FINA REGIONALNI CENTAR SPLIT</derivirana_varijabla>
  </DomainObject.Predmet.StrankaIDrugi>
  <DomainObject.Predmet.ProtustrankaIDrugi>
    <izvorni_sadrzaj>MEHANIC-NAUTIC d.o.o. za proizvodnju i održavanje brodova, trgovinu i turizam</izvorni_sadrzaj>
    <derivirana_varijabla naziv="DomainObject.Predmet.ProtustrankaIDrugi_1">MEHANIC-NAUTIC d.o.o. za proizvodnju i održavanje brodova, trgovinu i turizam</derivirana_varijabla>
  </DomainObject.Predmet.ProtustrankaIDrugi>
  <DomainObject.Predmet.StrankaIDrugiAdressOIB>
    <izvorni_sadrzaj>FINA REGIONALNI CENTAR SPLIT, OIB 85821130368, 21000 Split</izvorni_sadrzaj>
    <derivirana_varijabla naziv="DomainObject.Predmet.StrankaIDrugiAdressOIB_1">FINA REGIONALNI CENTAR SPLIT, OIB 85821130368, 21000 Split</derivirana_varijabla>
  </DomainObject.Predmet.StrankaIDrugiAdressOIB>
  <DomainObject.Predmet.ProtustrankaIDrugiAdressOIB>
    <izvorni_sadrzaj>MEHANIC-NAUTIC d.o.o. za proizvodnju i održavanje brodova, trgovinu i turizam, OIB 36856281405, Marka Marulića 12, Murter</izvorni_sadrzaj>
    <derivirana_varijabla naziv="DomainObject.Predmet.ProtustrankaIDrugiAdressOIB_1">MEHANIC-NAUTIC d.o.o. za proizvodnju i održavanje brodova, trgovinu i turizam, OIB 36856281405, Marka Marulića 12,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SPLIT</item>
      <item>MEHANIC-NAUTIC d.o.o. za proizvodnju i održavanje brodova, trgovinu i turizam</item>
      <item>Raiffeisen Leasing društvo s ograničenom odgovornošću za posredovanje</item>
      <item>Larisa Borovčić Matijević - pun.izluč.vjer. RAIFFEISEN LEASING</item>
      <item>Dragan Bijelić</item>
    </izvorni_sadrzaj>
    <derivirana_varijabla naziv="DomainObject.Predmet.SudioniciListNaziv_1">
      <item>FINA REGIONALNI CENTAR SPLIT</item>
      <item>MEHANIC-NAUTIC d.o.o. za proizvodnju i održavanje brodova, trgovinu i turizam</item>
      <item>Raiffeisen Leasing društvo s ograničenom odgovornošću za posredovanje</item>
      <item>Larisa Borovčić Matijević - pun.izluč.vjer. RAIFFEISEN LEASING</item>
      <item>Dragan Bijelić</item>
    </derivirana_varijabla>
  </DomainObject.Predmet.SudioniciListNaziv>
  <DomainObject.Predmet.SudioniciListAdressOIB>
    <izvorni_sadrzaj>
      <item>FINA REGIONALNI CENTAR SPLIT, OIB 85821130368, 21000 Split</item>
      <item>MEHANIC-NAUTIC d.o.o. za proizvodnju i održavanje brodova, trgovinu i turizam, OIB 36856281405, Marka Marulića 12,Murter</item>
      <item>Raiffeisen Leasing društvo s ograničenom odgovornošću za posredovanje, OIB 75346450537, Radnička cesta 43,10000 Zagreb</item>
      <item>Larisa Borovčić Matijević - pun.izluč.vjer. RAIFFEISEN LEASING, OIB 56846415258, Dinka Šimunovića 16,21000 Split</item>
      <item>Dragan Bijelić, OIB 53755649931, Put Kroz Meterize 25,22000 Šibenik</item>
    </izvorni_sadrzaj>
    <derivirana_varijabla naziv="DomainObject.Predmet.SudioniciListAdressOIB_1">
      <item>FINA REGIONALNI CENTAR SPLIT, OIB 85821130368, 21000 Split</item>
      <item>MEHANIC-NAUTIC d.o.o. za proizvodnju i održavanje brodova, trgovinu i turizam, OIB 36856281405, Marka Marulića 12,Murter</item>
      <item>Raiffeisen Leasing društvo s ograničenom odgovornošću za posredovanje, OIB 75346450537, Radnička cesta 43,10000 Zagreb</item>
      <item>Larisa Borovčić Matijević - pun.izluč.vjer. RAIFFEISEN LEASING, OIB 56846415258, Dinka Šimunovića 16,21000 Split</item>
      <item>Dragan Bijelić,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36856281405</item>
      <item>, OIB 75346450537</item>
      <item>, OIB 56846415258</item>
      <item>, OIB 53755649931</item>
    </izvorni_sadrzaj>
    <derivirana_varijabla naziv="DomainObject.Predmet.SudioniciListNazivOIB_1">
      <item>, OIB 85821130368</item>
      <item>, OIB 36856281405</item>
      <item>, OIB 75346450537</item>
      <item>, OIB 56846415258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96696D-B72F-4052-82DB-A633FFC269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1122</properties:Characters>
  <properties:Lines>49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2016-10-07T07:18:00Z</dcterms:created>
  <dc:creator>Katarina Benić</dc:creator>
  <cp:lastModifiedBy>Marina Gulin</cp:lastModifiedBy>
  <cp:lastPrinted>2016-10-07T07:17:00Z</cp:lastPrinted>
  <dcterms:modified xmlns:xsi="http://www.w3.org/2001/XMLSchema-instance" xsi:type="dcterms:W3CDTF">2016-10-07T11:22:00Z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