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f223" w14:paraId="075f22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C0A11">
        <w:t>2</w:t>
      </w:r>
      <w:r w:rsidR="00D23328">
        <w:t>1</w:t>
      </w:r>
      <w:r w:rsidR="00845236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0B439A">
        <w:t>2</w:t>
      </w:r>
      <w:r w:rsidR="0018257F">
        <w:t>6</w:t>
      </w:r>
      <w:r w:rsidR="004B7119" w:rsidRPr="004B7119">
        <w:t xml:space="preserve">. </w:t>
      </w:r>
      <w:r w:rsidR="000B439A">
        <w:t>trav</w:t>
      </w:r>
      <w:r w:rsidR="004B7119" w:rsidRPr="004B7119">
        <w:t>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845236" w:rsidR="00DD31F6" w:rsidRPr="00DD31F6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845236" w:rsidRPr="00845236">
        <w:t>Ante Bašica, 20000 Dubrovnik, Kneza Branimira 39, OIB 96126495524</w:t>
      </w:r>
      <w:r w:rsidR="00D06B4D" w:rsidRPr="00D06B4D"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D06B4D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845236" w:rsidRPr="00845236">
        <w:t>45. ETAŽA Suvlasnički dio: 109/10000 Garaža 12, nalazi se u prizemlju (dvorišni dio) površine 20,40 m</w:t>
      </w:r>
      <w:r w:rsidR="00845236" w:rsidRPr="00845236">
        <w:rPr>
          <w:vertAlign w:val="superscript"/>
        </w:rPr>
        <w:t>2</w:t>
      </w:r>
    </w:p>
    <w:p w:rsidRDefault="003573DF" w:rsidP="00DD31F6" w:rsidR="003573DF">
      <w:pPr>
        <w:pStyle w:val="Odlomakpopisa"/>
        <w:ind w:left="720"/>
        <w:jc w:val="both"/>
      </w:pP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845236">
        <w:t>8</w:t>
      </w:r>
      <w:r w:rsidR="0018257F">
        <w:t>.</w:t>
      </w:r>
      <w:r w:rsidR="00C02EC5">
        <w:t>5</w:t>
      </w:r>
      <w:r w:rsidR="0018257F">
        <w:t>01,00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C02EC5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845236">
        <w:t>8</w:t>
      </w:r>
      <w:r w:rsidR="00C02EC5" w:rsidRPr="00C02EC5">
        <w:t>.501</w:t>
      </w:r>
      <w:r w:rsidR="0018257F" w:rsidRPr="0018257F">
        <w:t xml:space="preserve">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70E12">
        <w:t>5.3</w:t>
      </w:r>
      <w:r w:rsidR="00845236">
        <w:t>7</w:t>
      </w:r>
      <w:r w:rsidR="00C02EC5">
        <w:t>6</w:t>
      </w:r>
      <w:r w:rsidR="00970E12">
        <w:t>,</w:t>
      </w:r>
      <w:r w:rsidR="00E75954">
        <w:t>42</w:t>
      </w:r>
      <w:r w:rsidR="0018257F" w:rsidRPr="0018257F">
        <w:t xml:space="preserve"> </w:t>
      </w:r>
      <w:r w:rsidR="00B553CD">
        <w:t>kn</w:t>
      </w:r>
      <w:r w:rsidR="00DC4048">
        <w:t xml:space="preserve">, odnosno uplata iznosa od </w:t>
      </w:r>
      <w:r w:rsidR="00E75954">
        <w:t>3.124,58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31A7">
        <w:t>71</w:t>
      </w:r>
      <w:r w:rsidR="001A33FF">
        <w:t>8</w:t>
      </w:r>
      <w:r w:rsidR="00E75954">
        <w:t>89</w:t>
      </w:r>
      <w:r>
        <w:t xml:space="preserve">, a kao podatak drugi broj P2 </w:t>
      </w:r>
      <w:r w:rsidR="000F6F63">
        <w:t xml:space="preserve">treba upisati </w:t>
      </w:r>
      <w:r w:rsidR="009623D3">
        <w:t>2</w:t>
      </w:r>
      <w:r w:rsidR="00E75954">
        <w:t>6751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032C37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E75954">
        <w:t>8</w:t>
      </w:r>
      <w:r w:rsidR="00C02EC5" w:rsidRPr="00C02EC5">
        <w:t>.501</w:t>
      </w:r>
      <w:r w:rsidR="009131A7" w:rsidRPr="009131A7">
        <w:t xml:space="preserve">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032C37" w:rsidRPr="00032C37">
        <w:rPr>
          <w:bCs/>
        </w:rPr>
        <w:t xml:space="preserve">5.376,42 </w:t>
      </w:r>
      <w:r w:rsidR="00D130E3" w:rsidRPr="009752AC">
        <w:rPr>
          <w:bCs/>
        </w:rPr>
        <w:t xml:space="preserve">kn, te s računa broj HR1123900011300028787 iznos od </w:t>
      </w:r>
      <w:r w:rsidR="00032C37" w:rsidRPr="00032C37">
        <w:rPr>
          <w:bCs/>
        </w:rPr>
        <w:t xml:space="preserve">3.124,58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26E70">
        <w:t>četvrt</w:t>
      </w:r>
      <w:r w:rsidR="00A93365">
        <w:t xml:space="preserve">oj </w:t>
      </w:r>
      <w:r>
        <w:t xml:space="preserve">elektroničkoj javnoj dražbi dana od </w:t>
      </w:r>
      <w:r w:rsidR="00926E70" w:rsidRPr="00926E70">
        <w:t>2</w:t>
      </w:r>
      <w:r w:rsidR="00926E70">
        <w:t>5</w:t>
      </w:r>
      <w:r w:rsidR="00926E70" w:rsidRPr="00926E70">
        <w:t>.01.2018</w:t>
      </w:r>
      <w:r w:rsidR="00C34239">
        <w:t>.</w:t>
      </w:r>
      <w:r>
        <w:t xml:space="preserve"> do </w:t>
      </w:r>
      <w:r w:rsidR="00926E70">
        <w:t>17</w:t>
      </w:r>
      <w:r>
        <w:t>.</w:t>
      </w:r>
      <w:r w:rsidR="00A70C6D">
        <w:t>0</w:t>
      </w:r>
      <w:r w:rsidR="00926E70">
        <w:t>4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926E70">
        <w:t>71</w:t>
      </w:r>
      <w:r w:rsidR="00F71199">
        <w:t>8</w:t>
      </w:r>
      <w:r w:rsidR="00032C37">
        <w:t>8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926E70" w:rsidRPr="00926E70">
        <w:t xml:space="preserve">26. travnja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stečajna upraviteljica Vinka Ivanković</w:t>
      </w:r>
    </w:p>
    <w:p w:rsidRDefault="00B0275D" w:rsidP="0079368D" w:rsidR="00B0275D">
      <w:pPr>
        <w:pStyle w:val="Odlomakpopisa"/>
        <w:numPr>
          <w:ilvl w:val="0"/>
          <w:numId w:val="5"/>
        </w:numPr>
        <w:jc w:val="both"/>
      </w:pPr>
      <w:r w:rsidRPr="00845236">
        <w:t>Ante Bašica, 20000 Dubrovnik, Kneza Branimira 39</w:t>
      </w:r>
    </w:p>
    <w:p w:rsidRDefault="00B0275D" w:rsidP="00B0275D" w:rsidR="00F71199">
      <w:pPr>
        <w:pStyle w:val="Odlomakpopisa"/>
        <w:numPr>
          <w:ilvl w:val="0"/>
          <w:numId w:val="5"/>
        </w:numPr>
        <w:jc w:val="both"/>
      </w:pPr>
      <w:r>
        <w:t>B2 KAPITAL d.o.o. Zagreb, Radnička cesta 41</w:t>
      </w:r>
    </w:p>
    <w:p w:rsidRDefault="00AF0B43" w:rsidP="00AF0B43" w:rsidR="00AF0B43" w:rsidRPr="00AF0B43">
      <w:pPr>
        <w:pStyle w:val="Odlomakpopisa"/>
        <w:numPr>
          <w:ilvl w:val="0"/>
          <w:numId w:val="5"/>
        </w:numPr>
      </w:pPr>
      <w:r w:rsidRPr="00AF0B43">
        <w:t>B2 REAL ESTATE d.o.o. Zagreb, Radnička cesta 41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FRIGO-KOR d.o.o. Zagreb, Majstorska 11</w:t>
      </w:r>
    </w:p>
    <w:p w:rsidRDefault="00AF0B43" w:rsidP="00AF0B43" w:rsidR="00AF0B43">
      <w:pPr>
        <w:pStyle w:val="Odlomakpopisa"/>
        <w:numPr>
          <w:ilvl w:val="0"/>
          <w:numId w:val="5"/>
        </w:numPr>
        <w:jc w:val="both"/>
      </w:pPr>
      <w:r>
        <w:t>Kristina Ljubičić, Osijek, Kolodvorska 146</w:t>
      </w:r>
    </w:p>
    <w:p w:rsidRDefault="00947B6C" w:rsidP="00926E70" w:rsidR="00947B6C">
      <w:pPr>
        <w:pStyle w:val="Odlomakpopisa"/>
        <w:numPr>
          <w:ilvl w:val="0"/>
          <w:numId w:val="5"/>
        </w:numPr>
        <w:jc w:val="both"/>
      </w:pPr>
      <w:r>
        <w:t>KOREL d.o.o. Zagreb, Trgovačka 6</w:t>
      </w:r>
    </w:p>
    <w:p w:rsidRDefault="00AF0B43" w:rsidP="00AF0B43" w:rsidR="00AF0B43">
      <w:pPr>
        <w:pStyle w:val="Odlomakpopisa"/>
        <w:numPr>
          <w:ilvl w:val="0"/>
          <w:numId w:val="5"/>
        </w:numPr>
        <w:jc w:val="both"/>
      </w:pPr>
      <w:r>
        <w:t>KorBox d.o.o. Zagreb, Trgovačka 6</w:t>
      </w:r>
    </w:p>
    <w:p w:rsidRDefault="00C67A04" w:rsidP="00204939" w:rsidR="00C67A04">
      <w:pPr>
        <w:pStyle w:val="Odlomakpopisa"/>
        <w:numPr>
          <w:ilvl w:val="0"/>
          <w:numId w:val="5"/>
        </w:numPr>
        <w:jc w:val="both"/>
      </w:pPr>
      <w:r>
        <w:t>Mario Pažin, 33000 Virovitica, Pavla Radića 3</w:t>
      </w:r>
    </w:p>
    <w:p w:rsidRDefault="00B0275D" w:rsidP="00204939" w:rsidR="00B0275D">
      <w:pPr>
        <w:pStyle w:val="Odlomakpopisa"/>
        <w:numPr>
          <w:ilvl w:val="0"/>
          <w:numId w:val="5"/>
        </w:numPr>
        <w:jc w:val="both"/>
      </w:pPr>
      <w:r w:rsidRPr="00D06B4D">
        <w:t>SUDAR COMMERCE d.o.o. 31222 Bizovac, Valpovačka 64</w:t>
      </w:r>
    </w:p>
    <w:p w:rsidRDefault="00935ADF" w:rsidP="00935ADF" w:rsidR="00935ADF">
      <w:pPr>
        <w:pStyle w:val="Odlomakpopisa"/>
        <w:numPr>
          <w:ilvl w:val="0"/>
          <w:numId w:val="5"/>
        </w:numPr>
        <w:jc w:val="both"/>
      </w:pPr>
      <w:r>
        <w:t>Sanja Mišević, Osijek, Reisnerova 83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Općinski sud u Osijeku zk odjel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B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C0A11">
      <w:t>2</w:t>
    </w:r>
    <w:r w:rsidR="00D23328">
      <w:t>1</w:t>
    </w:r>
    <w:r w:rsidR="00845236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2C37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0C1F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668EF"/>
    <w:rsid w:val="0018257F"/>
    <w:rsid w:val="00183E34"/>
    <w:rsid w:val="0018437A"/>
    <w:rsid w:val="00186F62"/>
    <w:rsid w:val="00190A55"/>
    <w:rsid w:val="00193062"/>
    <w:rsid w:val="00194E0B"/>
    <w:rsid w:val="001A0CD8"/>
    <w:rsid w:val="001A33FF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0493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6851"/>
    <w:rsid w:val="003573DF"/>
    <w:rsid w:val="00361758"/>
    <w:rsid w:val="003732DC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1A48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6B3A"/>
    <w:rsid w:val="006A7EDF"/>
    <w:rsid w:val="006B21A4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368D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45236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35ADF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645E9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0D37"/>
    <w:rsid w:val="00A0104B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0B43"/>
    <w:rsid w:val="00AF3B44"/>
    <w:rsid w:val="00AF6D89"/>
    <w:rsid w:val="00B00182"/>
    <w:rsid w:val="00B01AEB"/>
    <w:rsid w:val="00B0275D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02EC5"/>
    <w:rsid w:val="00C17E69"/>
    <w:rsid w:val="00C20B4A"/>
    <w:rsid w:val="00C25670"/>
    <w:rsid w:val="00C34239"/>
    <w:rsid w:val="00C4763B"/>
    <w:rsid w:val="00C47A65"/>
    <w:rsid w:val="00C57D86"/>
    <w:rsid w:val="00C67A04"/>
    <w:rsid w:val="00C773E3"/>
    <w:rsid w:val="00C80F42"/>
    <w:rsid w:val="00C81FF4"/>
    <w:rsid w:val="00C82547"/>
    <w:rsid w:val="00C834BD"/>
    <w:rsid w:val="00C84F09"/>
    <w:rsid w:val="00C8578B"/>
    <w:rsid w:val="00C8618B"/>
    <w:rsid w:val="00C87352"/>
    <w:rsid w:val="00C90547"/>
    <w:rsid w:val="00C9484A"/>
    <w:rsid w:val="00C94CDF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06B4D"/>
    <w:rsid w:val="00D130E3"/>
    <w:rsid w:val="00D16A63"/>
    <w:rsid w:val="00D176E9"/>
    <w:rsid w:val="00D204DE"/>
    <w:rsid w:val="00D23328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31F6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45E23"/>
    <w:rsid w:val="00E53416"/>
    <w:rsid w:val="00E575A0"/>
    <w:rsid w:val="00E57B52"/>
    <w:rsid w:val="00E75954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71199"/>
    <w:rsid w:val="00F85DFD"/>
    <w:rsid w:val="00F92185"/>
    <w:rsid w:val="00F92D15"/>
    <w:rsid w:val="00F94F9A"/>
    <w:rsid w:val="00FA1D84"/>
    <w:rsid w:val="00FB13CE"/>
    <w:rsid w:val="00FC03FB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B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B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B3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B3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B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B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B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B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759</properties:Words>
  <properties:Characters>4049</properties:Characters>
  <properties:Lines>115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2018-04-25T12:24:00Z</dcterms:created>
  <dc:creator>banka</dc:creator>
  <cp:lastModifiedBy>Elizabeta Đeke</cp:lastModifiedBy>
  <cp:lastPrinted>2018-04-25T12:20:00Z</cp:lastPrinted>
  <dcterms:modified xmlns:xsi="http://www.w3.org/2001/XMLSchema-instance" xsi:type="dcterms:W3CDTF">2018-04-26T05:59:00Z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 - Ante Bašica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