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c212" w14:paraId="3d2c212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2842C6" w:rsidP="002842C6" w:rsidR="002842C6">
      <w:pPr>
        <w:jc w:val="both"/>
      </w:pPr>
      <w:r>
        <w:t>REPUBLIKA HRVATSKA</w:t>
      </w:r>
    </w:p>
    <w:p w:rsidRDefault="002842C6" w:rsidP="002842C6" w:rsidR="002842C6">
      <w:pPr>
        <w:jc w:val="both"/>
      </w:pPr>
      <w:r>
        <w:t>Trgovački sud u Zagrebu</w:t>
      </w:r>
    </w:p>
    <w:p w:rsidRDefault="002842C6" w:rsidP="002842C6" w:rsidR="002842C6">
      <w:pPr>
        <w:jc w:val="both"/>
      </w:pPr>
      <w:r>
        <w:t xml:space="preserve">Zagreb, Amruševa 2/II                                                               </w:t>
      </w:r>
      <w:r w:rsidR="00186BB2">
        <w:t xml:space="preserve">                     70. St-2015</w:t>
      </w:r>
      <w:r w:rsidR="00657666">
        <w:t>/2018</w:t>
      </w:r>
      <w:r>
        <w:t xml:space="preserve">  </w:t>
      </w:r>
    </w:p>
    <w:p w:rsidRDefault="002842C6" w:rsidP="002842C6" w:rsidR="002842C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2842C6" w:rsidP="002842C6" w:rsidR="002842C6">
      <w:pPr>
        <w:jc w:val="center"/>
      </w:pPr>
      <w:r>
        <w:t>R E P U B L I K A   H R V A T S K A</w:t>
      </w:r>
    </w:p>
    <w:p w:rsidRDefault="002842C6" w:rsidP="002842C6" w:rsidR="002842C6">
      <w:pPr>
        <w:jc w:val="both"/>
      </w:pPr>
    </w:p>
    <w:p w:rsidRDefault="002842C6" w:rsidP="002842C6" w:rsidR="002842C6">
      <w:pPr>
        <w:jc w:val="both"/>
      </w:pPr>
      <w:r>
        <w:t xml:space="preserve">                                                                R J E Š E NJ E</w:t>
      </w:r>
    </w:p>
    <w:p w:rsidRDefault="002842C6" w:rsidP="002842C6" w:rsidR="002842C6">
      <w:pPr>
        <w:jc w:val="both"/>
      </w:pPr>
    </w:p>
    <w:p w:rsidRDefault="002842C6" w:rsidP="002842C6" w:rsidR="000326E1">
      <w:pPr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186BB2">
        <w:t xml:space="preserve"> </w:t>
      </w:r>
      <w:r w:rsidR="00186BB2" w:rsidRPr="00186BB2">
        <w:t>INTERNET STVAR j.d.o.o. OIB: 52752791199, Vugrovečka 18, Dobrodol</w:t>
      </w:r>
      <w:r w:rsidR="0003228A" w:rsidRPr="0003228A">
        <w:t xml:space="preserve">, </w:t>
      </w:r>
      <w:r w:rsidR="001C38BA" w:rsidRPr="001C38BA">
        <w:t>dana</w:t>
      </w:r>
      <w:r w:rsidR="00E10355">
        <w:t xml:space="preserve"> 20</w:t>
      </w:r>
      <w:r w:rsidR="0003228A" w:rsidRPr="0003228A">
        <w:t>. prosinca 2018.</w:t>
      </w:r>
      <w:r w:rsidR="001C38BA" w:rsidRPr="001C38BA">
        <w:t xml:space="preserve"> 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36257B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186BB2" w:rsidRPr="00186BB2">
        <w:t>INTERNET STVAR j.d.o.o. OIB: 52752791199, Vugrovečka 18, Dobrodol</w:t>
      </w:r>
      <w:r w:rsidR="0036257B">
        <w:t xml:space="preserve">. 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DF4599">
        <w:t>20</w:t>
      </w:r>
      <w:r w:rsidR="0036257B" w:rsidRPr="0036257B">
        <w:t xml:space="preserve">. prosinca 2018. </w:t>
      </w:r>
      <w:r w:rsidR="00327DEC">
        <w:t xml:space="preserve">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DF4599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11E34">
        <w:t xml:space="preserve"> </w:t>
      </w:r>
      <w:r w:rsidR="00DF4599" w:rsidRPr="00DF4599">
        <w:t>Ana Vičević-Gračanin OIB: 75471893129, Čavle, Šušnjevac 3.</w:t>
      </w:r>
    </w:p>
    <w:p w:rsidRDefault="00511E34" w:rsidP="00833A14" w:rsidR="00833A14">
      <w:pPr>
        <w:jc w:val="both"/>
      </w:pPr>
      <w:r>
        <w:t xml:space="preserve">   </w:t>
      </w:r>
    </w:p>
    <w:p w:rsidRDefault="00DB441F" w:rsidP="00152F9B" w:rsidR="0036257B">
      <w:pPr>
        <w:jc w:val="both"/>
      </w:pPr>
      <w:r>
        <w:t xml:space="preserve">III. Zaključuje se stečajni postupak nad dužnikom </w:t>
      </w:r>
      <w:r w:rsidR="00EA7483" w:rsidRPr="00EA7483">
        <w:t>INTERNET STVAR j.d.o.o. OIB: 52752791199, Vugrovečka 18, Dobrodol</w:t>
      </w:r>
      <w:r w:rsidR="0036257B" w:rsidRPr="0036257B">
        <w:t>.</w:t>
      </w:r>
    </w:p>
    <w:p w:rsidRDefault="0036257B" w:rsidP="00152F9B" w:rsidR="0036257B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EA7483" w:rsidRPr="00EA7483">
        <w:t>INTERNET STVAR j.d.o.o. OIB: 52752791199, Vugrovečka 18, Dobrodol</w:t>
      </w:r>
      <w:r w:rsidR="0036257B" w:rsidRPr="0036257B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EA7483">
      <w:pPr>
        <w:jc w:val="both"/>
      </w:pPr>
      <w:r>
        <w:t xml:space="preserve">        </w:t>
      </w:r>
      <w:r w:rsidR="00EA7483" w:rsidRPr="00EA7483">
        <w:t xml:space="preserve">Financijska agencija, kao predlagatelj, navela je u prijedlogu za otvaranje stečajnog postupka kako dužnik na dan 08.08.2018. u Očevidniku redoslijeda osnova za plaćanje ima evidentirane neizvršene 15.240,15 kn, kao i da dužnik ima 1 zaposlenika. S obzirom na to da predlagatelj vodi Očevidnik redoslijeda osnova za plaćanje, sud je prihvatio predlagateljeve </w:t>
      </w:r>
      <w:r w:rsidR="00EA7483" w:rsidRPr="00EA7483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2D4A28">
      <w:pPr>
        <w:jc w:val="both"/>
      </w:pPr>
      <w:r>
        <w:t xml:space="preserve">           Sud je rješenjem </w:t>
      </w:r>
      <w:r w:rsidR="000609E2">
        <w:t xml:space="preserve">od </w:t>
      </w:r>
      <w:r w:rsidR="00A92E17">
        <w:t>11.09</w:t>
      </w:r>
      <w:r w:rsidR="003843C8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A92E17">
        <w:t xml:space="preserve"> dana 14.11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>nije postupio po rješenju</w:t>
      </w:r>
      <w:r w:rsidR="002D4A28">
        <w:t>.</w:t>
      </w:r>
    </w:p>
    <w:p w:rsidRDefault="000E4567" w:rsidP="000E4567" w:rsidR="00E10355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A92E17">
        <w:t>20.09</w:t>
      </w:r>
      <w:r w:rsidR="00040529">
        <w:t>.2018</w:t>
      </w:r>
      <w:r>
        <w:t xml:space="preserve">. sud je </w:t>
      </w:r>
      <w:r w:rsidR="00FC4751">
        <w:t xml:space="preserve">utvrdio kako je dužnik na dan </w:t>
      </w:r>
      <w:r w:rsidR="00E10355">
        <w:t>08.08</w:t>
      </w:r>
      <w:r w:rsidR="002D4A28" w:rsidRPr="002D4A28">
        <w:t>.2018</w:t>
      </w:r>
      <w:r w:rsidR="002D4A28">
        <w:t xml:space="preserve">. </w:t>
      </w:r>
      <w:r>
        <w:t>u Očevidniku redoslijeda osnova za plaćanje imao neizvršene osnove za plaćanje u neprekinutom razdoblju od 120 dana u</w:t>
      </w:r>
      <w:r w:rsidR="007C05B4">
        <w:t xml:space="preserve"> ukupnom iznosu od </w:t>
      </w:r>
      <w:r w:rsidR="00E10355" w:rsidRPr="00E10355">
        <w:t>15.240,15 kn</w:t>
      </w:r>
      <w:r w:rsidR="00E10355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657666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E10355">
        <w:t>14.11</w:t>
      </w:r>
      <w:r w:rsidR="00657666" w:rsidRPr="00657666">
        <w:t xml:space="preserve">.2018. </w:t>
      </w:r>
      <w:r>
        <w:t xml:space="preserve"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E10355">
        <w:t>14.11</w:t>
      </w:r>
      <w:r w:rsidR="00657666" w:rsidRPr="00657666">
        <w:t>.2018.</w:t>
      </w:r>
    </w:p>
    <w:p w:rsidRDefault="00657666" w:rsidP="000E4567" w:rsidR="000E4567">
      <w:pPr>
        <w:jc w:val="both"/>
      </w:pPr>
      <w:r>
        <w:t xml:space="preserve">           </w:t>
      </w:r>
      <w:r w:rsidR="000E4567">
        <w:t xml:space="preserve">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657666" w:rsidR="00A82154">
      <w:pPr>
        <w:jc w:val="center"/>
      </w:pPr>
      <w:r>
        <w:t xml:space="preserve">U Zagrebu </w:t>
      </w:r>
      <w:r w:rsidR="00E10355">
        <w:t>20</w:t>
      </w:r>
      <w:r w:rsidR="00657666" w:rsidRPr="00657666">
        <w:t>. prosinca 2018.</w:t>
      </w:r>
    </w:p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DC18C9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DC18C9" w:rsidP="004F5146" w:rsidR="00DC18C9">
      <w:pPr>
        <w:jc w:val="right"/>
      </w:pPr>
      <w:r>
        <w:t>za točnost otpravka-ovlašteni službenik</w:t>
      </w:r>
    </w:p>
    <w:p w:rsidRDefault="00DC18C9" w:rsidP="004F5146" w:rsidR="00DC18C9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DC18C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186BB2">
          <w:t>2015</w:t>
        </w:r>
        <w:r w:rsidR="003D592F">
          <w:t>/</w:t>
        </w:r>
        <w:r w:rsidR="00657666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5060"/>
    <w:rsid w:val="0002736D"/>
    <w:rsid w:val="0003228A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65E78"/>
    <w:rsid w:val="00176288"/>
    <w:rsid w:val="00186BB2"/>
    <w:rsid w:val="00191282"/>
    <w:rsid w:val="001A684C"/>
    <w:rsid w:val="001B73F3"/>
    <w:rsid w:val="001C38BA"/>
    <w:rsid w:val="001E66F5"/>
    <w:rsid w:val="001F17EC"/>
    <w:rsid w:val="00211D03"/>
    <w:rsid w:val="002261F5"/>
    <w:rsid w:val="0023149C"/>
    <w:rsid w:val="00237B9E"/>
    <w:rsid w:val="00255162"/>
    <w:rsid w:val="002558C1"/>
    <w:rsid w:val="00274B49"/>
    <w:rsid w:val="002842C6"/>
    <w:rsid w:val="002916CE"/>
    <w:rsid w:val="00293025"/>
    <w:rsid w:val="002B0102"/>
    <w:rsid w:val="002B2048"/>
    <w:rsid w:val="002D4A28"/>
    <w:rsid w:val="002D6894"/>
    <w:rsid w:val="002E2DB0"/>
    <w:rsid w:val="002E6E4E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257B"/>
    <w:rsid w:val="00363447"/>
    <w:rsid w:val="00377738"/>
    <w:rsid w:val="003843C8"/>
    <w:rsid w:val="003857E9"/>
    <w:rsid w:val="00392E4D"/>
    <w:rsid w:val="00393F2A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B05"/>
    <w:rsid w:val="00543D7E"/>
    <w:rsid w:val="005448EA"/>
    <w:rsid w:val="00555EEF"/>
    <w:rsid w:val="00561931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57666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C601A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05B4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37ECA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92E17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52A1E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365E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18C9"/>
    <w:rsid w:val="00DD2E8C"/>
    <w:rsid w:val="00DF4599"/>
    <w:rsid w:val="00DF5827"/>
    <w:rsid w:val="00E02AE0"/>
    <w:rsid w:val="00E06A53"/>
    <w:rsid w:val="00E10355"/>
    <w:rsid w:val="00E25C6C"/>
    <w:rsid w:val="00E337EC"/>
    <w:rsid w:val="00E377B2"/>
    <w:rsid w:val="00E4038E"/>
    <w:rsid w:val="00E46026"/>
    <w:rsid w:val="00E53D3D"/>
    <w:rsid w:val="00E576EA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A7483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9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St-2015/2018</izvorni_sadrzaj>
    <derivirana_varijabla naziv="DomainObject.Predmet.OznakaBroj_1">St-2015/2018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INTERNET STVAR jednostavno društvo s ograničenom odgovornošću za trgovinu i usluge</izvorni_sadrzaj>
    <derivirana_varijabla naziv="DomainObject.Predmet.ProtustrankaFormated_1">  INTERNET STVAR jednostavno društvo s ograničenom odgovornošću za trgovinu i usluge</derivirana_varijabla>
  </DomainObject.Predmet.ProtustrankaFormated>
  <DomainObject.Predmet.ProtustrankaFormatedOIB>
    <izvorni_sadrzaj>  INTERNET STVAR jednostavno društvo s ograničenom odgovornošću za trgovinu i usluge, OIB 52752791199</izvorni_sadrzaj>
    <derivirana_varijabla naziv="DomainObject.Predmet.ProtustrankaFormatedOIB_1">  INTERNET STVAR jednostavno društvo s ograničenom odgovornošću za trgovinu i usluge, OIB 52752791199</derivirana_varijabla>
  </DomainObject.Predmet.ProtustrankaFormatedOIB>
  <DomainObject.Predmet.ProtustrankaFormatedWithAdress>
    <izvorni_sadrzaj> INTERNET STVAR jednostavno društvo s ograničenom odgovornošću za trgovinu i usluge, Vugrovečka 18, 10360 Dobrodol</izvorni_sadrzaj>
    <derivirana_varijabla naziv="DomainObject.Predmet.ProtustrankaFormatedWithAdress_1"> INTERNET STVAR jednostavno društvo s ograničenom odgovornošću za trgovinu i usluge, Vugrovečka 18, 10360 Dobrodol</derivirana_varijabla>
  </DomainObject.Predmet.ProtustrankaFormatedWithAdress>
  <DomainObject.Predmet.ProtustrankaFormatedWithAdressOIB>
    <izvorni_sadrzaj> INTERNET STVAR jednostavno društvo s ograničenom odgovornošću za trgovinu i usluge, OIB 52752791199, Vugrovečka 18, 10360 Dobrodol</izvorni_sadrzaj>
    <derivirana_varijabla naziv="DomainObject.Predmet.ProtustrankaFormatedWithAdressOIB_1"> INTERNET STVAR jednostavno društvo s ograničenom odgovornošću za trgovinu i usluge, OIB 52752791199, Vugrovečka 18, 10360 Dobrodol</derivirana_varijabla>
  </DomainObject.Predmet.ProtustrankaFormatedWithAdressOIB>
  <DomainObject.Predmet.ProtustrankaWithAdress>
    <izvorni_sadrzaj>INTERNET STVAR jednostavno društvo s ograničenom odgovornošću za trgovinu i usluge Vugrovečka 18, 10360 Dobrodol</izvorni_sadrzaj>
    <derivirana_varijabla naziv="DomainObject.Predmet.ProtustrankaWithAdress_1">INTERNET STVAR jednostavno društvo s ograničenom odgovornošću za trgovinu i usluge Vugrovečka 18, 10360 Dobrodol</derivirana_varijabla>
  </DomainObject.Predmet.ProtustrankaWithAdress>
  <DomainObject.Predmet.ProtustrankaWithAdressOIB>
    <izvorni_sadrzaj>INTERNET STVAR jednostavno društvo s ograničenom odgovornošću za trgovinu i usluge, OIB 52752791199, Vugrovečka 18, 10360 Dobrodol</izvorni_sadrzaj>
    <derivirana_varijabla naziv="DomainObject.Predmet.ProtustrankaWithAdressOIB_1">INTERNET STVAR jednostavno društvo s ograničenom odgovornošću za trgovinu i usluge, OIB 52752791199, Vugrovečka 18, 10360 Dobrodol</derivirana_varijabla>
  </DomainObject.Predmet.ProtustrankaWithAdressOIB>
  <DomainObject.Predmet.ProtustrankaNazivFormated>
    <izvorni_sadrzaj>INTERNET STVAR jednostavno društvo s ograničenom odgovornošću za trgovinu i usluge</izvorni_sadrzaj>
    <derivirana_varijabla naziv="DomainObject.Predmet.ProtustrankaNazivFormated_1">INTERNET STVAR jednostavno društvo s ograničenom odgovornošću za trgovinu i usluge</derivirana_varijabla>
  </DomainObject.Predmet.ProtustrankaNazivFormated>
  <DomainObject.Predmet.ProtustrankaNazivFormatedOIB>
    <izvorni_sadrzaj>INTERNET STVAR jednostavno društvo s ograničenom odgovornošću za trgovinu i usluge, OIB 52752791199</izvorni_sadrzaj>
    <derivirana_varijabla naziv="DomainObject.Predmet.ProtustrankaNazivFormatedOIB_1">INTERNET STVAR jednostavno društvo s ograničenom odgovornošću za trgovinu i usluge, OIB 52752791199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Bakula</izvorni_sadrzaj>
    <derivirana_varijabla naziv="DomainObject.Predmet.StrankaFormated_1">  FINA Regionalni centar Zagreb; Damir Bakula</derivirana_varijabla>
  </DomainObject.Predmet.StrankaFormated>
  <DomainObject.Predmet.StrankaFormatedOIB>
    <izvorni_sadrzaj>  FINA Regionalni centar Zagreb, OIB 85821130368; Damir Bakula, OIB 89403048156</izvorni_sadrzaj>
    <derivirana_varijabla naziv="DomainObject.Predmet.StrankaFormatedOIB_1">  FINA Regionalni centar Zagreb, OIB 85821130368; Damir Bakula, OIB 89403048156</derivirana_varijabla>
  </DomainObject.Predmet.StrankaFormatedOIB>
  <DomainObject.Predmet.StrankaFormatedWithAdress>
    <izvorni_sadrzaj> FINA Regionalni centar Zagreb, Trg svibanjskih žrtava 1995. br. 1, 10000 Zagreb; Damir Bakula, Vugrovečka 18, 10360 Dobrodol</izvorni_sadrzaj>
    <derivirana_varijabla naziv="DomainObject.Predmet.StrankaFormatedWithAdress_1"> FINA Regionalni centar Zagreb, Trg svibanjskih žrtava 1995. br. 1, 10000 Zagreb; Damir Bakula, Vugrovečka 18, 10360 Dobrodol</derivirana_varijabla>
  </DomainObject.Predmet.StrankaFormatedWithAdress>
  <DomainObject.Predmet.StrankaFormatedWithAdressOIB>
    <izvorni_sadrzaj> FINA Regionalni centar Zagreb, OIB 85821130368, Trg svibanjskih žrtava 1995. br. 1, 10000 Zagreb; Damir Bakula, OIB 89403048156, Vugrovečka 18, 10360 Dobrodol</izvorni_sadrzaj>
    <derivirana_varijabla naziv="DomainObject.Predmet.StrankaFormatedWithAdressOIB_1"> FINA Regionalni centar Zagreb, OIB 85821130368, Trg svibanjskih žrtava 1995. br. 1, 10000 Zagreb; Damir Bakula, OIB 89403048156, Vugrovečka 18, 10360 Dobrodol</derivirana_varijabla>
  </DomainObject.Predmet.StrankaFormatedWithAdressOIB>
  <DomainObject.Predmet.StrankaWithAdress>
    <izvorni_sadrzaj>FINA Regionalni centar Zagreb Trg svibanjskih žrtava 1995. br. 1,10000 Zagreb,Damir Bakula Vugrovečka 18,10360 Dobrodol</izvorni_sadrzaj>
    <derivirana_varijabla naziv="DomainObject.Predmet.StrankaWithAdress_1">FINA Regionalni centar Zagreb Trg svibanjskih žrtava 1995. br. 1,10000 Zagreb,Damir Bakula Vugrovečka 18,10360 Dobrodol</derivirana_varijabla>
  </DomainObject.Predmet.StrankaWithAdress>
  <DomainObject.Predmet.StrankaWithAdressOIB>
    <izvorni_sadrzaj>FINA Regionalni centar Zagreb, OIB 85821130368, Trg svibanjskih žrtava 1995. br. 1,10000 Zagreb,Damir Bakula, OIB 89403048156, Vugrovečka 18,10360 Dobrodol</izvorni_sadrzaj>
    <derivirana_varijabla naziv="DomainObject.Predmet.StrankaWithAdressOIB_1">FINA Regionalni centar Zagreb, OIB 85821130368, Trg svibanjskih žrtava 1995. br. 1,10000 Zagreb,Damir Bakula, OIB 89403048156, Vugrovečka 18,10360 Dobrodol</derivirana_varijabla>
  </DomainObject.Predmet.StrankaWithAdressOIB>
  <DomainObject.Predmet.StrankaNazivFormated>
    <izvorni_sadrzaj>FINA Regionalni centar Zagreb,Damir Bakula</izvorni_sadrzaj>
    <derivirana_varijabla naziv="DomainObject.Predmet.StrankaNazivFormated_1">FINA Regionalni centar Zagreb,Damir Bakula</derivirana_varijabla>
  </DomainObject.Predmet.StrankaNazivFormated>
  <DomainObject.Predmet.StrankaNazivFormatedOIB>
    <izvorni_sadrzaj>FINA Regionalni centar Zagreb, OIB 85821130368,Damir Bakula, OIB 89403048156</izvorni_sadrzaj>
    <derivirana_varijabla naziv="DomainObject.Predmet.StrankaNazivFormatedOIB_1">FINA Regionalni centar Zagreb, OIB 85821130368,Damir Bakula, OIB 89403048156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Damir Bakula</item>
    </izvorni_sadrzaj>
    <derivirana_varijabla naziv="DomainObject.Predmet.StrankaListFormated_1">
      <item>FINA Regionalni centar Zagreb</item>
      <item>Damir Bakula</item>
    </derivirana_varijabla>
  </DomainObject.Predmet.StrankaListFormated>
  <DomainObject.Predmet.StrankaListFormatedOIB>
    <izvorni_sadrzaj>
      <item>FINA Regionalni centar Zagreb, OIB 85821130368</item>
      <item>Damir Bakula, OIB 89403048156</item>
    </izvorni_sadrzaj>
    <derivirana_varijabla naziv="DomainObject.Predmet.StrankaListFormatedOIB_1">
      <item>FINA Regionalni centar Zagreb, OIB 85821130368</item>
      <item>Damir Bakula, OIB 89403048156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Bakula, Vugrovečka 18, 10360 Dobrodol</item>
    </izvorni_sadrzaj>
    <derivirana_varijabla naziv="DomainObject.Predmet.StrankaListFormatedWithAdress_1">
      <item>FINA Regionalni centar Zagreb, Trg svibanjskih žrtava 1995. br. 1, 10000 Zagreb</item>
      <item>Damir Bakula, Vugrovečka 18, 10360 Dobrodol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Bakula, OIB 89403048156, Vugrovečka 18, 10360 Dobrodol</item>
    </izvorni_sadrzaj>
    <derivirana_varijabla naziv="DomainObject.Predmet.StrankaListFormatedWithAdressOIB_1">
      <item>FINA Regionalni centar Zagreb, OIB 85821130368, Trg svibanjskih žrtava 1995. br. 1, 10000 Zagreb</item>
      <item>Damir Bakula, OIB 89403048156, Vugrovečka 18, 10360 Dobrodol</item>
    </derivirana_varijabla>
  </DomainObject.Predmet.StrankaListFormatedWithAdressOIB>
  <DomainObject.Predmet.StrankaListNazivFormated>
    <izvorni_sadrzaj>
      <item>FINA Regionalni centar Zagreb</item>
      <item>Damir Bakula</item>
    </izvorni_sadrzaj>
    <derivirana_varijabla naziv="DomainObject.Predmet.StrankaListNazivFormated_1">
      <item>FINA Regionalni centar Zagreb</item>
      <item>Damir Bakula</item>
    </derivirana_varijabla>
  </DomainObject.Predmet.StrankaListNazivFormated>
  <DomainObject.Predmet.StrankaListNazivFormatedOIB>
    <izvorni_sadrzaj>
      <item>FINA Regionalni centar Zagreb, OIB 85821130368</item>
      <item>Damir Bakula, OIB 89403048156</item>
    </izvorni_sadrzaj>
    <derivirana_varijabla naziv="DomainObject.Predmet.StrankaListNazivFormatedOIB_1">
      <item>FINA Regionalni centar Zagreb, OIB 85821130368</item>
      <item>Damir Bakula, OIB 89403048156</item>
    </derivirana_varijabla>
  </DomainObject.Predmet.StrankaListNazivFormatedOIB>
  <DomainObject.Predmet.ProtuStrankaListFormated>
    <izvorni_sadrzaj>
      <item>INTERNET STVAR jednostavno društvo s ograničenom odgovornošću za trgovinu i usluge</item>
    </izvorni_sadrzaj>
    <derivirana_varijabla naziv="DomainObject.Predmet.ProtuStrankaListFormated_1">
      <item>INTERNET STVAR jednostavno društvo s ograničenom odgovornošću za trgovinu i usluge</item>
    </derivirana_varijabla>
  </DomainObject.Predmet.ProtuStrankaListFormated>
  <DomainObject.Predmet.ProtuStrankaListFormatedOIB>
    <izvorni_sadrzaj>
      <item>INTERNET STVAR jednostavno društvo s ograničenom odgovornošću za trgovinu i usluge, OIB 52752791199</item>
    </izvorni_sadrzaj>
    <derivirana_varijabla naziv="DomainObject.Predmet.ProtuStrankaListFormatedOIB_1">
      <item>INTERNET STVAR jednostavno društvo s ograničenom odgovornošću za trgovinu i usluge, OIB 52752791199</item>
    </derivirana_varijabla>
  </DomainObject.Predmet.ProtuStrankaListFormatedOIB>
  <DomainObject.Predmet.ProtuStrankaListFormatedWithAdress>
    <izvorni_sadrzaj>
      <item>INTERNET STVAR jednostavno društvo s ograničenom odgovornošću za trgovinu i usluge, Vugrovečka 18, 10360 Dobrodol</item>
    </izvorni_sadrzaj>
    <derivirana_varijabla naziv="DomainObject.Predmet.ProtuStrankaListFormatedWithAdress_1">
      <item>INTERNET STVAR jednostavno društvo s ograničenom odgovornošću za trgovinu i usluge, Vugrovečka 18, 10360 Dobrodol</item>
    </derivirana_varijabla>
  </DomainObject.Predmet.ProtuStrankaListFormatedWithAdress>
  <DomainObject.Predmet.ProtuStrankaListFormatedWithAdressOIB>
    <izvorni_sadrzaj>
      <item>INTERNET STVAR jednostavno društvo s ograničenom odgovornošću za trgovinu i usluge, OIB 52752791199, Vugrovečka 18, 10360 Dobrodol</item>
    </izvorni_sadrzaj>
    <derivirana_varijabla naziv="DomainObject.Predmet.ProtuStrankaListFormatedWithAdressOIB_1">
      <item>INTERNET STVAR jednostavno društvo s ograničenom odgovornošću za trgovinu i usluge, OIB 52752791199, Vugrovečka 18, 10360 Dobrodol</item>
    </derivirana_varijabla>
  </DomainObject.Predmet.ProtuStrankaListFormatedWithAdressOIB>
  <DomainObject.Predmet.ProtuStrankaListNazivFormated>
    <izvorni_sadrzaj>
      <item>INTERNET STVAR jednostavno društvo s ograničenom odgovornošću za trgovinu i usluge</item>
    </izvorni_sadrzaj>
    <derivirana_varijabla naziv="DomainObject.Predmet.ProtuStrankaListNazivFormated_1">
      <item>INTERNET STVAR jednostavno društvo s ograničenom odgovornošću za trgovinu i usluge</item>
    </derivirana_varijabla>
  </DomainObject.Predmet.ProtuStrankaListNazivFormated>
  <DomainObject.Predmet.ProtuStrankaListNazivFormatedOIB>
    <izvorni_sadrzaj>
      <item>INTERNET STVAR jednostavno društvo s ograničenom odgovornošću za trgovinu i usluge, OIB 52752791199</item>
    </izvorni_sadrzaj>
    <derivirana_varijabla naziv="DomainObject.Predmet.ProtuStrankaListNazivFormatedOIB_1">
      <item>INTERNET STVAR jednostavno društvo s ograničenom odgovornošću za trgovinu i usluge, OIB 52752791199</item>
    </derivirana_varijabla>
  </DomainObject.Predmet.ProtuStrankaListNazivFormatedOIB>
  <DomainObject.Predmet.OstaliListFormated>
    <izvorni_sadrzaj>
      <item>Damir Bakula</item>
    </izvorni_sadrzaj>
    <derivirana_varijabla naziv="DomainObject.Predmet.OstaliListFormated_1">
      <item>Damir Bakula</item>
    </derivirana_varijabla>
  </DomainObject.Predmet.OstaliListFormated>
  <DomainObject.Predmet.OstaliListFormatedOIB>
    <izvorni_sadrzaj>
      <item>Damir Bakula, OIB 89403048156</item>
    </izvorni_sadrzaj>
    <derivirana_varijabla naziv="DomainObject.Predmet.OstaliListFormatedOIB_1">
      <item>Damir Bakula, OIB 89403048156</item>
    </derivirana_varijabla>
  </DomainObject.Predmet.OstaliListFormatedOIB>
  <DomainObject.Predmet.OstaliListFormatedWithAdress>
    <izvorni_sadrzaj>
      <item>Damir Bakula, Vugrovečka 18, 10360 Dobrodol</item>
    </izvorni_sadrzaj>
    <derivirana_varijabla naziv="DomainObject.Predmet.OstaliListFormatedWithAdress_1">
      <item>Damir Bakula, Vugrovečka 18, 10360 Dobrodol</item>
    </derivirana_varijabla>
  </DomainObject.Predmet.OstaliListFormatedWithAdress>
  <DomainObject.Predmet.OstaliListFormatedWithAdressOIB>
    <izvorni_sadrzaj>
      <item>Damir Bakula, OIB 89403048156, Vugrovečka 18, 10360 Dobrodol</item>
    </izvorni_sadrzaj>
    <derivirana_varijabla naziv="DomainObject.Predmet.OstaliListFormatedWithAdressOIB_1">
      <item>Damir Bakula, OIB 89403048156, Vugrovečka 18, 10360 Dobrodol</item>
    </derivirana_varijabla>
  </DomainObject.Predmet.OstaliListFormatedWithAdressOIB>
  <DomainObject.Predmet.OstaliListNazivFormated>
    <izvorni_sadrzaj>
      <item>Damir Bakula</item>
    </izvorni_sadrzaj>
    <derivirana_varijabla naziv="DomainObject.Predmet.OstaliListNazivFormated_1">
      <item>Damir Bakula</item>
    </derivirana_varijabla>
  </DomainObject.Predmet.OstaliListNazivFormated>
  <DomainObject.Predmet.OstaliListNazivFormatedOIB>
    <izvorni_sadrzaj>
      <item>Damir Bakula, OIB 89403048156</item>
    </izvorni_sadrzaj>
    <derivirana_varijabla naziv="DomainObject.Predmet.OstaliListNazivFormatedOIB_1">
      <item>Damir Bakula, OIB 89403048156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INTERNET STVAR jednostavno društvo s ograničenom odgovornošću za trgovinu i usluge</izvorni_sadrzaj>
    <derivirana_varijabla naziv="DomainObject.Predmet.ProtustrankaIDrugi_1">INTERNET STVAR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INTERNET STVAR jednostavno društvo s ograničenom odgovornošću za trgovinu i usluge, OIB 52752791199, Vugrovečka 18, 10360 Dobrodol</izvorni_sadrzaj>
    <derivirana_varijabla naziv="DomainObject.Predmet.ProtustrankaIDrugiAdressOIB_1">INTERNET STVAR jednostavno društvo s ograničenom odgovornošću za trgovinu i usluge, OIB 52752791199, Vugrovečka 18, 10360 Dobrodol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INTERNET STVAR jednostavno društvo s ograničenom odgovornošću za trgovinu i usluge</item>
      <item>Damir Bakula</item>
      <item>Damir Bakula</item>
    </izvorni_sadrzaj>
    <derivirana_varijabla naziv="DomainObject.Predmet.SudioniciListNaziv_1">
      <item>FINA Regionalni centar Zagreb</item>
      <item>INTERNET STVAR jednostavno društvo s ograničenom odgovornošću za trgovinu i usluge</item>
      <item>Damir Bakula</item>
      <item>Damir Bakula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INTERNET STVAR jednostavno društvo s ograničenom odgovornošću za trgovinu i usluge, OIB 52752791199, Vugrovečka 18,10360 Dobrodol</item>
      <item>Damir Bakula, OIB 89403048156, Vugrovečka 18,10360 Dobrodol</item>
      <item>Damir Bakula, OIB 89403048156, Vugrovečka 18,10360 Dobrodol</item>
    </izvorni_sadrzaj>
    <derivirana_varijabla naziv="DomainObject.Predmet.SudioniciListAdressOIB_1">
      <item>FINA Regionalni centar Zagreb, OIB 85821130368, Trg svibanjskih žrtava 1995. br. 1,10000 Zagreb</item>
      <item>INTERNET STVAR jednostavno društvo s ograničenom odgovornošću za trgovinu i usluge, OIB 52752791199, Vugrovečka 18,10360 Dobrodol</item>
      <item>Damir Bakula, OIB 89403048156, Vugrovečka 18,10360 Dobrodol</item>
      <item>Damir Bakula, OIB 89403048156, Vugrovečka 18,10360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52752791199</item>
      <item>, OIB 89403048156</item>
      <item>, OIB 89403048156</item>
    </izvorni_sadrzaj>
    <derivirana_varijabla naziv="DomainObject.Predmet.SudioniciListNazivOIB_1">
      <item>, OIB 85821130368</item>
      <item>, OIB 52752791199</item>
      <item>, OIB 89403048156</item>
      <item>, OIB 89403048156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14F86-17B8-4C1C-9AE8-E781869CF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802</properties:Words>
  <properties:Characters>4532</properties:Characters>
  <properties:Lines>103</properties:Lines>
  <properties:Paragraphs>35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2018-12-20T09:36:00Z</dcterms:created>
  <dc:creator>gzubak</dc:creator>
  <cp:lastModifiedBy>Mirjana Gašparić</cp:lastModifiedBy>
  <cp:lastPrinted>2018-12-20T10:09:00Z</cp:lastPrinted>
  <dcterms:modified xmlns:xsi="http://www.w3.org/2001/XMLSchema-instance" xsi:type="dcterms:W3CDTF">2018-12-20T10:12:00Z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(St-2015-18 OTVORI  ZAKLJUČI - čl. 110.VIČEVIĆ-GRAČANIN.docx)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