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f537" w14:paraId="d4ff53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827FB2">
        <w:rPr>
          <w:rFonts w:hAnsi="Times New Roman" w:ascii="Times New Roman"/>
        </w:rPr>
        <w:t>5843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B96F57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827FB2" w:rsidRPr="00827FB2">
        <w:rPr>
          <w:rFonts w:hAnsi="Times New Roman" w:ascii="Times New Roman"/>
        </w:rPr>
        <w:t>NOMEN NESCIO j.d.o.o., Zagreb, Hribarov prilaz 6 a, OIB: 22225160303, MBS: 080826641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0A378E">
        <w:rPr>
          <w:rFonts w:hAnsi="Times New Roman" w:ascii="Times New Roman"/>
        </w:rPr>
        <w:t>5.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827FB2" w:rsidRPr="00827FB2">
        <w:rPr>
          <w:rFonts w:hAnsi="Times New Roman" w:ascii="Times New Roman"/>
        </w:rPr>
        <w:t>NOMEN NESCIO j.d.o.o., Zagreb, Hribarov prilaz 6 a, OIB: 22225160303, MBS: 080826641</w:t>
      </w:r>
      <w:r w:rsidR="00E05101">
        <w:rPr>
          <w:rFonts w:hAnsi="Times New Roman" w:ascii="Times New Roman"/>
        </w:rPr>
        <w:t xml:space="preserve"> dana </w:t>
      </w:r>
      <w:r w:rsidR="000A378E">
        <w:rPr>
          <w:rFonts w:hAnsi="Times New Roman" w:ascii="Times New Roman"/>
        </w:rPr>
        <w:t>5. 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123017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827FB2" w:rsidRPr="00827FB2">
        <w:rPr>
          <w:rFonts w:hAnsi="Times New Roman" w:ascii="Times New Roman"/>
        </w:rPr>
        <w:t>Kugler Stjepan</w:t>
      </w:r>
      <w:r w:rsidR="0098613B">
        <w:rPr>
          <w:rFonts w:hAnsi="Times New Roman" w:ascii="Times New Roman"/>
        </w:rPr>
        <w:t xml:space="preserve">, </w:t>
      </w:r>
      <w:r w:rsidR="00827FB2">
        <w:rPr>
          <w:rFonts w:hAnsi="Times New Roman" w:ascii="Times New Roman"/>
        </w:rPr>
        <w:t>Milna 739, Milna</w:t>
      </w:r>
      <w:r w:rsidR="005004FD" w:rsidRPr="005004FD">
        <w:rPr>
          <w:rFonts w:hAnsi="Times New Roman" w:ascii="Times New Roman"/>
        </w:rPr>
        <w:t>, OIB:</w:t>
      </w:r>
      <w:r w:rsidR="0076442B" w:rsidRPr="0076442B">
        <w:t xml:space="preserve"> </w:t>
      </w:r>
      <w:r w:rsidR="00827FB2" w:rsidRPr="00827FB2">
        <w:rPr>
          <w:rFonts w:hAnsi="Times New Roman" w:ascii="Times New Roman"/>
        </w:rPr>
        <w:t>12448674443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827FB2" w:rsidRPr="00827FB2">
        <w:rPr>
          <w:rFonts w:hAnsi="Times New Roman" w:ascii="Times New Roman"/>
        </w:rPr>
        <w:t>NOMEN NESCIO j.d.o.o., Zagreb, Hribarov prilaz 6 a, OIB: 22225160303, MBS: 080826641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827FB2" w:rsidRPr="00827FB2">
        <w:rPr>
          <w:rFonts w:hAnsi="Times New Roman" w:ascii="Times New Roman"/>
        </w:rPr>
        <w:t>NOMEN NESCIO j.d.o.o., Zagreb, Hribarov prilaz 6 a, OIB: 22225160303, MBS: 080826641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27FB2">
        <w:rPr>
          <w:rFonts w:hAnsi="Times New Roman" w:ascii="Times New Roman"/>
        </w:rPr>
        <w:t>05</w:t>
      </w:r>
      <w:r w:rsidRPr="008F27CC">
        <w:rPr>
          <w:rFonts w:hAnsi="Times New Roman" w:ascii="Times New Roman"/>
        </w:rPr>
        <w:t xml:space="preserve">. </w:t>
      </w:r>
      <w:r w:rsidR="00827FB2">
        <w:rPr>
          <w:rFonts w:hAnsi="Times New Roman" w:ascii="Times New Roman"/>
        </w:rPr>
        <w:t>09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827FB2" w:rsidRPr="00827FB2">
        <w:rPr>
          <w:rFonts w:hAnsi="Times New Roman" w:ascii="Times New Roman"/>
        </w:rPr>
        <w:t>NOMEN NESCIO j.d.o.o., Zagreb, Hribarov prilaz 6 a, OIB: 22225160303, MBS: 080826641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827FB2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827FB2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5004FD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827FB2">
        <w:rPr>
          <w:rFonts w:hAnsi="Times New Roman" w:ascii="Times New Roman"/>
        </w:rPr>
        <w:t>28.530,91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27FB2">
        <w:rPr>
          <w:rFonts w:hAnsi="Times New Roman" w:ascii="Times New Roman"/>
        </w:rPr>
        <w:t>23</w:t>
      </w:r>
      <w:r w:rsidR="00CC1769">
        <w:rPr>
          <w:rFonts w:hAnsi="Times New Roman" w:ascii="Times New Roman"/>
        </w:rPr>
        <w:t xml:space="preserve">. </w:t>
      </w:r>
      <w:r w:rsidR="00E83A76">
        <w:rPr>
          <w:rFonts w:hAnsi="Times New Roman" w:ascii="Times New Roman"/>
        </w:rPr>
        <w:t>svibnja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827FB2">
        <w:rPr>
          <w:rFonts w:hAnsi="Times New Roman" w:ascii="Times New Roman"/>
        </w:rPr>
        <w:t>08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27FB2">
        <w:rPr>
          <w:rFonts w:hAnsi="Times New Roman" w:ascii="Times New Roman"/>
        </w:rPr>
        <w:t>6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827FB2">
        <w:rPr>
          <w:rFonts w:hAnsi="Times New Roman" w:ascii="Times New Roman"/>
        </w:rPr>
        <w:t>13</w:t>
      </w:r>
      <w:r w:rsidR="00571BB5" w:rsidRPr="008F27CC">
        <w:rPr>
          <w:rFonts w:hAnsi="Times New Roman" w:ascii="Times New Roman"/>
        </w:rPr>
        <w:t xml:space="preserve">. </w:t>
      </w:r>
      <w:r w:rsidR="00827FB2">
        <w:rPr>
          <w:rFonts w:hAnsi="Times New Roman" w:ascii="Times New Roman"/>
        </w:rPr>
        <w:t>srp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827FB2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27FB2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0A378E">
        <w:rPr>
          <w:rFonts w:hAnsi="Times New Roman" w:ascii="Times New Roman"/>
        </w:rPr>
        <w:t>5.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83A76" w:rsidP="000A378E" w:rsidR="00E83A76" w:rsidRPr="008F27CC">
      <w:pPr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0A378E" w:rsidR="000A378E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</w:p>
    <w:p w:rsidRDefault="000A378E" w:rsidP="000A378E" w:rsidR="000A378E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0A378E" w:rsidP="000A378E" w:rsidR="000A378E">
      <w:pPr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0A378E" w:rsidP="000A378E" w:rsidR="000A378E">
      <w:pPr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>- predlagatelju: Financijska agencija, Zagreb</w:t>
      </w:r>
    </w:p>
    <w:p w:rsidRDefault="000A378E" w:rsidP="000A378E" w:rsidR="000A378E">
      <w:pPr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>- dužniku, osobno</w:t>
      </w:r>
    </w:p>
    <w:p w:rsidRDefault="000A378E" w:rsidP="000A378E" w:rsidR="000A378E">
      <w:pPr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>- stečajnom upravitelju</w:t>
      </w:r>
    </w:p>
    <w:p w:rsidRDefault="000A378E" w:rsidP="000A378E" w:rsidR="000A378E">
      <w:pPr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>-RH MF Porezna uprava Zagreb</w:t>
      </w:r>
    </w:p>
    <w:p w:rsidRDefault="000A378E" w:rsidP="000A378E" w:rsidR="000A378E">
      <w:pPr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>-ŽDO Zagreb</w:t>
      </w:r>
    </w:p>
    <w:p w:rsidRDefault="000A378E" w:rsidP="000A378E" w:rsidR="000A378E">
      <w:pPr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>- e-oglasna ploča za dužnika</w:t>
      </w:r>
    </w:p>
    <w:p w:rsidRDefault="000A378E" w:rsidP="000A378E" w:rsidR="00630958" w:rsidRPr="000A378E">
      <w:pPr>
        <w:jc w:val="both"/>
        <w:rPr>
          <w:rFonts w:hAnsi="Times New Roman" w:ascii="Times New Roman"/>
        </w:rPr>
      </w:pPr>
      <w:r w:rsidRPr="000A378E">
        <w:rPr>
          <w:rFonts w:hAnsi="Times New Roman" w:ascii="Times New Roman"/>
        </w:rPr>
        <w:t>-sudski registar po pravomoćnosti</w:t>
      </w:r>
    </w:p>
    <w:sectPr w:rsidSect="000A378E" w:rsidR="00630958" w:rsidRPr="000A378E">
      <w:headerReference w:type="even" r:id="rId11"/>
      <w:headerReference w:type="default" r:id="rId12"/>
      <w:pgSz w:code="9" w:h="16838" w:w="11906"/>
      <w:pgMar w:gutter="0" w:footer="720" w:header="720" w:left="1418" w:bottom="113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F11" w:rsidR="005E4F11">
      <w:r>
        <w:separator/>
      </w:r>
    </w:p>
  </w:endnote>
  <w:endnote w:id="0" w:type="continuationSeparator">
    <w:p w:rsidRDefault="005E4F11" w:rsidR="005E4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F11" w:rsidR="005E4F11">
      <w:r>
        <w:separator/>
      </w:r>
    </w:p>
  </w:footnote>
  <w:footnote w:id="0" w:type="continuationSeparator">
    <w:p w:rsidRDefault="005E4F11" w:rsidR="005E4F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0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27FB2">
      <w:rPr>
        <w:rFonts w:hAnsi="Times New Roman" w:ascii="Times New Roman"/>
      </w:rPr>
      <w:t>5843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A378E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B5925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4FD"/>
    <w:rsid w:val="00500B0C"/>
    <w:rsid w:val="00503749"/>
    <w:rsid w:val="00504C84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5E4F11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A3F98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27FB2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08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96F57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St-5843/2016-14</izvorni_sadrzaj>
    <derivirana_varijabla naziv="DomainObject.Oznaka_1">St-5843/2016-14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5843</izvorni_sadrzaj>
    <derivirana_varijabla naziv="DomainObject.Predmet.Broj_1">5843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St-5843/2016</izvorni_sadrzaj>
    <derivirana_varijabla naziv="DomainObject.Predmet.OznakaBroj_1">St-5843/2016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NOMEN NESCIO j.d.o.o. za trgovinu i usluge zastupanog po punomoćniku Mario Vasilj</izvorni_sadrzaj>
    <derivirana_varijabla naziv="DomainObject.Predmet.ProtustrankaFormated_1">  NOMEN NESCIO j.d.o.o. za trgovinu i usluge zastupanog po punomoćniku Mario Vasilj</derivirana_varijabla>
  </DomainObject.Predmet.ProtustrankaFormated>
  <DomainObject.Predmet.ProtustrankaFormatedOIB>
    <izvorni_sadrzaj>  NOMEN NESCIO j.d.o.o. za trgovinu i usluge, OIB 22225160303 zastupanog po punomoćniku Mario Vasilj</izvorni_sadrzaj>
    <derivirana_varijabla naziv="DomainObject.Predmet.ProtustrankaFormatedOIB_1">  NOMEN NESCIO j.d.o.o. za trgovinu i usluge, OIB 22225160303 zastupanog po punomoćniku Mario Vasilj</derivirana_varijabla>
  </DomainObject.Predmet.ProtustrankaFormatedOIB>
  <DomainObject.Predmet.ProtustrankaFormatedWithAdress>
    <izvorni_sadrzaj> NOMEN NESCIO j.d.o.o. za trgovinu i usluge, Hribarov prilaz 6 A, 10000 Zagreb zastupanog po punomoćniku Mario Vasilj</izvorni_sadrzaj>
    <derivirana_varijabla naziv="DomainObject.Predmet.ProtustrankaFormatedWithAdress_1"> NOMEN NESCIO j.d.o.o. za trgovinu i usluge, Hribarov prilaz 6 A, 10000 Zagreb zastupanog po punomoćniku Mario Vasilj</derivirana_varijabla>
  </DomainObject.Predmet.ProtustrankaFormatedWithAdress>
  <DomainObject.Predmet.ProtustrankaFormatedWithAdressOIB>
    <izvorni_sadrzaj> NOMEN NESCIO j.d.o.o. za trgovinu i usluge, OIB 22225160303, Hribarov prilaz 6 A, 10000 Zagreb zastupanog po punomoćniku Mario Vasilj</izvorni_sadrzaj>
    <derivirana_varijabla naziv="DomainObject.Predmet.ProtustrankaFormatedWithAdressOIB_1"> NOMEN NESCIO j.d.o.o. za trgovinu i usluge, OIB 22225160303, Hribarov prilaz 6 A, 10000 Zagreb zastupanog po punomoćniku Mario Vasilj</derivirana_varijabla>
  </DomainObject.Predmet.ProtustrankaFormatedWithAdressOIB>
  <DomainObject.Predmet.ProtustrankaWithAdress>
    <izvorni_sadrzaj>NOMEN NESCIO j.d.o.o. za trgovinu i usluge Hribarov prilaz 6 A, 10000 Zagreb</izvorni_sadrzaj>
    <derivirana_varijabla naziv="DomainObject.Predmet.ProtustrankaWithAdress_1">NOMEN NESCIO j.d.o.o. za trgovinu i usluge Hribarov prilaz 6 A, 10000 Zagreb</derivirana_varijabla>
  </DomainObject.Predmet.ProtustrankaWithAdress>
  <DomainObject.Predmet.ProtustrankaWithAdressOIB>
    <izvorni_sadrzaj>NOMEN NESCIO j.d.o.o. za trgovinu i usluge, OIB 22225160303, Hribarov prilaz 6 A, 10000 Zagreb</izvorni_sadrzaj>
    <derivirana_varijabla naziv="DomainObject.Predmet.ProtustrankaWithAdressOIB_1">NOMEN NESCIO j.d.o.o. za trgovinu i usluge, OIB 22225160303, Hribarov prilaz 6 A, 10000 Zagreb</derivirana_varijabla>
  </DomainObject.Predmet.ProtustrankaWithAdressOIB>
  <DomainObject.Predmet.ProtustrankaNazivFormated>
    <izvorni_sadrzaj>NOMEN NESCIO j.d.o.o. za trgovinu i usluge</izvorni_sadrzaj>
    <derivirana_varijabla naziv="DomainObject.Predmet.ProtustrankaNazivFormated_1">NOMEN NESCIO j.d.o.o. za trgovinu i usluge</derivirana_varijabla>
  </DomainObject.Predmet.ProtustrankaNazivFormated>
  <DomainObject.Predmet.ProtustrankaNazivFormatedOIB>
    <izvorni_sadrzaj>NOMEN NESCIO j.d.o.o. za trgovinu i usluge, OIB 22225160303</izvorni_sadrzaj>
    <derivirana_varijabla naziv="DomainObject.Predmet.ProtustrankaNazivFormatedOIB_1">NOMEN NESCIO j.d.o.o. za trgovinu i usluge, OIB 22225160303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NOMEN NESCIO j.d.o.o. za trgovinu i usluge zastupanog po punomoćniku Mario Vasilj</item>
    </izvorni_sadrzaj>
    <derivirana_varijabla naziv="DomainObject.Predmet.ProtuStrankaListFormated_1">
      <item>NOMEN NESCIO j.d.o.o. za trgovinu i usluge zastupanog po punomoćniku Mario Vasilj</item>
    </derivirana_varijabla>
  </DomainObject.Predmet.ProtuStrankaListFormated>
  <DomainObject.Predmet.ProtuStrankaListFormatedOIB>
    <izvorni_sadrzaj>
      <item>NOMEN NESCIO j.d.o.o. za trgovinu i usluge, OIB 22225160303 zastupanog po punomoćniku Mario Vasilj</item>
    </izvorni_sadrzaj>
    <derivirana_varijabla naziv="DomainObject.Predmet.ProtuStrankaListFormatedOIB_1">
      <item>NOMEN NESCIO j.d.o.o. za trgovinu i usluge, OIB 22225160303 zastupanog po punomoćniku Mario Vasilj</item>
    </derivirana_varijabla>
  </DomainObject.Predmet.ProtuStrankaListFormatedOIB>
  <DomainObject.Predmet.ProtuStrankaListFormatedWithAdress>
    <izvorni_sadrzaj>
      <item>NOMEN NESCIO j.d.o.o. za trgovinu i usluge, Hribarov prilaz 6 A, 10000 Zagreb zastupanog po punomoćniku Mario Vasilj</item>
    </izvorni_sadrzaj>
    <derivirana_varijabla naziv="DomainObject.Predmet.ProtuStrankaListFormatedWithAdress_1">
      <item>NOMEN NESCIO j.d.o.o. za trgovinu i usluge, Hribarov prilaz 6 A, 10000 Zagreb zastupanog po punomoćniku Mario Vasilj</item>
    </derivirana_varijabla>
  </DomainObject.Predmet.ProtuStrankaListFormatedWithAdress>
  <DomainObject.Predmet.ProtuStrankaListFormatedWithAdressOIB>
    <izvorni_sadrzaj>
      <item>NOMEN NESCIO j.d.o.o. za trgovinu i usluge, OIB 22225160303, Hribarov prilaz 6 A, 10000 Zagreb zastupanog po punomoćniku Mario Vasilj</item>
    </izvorni_sadrzaj>
    <derivirana_varijabla naziv="DomainObject.Predmet.ProtuStrankaListFormatedWithAdressOIB_1">
      <item>NOMEN NESCIO j.d.o.o. za trgovinu i usluge, OIB 22225160303, Hribarov prilaz 6 A, 10000 Zagreb zastupanog po punomoćniku Mario Vasilj</item>
    </derivirana_varijabla>
  </DomainObject.Predmet.ProtuStrankaListFormatedWithAdressOIB>
  <DomainObject.Predmet.ProtuStrankaListNazivFormated>
    <izvorni_sadrzaj>
      <item>NOMEN NESCIO j.d.o.o. za trgovinu i usluge</item>
    </izvorni_sadrzaj>
    <derivirana_varijabla naziv="DomainObject.Predmet.ProtuStrankaListNazivFormated_1">
      <item>NOMEN NESCIO j.d.o.o. za trgovinu i usluge</item>
    </derivirana_varijabla>
  </DomainObject.Predmet.ProtuStrankaListNazivFormated>
  <DomainObject.Predmet.ProtuStrankaListNazivFormatedOIB>
    <izvorni_sadrzaj>
      <item>NOMEN NESCIO j.d.o.o. za trgovinu i usluge, OIB 22225160303</item>
    </izvorni_sadrzaj>
    <derivirana_varijabla naziv="DomainObject.Predmet.ProtuStrankaListNazivFormatedOIB_1">
      <item>NOMEN NESCIO j.d.o.o. za trgovinu i usluge, OIB 22225160303</item>
    </derivirana_varijabla>
  </DomainObject.Predmet.ProtuStrankaListNazivFormatedOIB>
  <DomainObject.Predmet.OstaliListFormated>
    <izvorni_sadrzaj>
      <item>Mario Vasilj punomoćnik sudionika u postupku NOMEN NESCIO j.d.o.o. za trgovinu i usluge</item>
    </izvorni_sadrzaj>
    <derivirana_varijabla naziv="DomainObject.Predmet.OstaliListFormated_1">
      <item>Mario Vasilj punomoćnik sudionika u postupku NOMEN NESCIO j.d.o.o. za trgovinu i usluge</item>
    </derivirana_varijabla>
  </DomainObject.Predmet.OstaliListFormated>
  <DomainObject.Predmet.OstaliListFormatedOIB>
    <izvorni_sadrzaj>
      <item>Mario Vasilj, OIB 78833011794 punomoćnik sudionika u postupku NOMEN NESCIO j.d.o.o. za trgovinu i usluge</item>
    </izvorni_sadrzaj>
    <derivirana_varijabla naziv="DomainObject.Predmet.OstaliListFormatedOIB_1">
      <item>Mario Vasilj, OIB 78833011794 punomoćnik sudionika u postupku NOMEN NESCIO j.d.o.o. za trgovinu i usluge</item>
    </derivirana_varijabla>
  </DomainObject.Predmet.OstaliListFormatedOIB>
  <DomainObject.Predmet.OstaliListFormatedWithAdress>
    <izvorni_sadrzaj>
      <item>Mario Vasilj, Sv. Roka 3a, 10000 Zagreb punomoćnik sudionika u postupku NOMEN NESCIO j.d.o.o. za trgovinu i usluge</item>
    </izvorni_sadrzaj>
    <derivirana_varijabla naziv="DomainObject.Predmet.OstaliListFormatedWithAdress_1">
      <item>Mario Vasilj, Sv. Roka 3a, 10000 Zagreb punomoćnik sudionika u postupku NOMEN NESCIO j.d.o.o. za trgovinu i usluge</item>
    </derivirana_varijabla>
  </DomainObject.Predmet.OstaliListFormatedWithAdress>
  <DomainObject.Predmet.OstaliListFormatedWithAdressOIB>
    <izvorni_sadrzaj>
      <item>Mario Vasilj, OIB 78833011794, Sv. Roka 3a, 10000 Zagreb punomoćnik sudionika u postupku NOMEN NESCIO j.d.o.o. za trgovinu i usluge</item>
    </izvorni_sadrzaj>
    <derivirana_varijabla naziv="DomainObject.Predmet.OstaliListFormatedWithAdressOIB_1">
      <item>Mario Vasilj, OIB 78833011794, Sv. Roka 3a, 10000 Zagreb punomoćnik sudionika u postupku NOMEN NESCIO j.d.o.o. za trgovinu i usluge</item>
    </derivirana_varijabla>
  </DomainObject.Predmet.OstaliListFormatedWithAdressOIB>
  <DomainObject.Predmet.OstaliListNazivFormated>
    <izvorni_sadrzaj>
      <item>Mario Vasilj</item>
    </izvorni_sadrzaj>
    <derivirana_varijabla naziv="DomainObject.Predmet.OstaliListNazivFormated_1">
      <item>Mario Vasilj</item>
    </derivirana_varijabla>
  </DomainObject.Predmet.OstaliListNazivFormated>
  <DomainObject.Predmet.OstaliListNazivFormatedOIB>
    <izvorni_sadrzaj>
      <item>Mario Vasilj, OIB 78833011794</item>
    </izvorni_sadrzaj>
    <derivirana_varijabla naziv="DomainObject.Predmet.OstaliListNazivFormatedOIB_1">
      <item>Mario Vasilj, OIB 78833011794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St-5843/2016-14</izvorni_sadrzaj>
    <derivirana_varijabla naziv="DomainObject.PoslovniBrojDokumenta_1">St-5843/2016-14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NOMEN NESCIO j.d.o.o. za trgovinu i usluge</izvorni_sadrzaj>
    <derivirana_varijabla naziv="DomainObject.Predmet.ProtustrankaIDrugi_1">NOMEN NESCIO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NOMEN NESCIO j.d.o.o. za trgovinu i usluge, OIB 22225160303, Hribarov prilaz 6 A, 10000 Zagreb</izvorni_sadrzaj>
    <derivirana_varijabla naziv="DomainObject.Predmet.ProtustrankaIDrugiAdressOIB_1">NOMEN NESCIO j.d.o.o. za trgovinu i usluge, OIB 22225160303, Hribarov prilaz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NOMEN NESCIO j.d.o.o. za trgovinu i usluge</item>
      <item>Mario Vasilj</item>
    </izvorni_sadrzaj>
    <derivirana_varijabla naziv="DomainObject.Predmet.SudioniciListNaziv_1">
      <item>FINA Regionalni centar Zagreb</item>
      <item>NOMEN NESCIO j.d.o.o. za trgovinu i usluge</item>
      <item>Mario Vasilj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NOMEN NESCIO j.d.o.o. za trgovinu i usluge, OIB 22225160303, Hribarov prilaz 6 A,10000 Zagreb</item>
      <item>Mario Vasilj, OIB 78833011794, Sv. Roka 3a,10000 Zagreb</item>
    </izvorni_sadrzaj>
    <derivirana_varijabla naziv="DomainObject.Predmet.SudioniciListAdressOIB_1">
      <item>FINA Regionalni centar Zagreb, OIB 85821130368, Trg svibanjskih žrtava 1995. br. 1,10000 Zagreb</item>
      <item>NOMEN NESCIO j.d.o.o. za trgovinu i usluge, OIB 22225160303, Hribarov prilaz 6 A,10000 Zagreb</item>
      <item>Mario Vasilj, OIB 78833011794, Sv. Roka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22225160303</item>
      <item>, OIB 78833011794</item>
    </izvorni_sadrzaj>
    <derivirana_varijabla naziv="DomainObject.Predmet.SudioniciListNazivOIB_1">
      <item>, OIB 85821130368</item>
      <item>, OIB 22225160303</item>
      <item>, OIB 78833011794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EE2EC-5BE5-4EE8-8B3C-FAF41C5B9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829</properties:Words>
  <properties:Characters>4384</properties:Characters>
  <properties:Lines>109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2017-08-30T09:40:00Z</dcterms:created>
  <dc:creator>x</dc:creator>
  <cp:lastModifiedBy>Zlatka Plivelić</cp:lastModifiedBy>
  <cp:lastPrinted>2017-09-05T11:09:00Z</cp:lastPrinted>
  <dcterms:modified xmlns:xsi="http://www.w3.org/2001/XMLSchema-instance" xsi:type="dcterms:W3CDTF">2017-09-05T11:10:00Z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St-5843/2016-14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