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3f72" w14:paraId="5e23f72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6974EB">
        <w:t>3249/16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6974EB">
        <w:t>Poljoprivredna zadruga MAJUR, Majur, Kolodvorska 6, OIB: 61194650511</w:t>
      </w:r>
      <w:r w:rsidR="00645EE4">
        <w:t xml:space="preserve">, </w:t>
      </w:r>
      <w:r w:rsidR="001504D4">
        <w:t>1</w:t>
      </w:r>
      <w:r w:rsidR="006974EB">
        <w:t>9</w:t>
      </w:r>
      <w:r w:rsidR="001504D4">
        <w:t>. siječnja 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6974EB" w:rsidP="00645EE4" w:rsidR="006974EB"/>
    <w:p w:rsidRDefault="006974EB" w:rsidP="00645EE4" w:rsidR="006974EB"/>
    <w:p w:rsidRDefault="006974EB" w:rsidP="008B363F" w:rsidR="006974EB">
      <w:pPr>
        <w:numPr>
          <w:ilvl w:val="0"/>
          <w:numId w:val="1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6974EB" w:rsidP="008B363F" w:rsidR="006974EB">
      <w:pPr>
        <w:pStyle w:val="Odlomakpopisa"/>
        <w:numPr>
          <w:ilvl w:val="0"/>
          <w:numId w:val="3"/>
        </w:numPr>
        <w:spacing w:after="240"/>
        <w:jc w:val="both"/>
      </w:pPr>
      <w:r>
        <w:t>Prvi</w:t>
      </w:r>
      <w:r w:rsidRPr="00E16331">
        <w:t xml:space="preserve"> viši isplatni red      </w:t>
      </w:r>
      <w:r>
        <w:t xml:space="preserve">                               </w:t>
      </w:r>
    </w:p>
    <w:p w:rsidRDefault="006974EB" w:rsidP="006974EB" w:rsidR="006974EB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6974EB" w:rsidP="006974EB" w:rsidR="006974EB">
      <w:pPr>
        <w:ind w:left="1135"/>
        <w:jc w:val="both"/>
      </w:pPr>
      <w:r>
        <w:t xml:space="preserve">1.1.Miroslav Brnad, Hrvatska Kostajnica, Kutinska 10, </w:t>
      </w:r>
    </w:p>
    <w:p w:rsidRDefault="006974EB" w:rsidP="006974EB" w:rsidR="006974EB">
      <w:pPr>
        <w:ind w:left="1135"/>
        <w:jc w:val="both"/>
      </w:pPr>
      <w:r>
        <w:t xml:space="preserve">      OIB: 88149149180, u iznosu od 684.494,91 kn</w:t>
      </w:r>
    </w:p>
    <w:p w:rsidRDefault="006974EB" w:rsidP="006974EB" w:rsidR="006974EB">
      <w:pPr>
        <w:ind w:left="1135"/>
        <w:jc w:val="both"/>
      </w:pPr>
      <w:r w:rsidRPr="00D35BC8">
        <w:t xml:space="preserve"> </w:t>
      </w:r>
      <w:r>
        <w:t xml:space="preserve">     što čini neto plaću u iznosu od  418.252,09 kn i  266.242,82 po osnovi poreza,      </w:t>
      </w:r>
    </w:p>
    <w:p w:rsidRDefault="006974EB" w:rsidP="006974EB" w:rsidR="006974EB">
      <w:pPr>
        <w:ind w:left="1135"/>
        <w:jc w:val="both"/>
      </w:pPr>
      <w:r>
        <w:t xml:space="preserve">       prireza i doprinosa.</w:t>
      </w:r>
    </w:p>
    <w:p w:rsidRDefault="006974EB" w:rsidP="006974EB" w:rsidR="006974EB">
      <w:pPr>
        <w:pStyle w:val="Odlomakpopisa"/>
        <w:spacing w:after="240"/>
        <w:ind w:left="1068"/>
        <w:jc w:val="both"/>
      </w:pPr>
    </w:p>
    <w:p w:rsidRDefault="006974EB" w:rsidP="008B363F" w:rsidR="006974EB">
      <w:pPr>
        <w:pStyle w:val="Odlomakpopisa"/>
        <w:numPr>
          <w:ilvl w:val="0"/>
          <w:numId w:val="3"/>
        </w:numPr>
        <w:spacing w:after="240"/>
        <w:ind w:firstLine="66" w:left="1068"/>
        <w:jc w:val="both"/>
      </w:pPr>
      <w:r>
        <w:t>Drugi viši isplatni red</w:t>
      </w:r>
    </w:p>
    <w:p w:rsidRDefault="006974EB" w:rsidP="006974EB" w:rsidR="006974EB">
      <w:pPr>
        <w:pStyle w:val="Odlomakpopisa"/>
        <w:spacing w:after="240"/>
        <w:ind w:left="1068"/>
        <w:jc w:val="both"/>
      </w:pPr>
    </w:p>
    <w:p w:rsidRDefault="006974EB" w:rsidP="008B363F" w:rsidR="006974EB">
      <w:pPr>
        <w:pStyle w:val="Odlomakpopisa"/>
        <w:numPr>
          <w:ilvl w:val="1"/>
          <w:numId w:val="4"/>
        </w:numPr>
        <w:ind w:left="1134"/>
        <w:jc w:val="both"/>
      </w:pPr>
      <w:r>
        <w:t xml:space="preserve"> </w:t>
      </w:r>
      <w:r w:rsidRPr="00167117">
        <w:t xml:space="preserve">Ministarstvo financija RH, Porezna uprava, Područni ured </w:t>
      </w:r>
      <w:r>
        <w:t>Sisak</w:t>
      </w:r>
      <w:r w:rsidRPr="00167117">
        <w:t>,</w:t>
      </w:r>
      <w:r>
        <w:t xml:space="preserve"> </w:t>
      </w:r>
    </w:p>
    <w:p w:rsidRDefault="006974EB" w:rsidP="006974EB" w:rsidR="006974EB">
      <w:pPr>
        <w:pStyle w:val="Odlomakpopisa"/>
        <w:ind w:left="1134"/>
        <w:jc w:val="both"/>
      </w:pPr>
      <w:r>
        <w:t xml:space="preserve"> Sisak, Ul Stjepana i Antuna Radića 30, </w:t>
      </w:r>
      <w:r w:rsidRPr="00167117">
        <w:t xml:space="preserve">OIB: 18683136487, </w:t>
      </w:r>
    </w:p>
    <w:p w:rsidRDefault="006974EB" w:rsidP="006974EB" w:rsidR="006974EB">
      <w:pPr>
        <w:pStyle w:val="Odlomakpopisa"/>
        <w:ind w:left="1134"/>
        <w:jc w:val="both"/>
      </w:pPr>
      <w:r>
        <w:t xml:space="preserve"> </w:t>
      </w:r>
      <w:r w:rsidRPr="00167117">
        <w:t xml:space="preserve">u iznosu od                                                                         </w:t>
      </w:r>
      <w:r>
        <w:t xml:space="preserve">            </w:t>
      </w:r>
      <w:r w:rsidRPr="00167117">
        <w:t xml:space="preserve"> </w:t>
      </w:r>
      <w:r>
        <w:t>341.997,09</w:t>
      </w:r>
      <w:r w:rsidRPr="00167117">
        <w:t xml:space="preserve"> kn</w:t>
      </w:r>
    </w:p>
    <w:p w:rsidRDefault="006974EB" w:rsidP="008B363F" w:rsidR="006974EB">
      <w:pPr>
        <w:pStyle w:val="Odlomakpopisa"/>
        <w:numPr>
          <w:ilvl w:val="1"/>
          <w:numId w:val="4"/>
        </w:numPr>
        <w:ind w:hanging="567" w:left="1276"/>
        <w:jc w:val="both"/>
      </w:pPr>
      <w:r>
        <w:t xml:space="preserve">Allianz Zagreb d.d., Zagreb, Heinzelova 70, </w:t>
      </w:r>
    </w:p>
    <w:p w:rsidRDefault="006974EB" w:rsidP="006974EB" w:rsidR="006974EB">
      <w:pPr>
        <w:pStyle w:val="Odlomakpopisa"/>
        <w:ind w:left="1276"/>
        <w:jc w:val="both"/>
      </w:pPr>
      <w:r>
        <w:t>OIB: 23759810849, u iznosu od                                                        3.454,97 kn</w:t>
      </w:r>
    </w:p>
    <w:p w:rsidRDefault="006974EB" w:rsidP="008B363F" w:rsidR="006974EB">
      <w:pPr>
        <w:pStyle w:val="Odlomakpopisa"/>
        <w:numPr>
          <w:ilvl w:val="1"/>
          <w:numId w:val="4"/>
        </w:numPr>
        <w:ind w:hanging="567" w:left="1276"/>
        <w:jc w:val="both"/>
      </w:pPr>
      <w:r>
        <w:t>Hrvatske vode, Zagreb, Ulica grada Vukovara 220,</w:t>
      </w:r>
    </w:p>
    <w:p w:rsidRDefault="006974EB" w:rsidP="006974EB" w:rsidR="006974EB" w:rsidRPr="00167117">
      <w:pPr>
        <w:pStyle w:val="Odlomakpopisa"/>
        <w:ind w:left="1276"/>
        <w:jc w:val="both"/>
      </w:pPr>
      <w:r>
        <w:t>OIB: 28921383001, u iznosu od                                                        2.883,81 kn.</w:t>
      </w:r>
    </w:p>
    <w:p w:rsidRDefault="006974EB" w:rsidP="006974EB" w:rsidR="006974EB" w:rsidRPr="00167117">
      <w:pPr>
        <w:spacing w:lineRule="auto" w:line="276" w:after="200"/>
        <w:ind w:firstLine="708"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>
      <w:pPr>
        <w:ind w:firstLine="708"/>
        <w:jc w:val="both"/>
      </w:pPr>
      <w:r w:rsidRPr="00507D39">
        <w:tab/>
      </w:r>
    </w:p>
    <w:p w:rsidRDefault="006974EB" w:rsidP="00645EE4" w:rsidR="006974EB" w:rsidRPr="00507D39">
      <w:pPr>
        <w:ind w:firstLine="708"/>
        <w:jc w:val="both"/>
      </w:pP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1504D4">
        <w:t>1</w:t>
      </w:r>
      <w:r w:rsidR="006974EB">
        <w:t>9</w:t>
      </w:r>
      <w:r w:rsidR="001504D4">
        <w:t>. siječnja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>a nije ih osporio nazočni stečajni vjerovnik,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504D4">
        <w:t>1</w:t>
      </w:r>
      <w:r w:rsidR="006974EB">
        <w:t>9</w:t>
      </w:r>
      <w:r w:rsidR="001504D4">
        <w:t>. siječnja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63F" w:rsidR="008B363F">
      <w:r>
        <w:separator/>
      </w:r>
    </w:p>
  </w:endnote>
  <w:endnote w:id="0" w:type="continuationSeparator">
    <w:p w:rsidRDefault="008B363F" w:rsidR="008B3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63F" w:rsidR="008B363F">
      <w:r>
        <w:separator/>
      </w:r>
    </w:p>
  </w:footnote>
  <w:footnote w:id="0" w:type="continuationSeparator">
    <w:p w:rsidRDefault="008B363F" w:rsidR="008B3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E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6974EB">
      <w:t>3249/16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3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CD4ED5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4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4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zastupanog po punomoćniku Miroslav Brnad</izvorni_sadrzaj>
    <derivirana_varijabla naziv="DomainObject.Predmet.ProtustrankaFormated_1">  Poljoprivredna zadruga Majur za proizvodnju i preradu poljoprivrednih proizvoda zastupanog po punomoćniku Miroslav Brnad</derivirana_varijabla>
  </DomainObject.Predmet.ProtustrankaFormated>
  <DomainObject.Predmet.ProtustrankaFormatedOIB>
    <izvorni_sadrzaj>  Poljoprivredna zadruga Majur za proizvodnju i preradu poljoprivrednih proizvoda, OIB 61194650511 zastupanog po punomoćniku Miroslav Brnad</izvorni_sadrzaj>
    <derivirana_varijabla naziv="DomainObject.Predmet.ProtustrankaFormatedOIB_1">  Poljoprivredna zadruga Majur za proizvodnju i preradu poljoprivrednih proizvoda,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proizvoda, Kolodvorska 6, 10342 Majur zastupanog po punomoćniku Miroslav Brnad</izvorni_sadrzaj>
    <derivirana_varijabla naziv="DomainObject.Predmet.ProtustrankaFormatedWithAdress_1"> Poljoprivredna zadruga Majur za proizvodnju i preradu poljoprivrednih proizvoda,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proizvoda, OIB 61194650511, Kolodvorska 6, 10342 Majur zastupanog po punomoćniku Miroslav Brnad</izvorni_sadrzaj>
    <derivirana_varijabla naziv="DomainObject.Predmet.ProtustrankaFormatedWithAdressOIB_1"> Poljoprivredna zadruga Majur za proizvodnju i preradu poljoprivrednih proizvoda,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Kolodvorska 6, 10342 Majur</izvorni_sadrzaj>
    <derivirana_varijabla naziv="DomainObject.Predmet.ProtustrankaWithAdress_1">Poljoprivredna zadruga Majur za proizvodnju i preradu poljoprivrednih proizvoda Kolodvorska 6, 10342 Majur</derivirana_varijabla>
  </DomainObject.Predmet.ProtustrankaWithAdress>
  <DomainObject.Predmet.ProtustrankaWithAdressOIB>
    <izvorni_sadrzaj>Poljoprivredna zadruga Majur za proizvodnju i preradu poljoprivrednih proizvoda, OIB 61194650511, Kolodvorska 6, 10342 Majur</izvorni_sadrzaj>
    <derivirana_varijabla naziv="DomainObject.Predmet.ProtustrankaWithAdressOIB_1">Poljoprivredna zadruga Majur za proizvodnju i preradu poljoprivrednih proizvoda, OIB 61194650511, Kolodvorska 6, 10342 Majur</derivirana_varijabla>
  </DomainObject.Predmet.ProtustrankaWithAdressOIB>
  <DomainObject.Predmet.ProtustrankaNazivFormated>
    <izvorni_sadrzaj>Poljoprivredna zadruga Majur za proizvodnju i preradu poljoprivrednih proizvoda</izvorni_sadrzaj>
    <derivirana_varijabla naziv="DomainObject.Predmet.ProtustrankaNazivFormated_1">Poljoprivredna zadruga Majur za proizvodnju i preradu poljoprivrednih proizvoda</derivirana_varijabla>
  </DomainObject.Predmet.ProtustrankaNazivFormated>
  <DomainObject.Predmet.ProtustrankaNazivFormatedOIB>
    <izvorni_sadrzaj>Poljoprivredna zadruga Majur za proizvodnju i preradu poljoprivrednih proizvoda, OIB 61194650511</izvorni_sadrzaj>
    <derivirana_varijabla naziv="DomainObject.Predmet.ProtustrankaNazivFormatedOIB_1">Poljoprivredna zadruga Majur za proizvodnju i preradu poljoprivrednih proizvoda,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zastupanog po punomoćniku Miroslav Brnad</item>
    </izvorni_sadrzaj>
    <derivirana_varijabla naziv="DomainObject.Predmet.ProtuStrankaListFormated_1">
      <item>Poljoprivredna zadruga Majur za proizvodnju i preradu poljoprivrednih proizvoda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proizvoda, OIB 61194650511 zastupanog po punomoćniku Miroslav Brnad</item>
    </izvorni_sadrzaj>
    <derivirana_varijabla naziv="DomainObject.Predmet.ProtuStrankaListFormatedOIB_1">
      <item>Poljoprivredna zadruga Majur za proizvodnju i preradu poljoprivrednih proizvoda,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</item>
    </izvorni_sadrzaj>
    <derivirana_varijabla naziv="DomainObject.Predmet.ProtuStrankaListNazivFormated_1">
      <item>Poljoprivredna zadruga Majur za proizvodnju i preradu poljoprivrednih proizvoda</item>
    </derivirana_varijabla>
  </DomainObject.Predmet.ProtuStrankaListNazivFormated>
  <DomainObject.Predmet.ProtuStrankaListNazivFormatedOIB>
    <izvorni_sadrzaj>
      <item>Poljoprivredna zadruga Majur za proizvodnju i preradu poljoprivrednih proizvoda, OIB 61194650511</item>
    </izvorni_sadrzaj>
    <derivirana_varijabla naziv="DomainObject.Predmet.ProtuStrankaListNazivFormatedOIB_1">
      <item>Poljoprivredna zadruga Majur za proizvodnju i preradu poljoprivrednih proizvoda,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</item>
    </izvorni_sadrzaj>
    <derivirana_varijabla naziv="DomainObject.Predmet.OstaliListFormated_1">
      <item>Miroslav Brnad punomoćnik sudionika u postupku Poljoprivredna zadruga Majur za proizvodnju i preradu poljoprivrednih proizvoda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</item>
    </izvorni_sadrzaj>
    <derivirana_varijabla naziv="DomainObject.Predmet.OstaliListFormatedOIB_1">
      <item>Miroslav Brnad, OIB 88149149180 punomoćnik sudionika u postupku Poljoprivredna zadruga Majur za proizvodnju i preradu poljoprivrednih proizvoda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</izvorni_sadrzaj>
    <derivirana_varijabla naziv="DomainObject.Predmet.ProtustrankaIDrugi_1">Poljoprivredna zadruga Majur za proizvodnju i preradu poljoprivrednih proizvoda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proizvoda, OIB 61194650511, Kolodvorska 6, 10342 Majur</izvorni_sadrzaj>
    <derivirana_varijabla naziv="DomainObject.Predmet.ProtustrankaIDrugiAdressOIB_1">Poljoprivredna zadruga Majur za proizvodnju i preradu poljoprivrednih proizvoda,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332</properties:Words>
  <properties:Characters>1667</properties:Characters>
  <properties:Lines>70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2018-01-19T08:52:00Z</dcterms:created>
  <dc:creator>Korisnik</dc:creator>
  <cp:lastModifiedBy>Draženka Prpić</cp:lastModifiedBy>
  <cp:lastPrinted>2018-01-19T08:53:00Z</cp:lastPrinted>
  <dcterms:modified xmlns:xsi="http://www.w3.org/2001/XMLSchema-instance" xsi:type="dcterms:W3CDTF">2018-01-19T08:53:00Z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