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25e1" w14:paraId="70925e1" w:rsidRDefault="0013799E" w:rsidP="00B9254F" w:rsidR="00B9254F" w:rsidRPr="00B9215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B9254F" w:rsidRPr="00B92154">
        <w:t>1 St-</w:t>
      </w:r>
      <w:r>
        <w:t>497</w:t>
      </w:r>
      <w:r w:rsidR="00624020">
        <w:t>/1</w:t>
      </w:r>
      <w:r w:rsidR="000B039F">
        <w:t>7</w:t>
      </w:r>
      <w:r w:rsidR="00624020">
        <w:t>-</w:t>
      </w:r>
      <w:r>
        <w:t>4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13799E" w:rsidP="0013799E" w:rsidR="0013799E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13799E" w:rsidP="0013799E" w:rsidR="0013799E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13799E" w:rsidP="0013799E" w:rsidR="0013799E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13799E" w:rsidP="0013799E" w:rsidR="0013799E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</w:t>
      </w:r>
      <w:r w:rsidR="00606426">
        <w:t xml:space="preserve">stečajnoj </w:t>
      </w:r>
      <w:r w:rsidRPr="00B92154">
        <w:t>su</w:t>
      </w:r>
      <w:r w:rsidR="00606426">
        <w:t>tkinji</w:t>
      </w:r>
      <w:r w:rsidRPr="00B92154">
        <w:t xml:space="preserve"> Ardeni Bajlo, u stečajnom postupku nad stečajnim dužnikom </w:t>
      </w:r>
      <w:r w:rsidR="0013799E">
        <w:t>SAY HOTEL d.o.o. za turizam, Jezera, Općina Tisno, Put jezerskih pomoraca 3 A, OIB: 84558639632</w:t>
      </w:r>
      <w:r w:rsidR="00606426">
        <w:t>, povodom prijedloga dužnika za otvaranje</w:t>
      </w:r>
      <w:r w:rsidR="000B039F">
        <w:t xml:space="preserve"> pred</w:t>
      </w:r>
      <w:r w:rsidR="00B221A0">
        <w:t>stečajnoga postupka</w:t>
      </w:r>
      <w:r w:rsidR="00606426">
        <w:t xml:space="preserve"> od </w:t>
      </w:r>
      <w:r w:rsidR="0013799E">
        <w:t>13</w:t>
      </w:r>
      <w:r w:rsidR="00606426" w:rsidRPr="00677F4C">
        <w:t xml:space="preserve">. </w:t>
      </w:r>
      <w:r w:rsidR="0013799E">
        <w:t>prosinca</w:t>
      </w:r>
      <w:r w:rsidR="000B039F">
        <w:t xml:space="preserve"> 2017</w:t>
      </w:r>
      <w:r w:rsidR="00606426">
        <w:t>.</w:t>
      </w:r>
      <w:r w:rsidR="00B221A0">
        <w:t xml:space="preserve">, </w:t>
      </w:r>
      <w:r w:rsidR="002C769C">
        <w:t>31</w:t>
      </w:r>
      <w:r w:rsidR="00502A74">
        <w:t xml:space="preserve">. </w:t>
      </w:r>
      <w:r w:rsidR="0013799E">
        <w:t>siječnja</w:t>
      </w:r>
      <w:r w:rsidR="00B221A0">
        <w:t xml:space="preserve"> 201</w:t>
      </w:r>
      <w:r w:rsidR="0013799E">
        <w:t>8</w:t>
      </w:r>
      <w:r w:rsidR="00B221A0">
        <w:t xml:space="preserve">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>Odbacuje se pri</w:t>
      </w:r>
      <w:r w:rsidR="00606426">
        <w:t xml:space="preserve">jedlog dužnika za otvaranje </w:t>
      </w:r>
      <w:r w:rsidR="000B039F">
        <w:t>pred</w:t>
      </w:r>
      <w:r>
        <w:t>stečajnoga postupka</w:t>
      </w:r>
      <w:r w:rsidR="008146DE">
        <w:t xml:space="preserve"> kao </w:t>
      </w:r>
      <w:r w:rsidR="00AF3A0A">
        <w:t>nepotpun</w:t>
      </w:r>
      <w:r>
        <w:t xml:space="preserve">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AF3A0A" w:rsidR="0013799E">
      <w:pPr>
        <w:ind w:firstLine="708"/>
        <w:jc w:val="both"/>
      </w:pPr>
      <w:r>
        <w:t xml:space="preserve">Uvodno označeni dužnik je podnio ovom sudu </w:t>
      </w:r>
      <w:r w:rsidR="0013799E">
        <w:t>13</w:t>
      </w:r>
      <w:r w:rsidR="00E07CBD" w:rsidRPr="00677F4C">
        <w:t xml:space="preserve">. </w:t>
      </w:r>
      <w:r w:rsidR="0013799E">
        <w:t>siječnja</w:t>
      </w:r>
      <w:r w:rsidR="00E07CBD">
        <w:t xml:space="preserve"> </w:t>
      </w:r>
      <w:r>
        <w:t>2</w:t>
      </w:r>
      <w:r w:rsidR="0013799E">
        <w:t>018</w:t>
      </w:r>
      <w:r w:rsidR="00606426">
        <w:t xml:space="preserve">. prijedlog za otvaranje </w:t>
      </w:r>
      <w:r w:rsidR="000B039F">
        <w:t>pred</w:t>
      </w:r>
      <w:r w:rsidR="002C769C">
        <w:t>stečajnoga</w:t>
      </w:r>
      <w:r>
        <w:t xml:space="preserve"> postupka na propisanom obrascu</w:t>
      </w:r>
      <w:r w:rsidR="00E07CBD">
        <w:t xml:space="preserve">. </w:t>
      </w:r>
      <w:r w:rsidR="0013799E">
        <w:t>Zaključkom od 20. prosinca 2017. naloženo je dužniku da u roku od 8 dana dopuni svoj prijedlog za o</w:t>
      </w:r>
      <w:r w:rsidR="002C769C">
        <w:t>tvaranje predstečajnog postupka, obzirom da osim obrasca sudu nije dostavljen niti jedan dokument.</w:t>
      </w:r>
      <w:r w:rsidR="0013799E">
        <w:t xml:space="preserve"> </w:t>
      </w:r>
    </w:p>
    <w:p w:rsidRDefault="002C769C" w:rsidP="00AF3A0A" w:rsidR="00E07CBD">
      <w:pPr>
        <w:ind w:firstLine="708"/>
        <w:jc w:val="both"/>
      </w:pPr>
      <w:r>
        <w:t xml:space="preserve">Kako je rok za dostavu dokumentacije po navedenom zaključku protekao 5. siječnja 2018., to je </w:t>
      </w:r>
      <w:r w:rsidR="00E07CBD">
        <w:t xml:space="preserve"> </w:t>
      </w:r>
      <w:r>
        <w:t>primjenom odredbe članka 31. stavak 3. Stečajnog zakona (Narodne novine 71/15 i 104/17)</w:t>
      </w:r>
      <w:r w:rsidR="00AF3A0A">
        <w:t xml:space="preserve">, te uz odgovarajuću primjenu odredbe članka 109. Zakona o parničnom postupku </w:t>
      </w:r>
      <w:r w:rsidR="00AF3A0A" w:rsidRPr="00F758D7">
        <w:t>(Narodne novine broj 53/91, 91/92, 112/99, 117/03, 88/05, 2/07, 84/08, 123/08, 57/11, 25/13 i 89/14)</w:t>
      </w:r>
      <w:r w:rsidR="00AF3A0A">
        <w:t>, koja odredba se primjenjuje u skladu s odredbom članka 10. Stečajnog zakona, prijedlog je valjalo odbacit.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2C769C">
        <w:t>31</w:t>
      </w:r>
      <w:r w:rsidR="00502A74">
        <w:t xml:space="preserve">. </w:t>
      </w:r>
      <w:r w:rsidR="0013799E">
        <w:t>siječnja</w:t>
      </w:r>
      <w:r w:rsidR="000B039F">
        <w:t xml:space="preserve"> 201</w:t>
      </w:r>
      <w:r w:rsidR="0013799E">
        <w:t>8</w:t>
      </w:r>
      <w:r>
        <w:t>.</w:t>
      </w:r>
    </w:p>
    <w:p w:rsidRDefault="00B221A0" w:rsidP="00594586" w:rsidR="00B221A0"/>
    <w:p w:rsidRDefault="006E2D25" w:rsidP="0013799E" w:rsidR="00B221A0">
      <w:pPr>
        <w:ind w:firstLine="708"/>
        <w:jc w:val="both"/>
      </w:pPr>
      <w:r>
        <w:t xml:space="preserve">                                           </w:t>
      </w:r>
      <w:r w:rsidR="0013799E">
        <w:tab/>
      </w:r>
      <w:r w:rsidR="0013799E">
        <w:tab/>
      </w:r>
      <w:r w:rsidR="0013799E">
        <w:tab/>
      </w:r>
      <w:r w:rsidR="0013799E">
        <w:tab/>
      </w:r>
      <w:r w:rsidR="0013799E">
        <w:tab/>
      </w:r>
      <w:r w:rsidR="0013799E">
        <w:tab/>
      </w:r>
      <w:r>
        <w:t xml:space="preserve">Stečajna </w:t>
      </w:r>
      <w:r w:rsidR="00606426">
        <w:t>s</w:t>
      </w:r>
      <w:r>
        <w:t>utkinja</w:t>
      </w:r>
    </w:p>
    <w:p w:rsidRDefault="00B221A0" w:rsidP="0013799E" w:rsidR="00B221A0">
      <w:pPr>
        <w:ind w:firstLine="708"/>
        <w:jc w:val="both"/>
      </w:pPr>
      <w:r>
        <w:t xml:space="preserve">                                                                           </w:t>
      </w:r>
      <w:r w:rsidR="0013799E">
        <w:tab/>
      </w:r>
      <w:r w:rsidR="0013799E">
        <w:tab/>
      </w:r>
      <w:r w:rsidR="0013799E">
        <w:tab/>
      </w:r>
      <w:r w:rsidR="006E2D25">
        <w:t>Ardena Bajlo</w:t>
      </w:r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</w:r>
      <w:r w:rsidR="0013799E">
        <w:t>Pouka o pravnom lijeku</w:t>
      </w:r>
      <w:r>
        <w:t xml:space="preserve">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</w:t>
      </w:r>
      <w:r w:rsidR="009C1702">
        <w:t>podnijeti</w:t>
      </w:r>
      <w:r>
        <w:t xml:space="preserve">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856C81" w:rsidP="00B221A0" w:rsidR="00856C81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lastRenderedPageBreak/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 xml:space="preserve">Podnositelju prijedloga-dužniku </w:t>
      </w:r>
      <w:r w:rsidR="00502A74">
        <w:t xml:space="preserve">na adresu i </w:t>
      </w:r>
      <w:r>
        <w:t>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51C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r w:rsidR="0013799E">
          <w:t>Poslovni broj:</w:t>
        </w:r>
        <w:r w:rsidRPr="00B92154">
          <w:t xml:space="preserve"> 1 St-</w:t>
        </w:r>
        <w:r w:rsidR="0013799E">
          <w:t>497/17-4</w:t>
        </w:r>
      </w:p>
      <w:p w:rsidRDefault="0016251C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B039F"/>
    <w:rsid w:val="00132FD4"/>
    <w:rsid w:val="0013799E"/>
    <w:rsid w:val="0016251C"/>
    <w:rsid w:val="00177F59"/>
    <w:rsid w:val="001C11C1"/>
    <w:rsid w:val="001C454A"/>
    <w:rsid w:val="002B63AF"/>
    <w:rsid w:val="002C769C"/>
    <w:rsid w:val="003C06BF"/>
    <w:rsid w:val="00413959"/>
    <w:rsid w:val="004906FB"/>
    <w:rsid w:val="004C64A3"/>
    <w:rsid w:val="00502A74"/>
    <w:rsid w:val="00573AB5"/>
    <w:rsid w:val="00594586"/>
    <w:rsid w:val="005C6F07"/>
    <w:rsid w:val="00606426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7D6FBE"/>
    <w:rsid w:val="008146DE"/>
    <w:rsid w:val="00856C81"/>
    <w:rsid w:val="0086266C"/>
    <w:rsid w:val="00872510"/>
    <w:rsid w:val="008C2E4D"/>
    <w:rsid w:val="008F5955"/>
    <w:rsid w:val="00944D0E"/>
    <w:rsid w:val="009C1702"/>
    <w:rsid w:val="009F5067"/>
    <w:rsid w:val="00A16A45"/>
    <w:rsid w:val="00A75669"/>
    <w:rsid w:val="00AC2022"/>
    <w:rsid w:val="00AF3A0A"/>
    <w:rsid w:val="00B221A0"/>
    <w:rsid w:val="00B92154"/>
    <w:rsid w:val="00B9254F"/>
    <w:rsid w:val="00BA484B"/>
    <w:rsid w:val="00BC0FAC"/>
    <w:rsid w:val="00BE2B06"/>
    <w:rsid w:val="00C40388"/>
    <w:rsid w:val="00C52F1D"/>
    <w:rsid w:val="00C5395A"/>
    <w:rsid w:val="00D007C7"/>
    <w:rsid w:val="00D874C5"/>
    <w:rsid w:val="00DA04C1"/>
    <w:rsid w:val="00E07CBD"/>
    <w:rsid w:val="00E4033C"/>
    <w:rsid w:val="00E42846"/>
    <w:rsid w:val="00F576FC"/>
    <w:rsid w:val="00F60A7F"/>
    <w:rsid w:val="00F7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3799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3799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3799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3799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St-433/17 (riješen) i 
          St-440/17 (u radu)</izvorni_sadrzaj>
    <derivirana_varijabla naziv="DomainObject.Predmet.Opis_1">Veza: St-433/17 (riješen) i 
          St-440/17 (u radu)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SAY HOTEL d.o.o. za turizam</izvorni_sadrzaj>
    <derivirana_varijabla naziv="DomainObject.Predmet.StrankaFormated_1">  SAY HOTEL d.o.o. za turizam</derivirana_varijabla>
  </DomainObject.Predmet.StrankaFormated>
  <DomainObject.Predmet.StrankaFormatedOIB>
    <izvorni_sadrzaj>  SAY HOTEL d.o.o. za turizam, OIB 84558639632</izvorni_sadrzaj>
    <derivirana_varijabla naziv="DomainObject.Predmet.StrankaFormatedOIB_1">  SAY HOTEL d.o.o. za turizam, OIB 84558639632</derivirana_varijabla>
  </DomainObject.Predmet.StrankaFormatedOIB>
  <DomainObject.Predmet.StrankaFormatedWithAdress>
    <izvorni_sadrzaj> SAY HOTEL d.o.o. za turizam, Put jezerskih pomoraca 3 A , 22240 Jezera</izvorni_sadrzaj>
    <derivirana_varijabla naziv="DomainObject.Predmet.StrankaFormatedWithAdress_1"> SAY HOTEL d.o.o. za turizam, Put jezerskih pomoraca 3 A , 22240 Jezera</derivirana_varijabla>
  </DomainObject.Predmet.StrankaFormatedWithAdress>
  <DomainObject.Predmet.StrankaFormatedWithAdressOIB>
    <izvorni_sadrzaj> SAY HOTEL d.o.o. za turizam, OIB 84558639632, Put jezerskih pomoraca 3 A , 22240 Jezera</izvorni_sadrzaj>
    <derivirana_varijabla naziv="DomainObject.Predmet.StrankaFormatedWithAdressOIB_1"> SAY HOTEL d.o.o. za turizam, OIB 84558639632, Put jezerskih pomoraca 3 A , 22240 Jezera</derivirana_varijabla>
  </DomainObject.Predmet.StrankaFormatedWithAdressOIB>
  <DomainObject.Predmet.StrankaWithAdress>
    <izvorni_sadrzaj>SAY HOTEL d.o.o. za turizam Put jezerskih pomoraca 3 A ,22240 Jezera</izvorni_sadrzaj>
    <derivirana_varijabla naziv="DomainObject.Predmet.StrankaWithAdress_1">SAY HOTEL d.o.o. za turizam Put jezerskih pomoraca 3 A ,22240 Jezera</derivirana_varijabla>
  </DomainObject.Predmet.StrankaWithAdress>
  <DomainObject.Predmet.StrankaWithAdressOIB>
    <izvorni_sadrzaj>SAY HOTEL d.o.o. za turizam, OIB 84558639632, Put jezerskih pomoraca 3 A ,22240 Jezera</izvorni_sadrzaj>
    <derivirana_varijabla naziv="DomainObject.Predmet.StrankaWithAdressOIB_1">SAY HOTEL d.o.o. za turizam, OIB 84558639632, Put jezerskih pomoraca 3 A ,22240 Jezera</derivirana_varijabla>
  </DomainObject.Predmet.StrankaWithAdressOIB>
  <DomainObject.Predmet.StrankaNazivFormated>
    <izvorni_sadrzaj>SAY HOTEL d.o.o. za turizam</izvorni_sadrzaj>
    <derivirana_varijabla naziv="DomainObject.Predmet.StrankaNazivFormated_1">SAY HOTEL d.o.o. za turizam</derivirana_varijabla>
  </DomainObject.Predmet.StrankaNazivFormated>
  <DomainObject.Predmet.StrankaNazivFormatedOIB>
    <izvorni_sadrzaj>SAY HOTEL d.o.o. za turizam, OIB 84558639632</izvorni_sadrzaj>
    <derivirana_varijabla naziv="DomainObject.Predmet.StrankaNazivFormatedOIB_1">SAY HOTEL d.o.o. za turizam, OIB 84558639632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SAY HOTEL d.o.o. za turizam</item>
    </izvorni_sadrzaj>
    <derivirana_varijabla naziv="DomainObject.Predmet.StrankaListFormated_1">
      <item>SAY HOTEL d.o.o. za turizam</item>
    </derivirana_varijabla>
  </DomainObject.Predmet.StrankaListFormated>
  <DomainObject.Predmet.StrankaListFormatedOIB>
    <izvorni_sadrzaj>
      <item>SAY HOTEL d.o.o. za turizam, OIB 84558639632</item>
    </izvorni_sadrzaj>
    <derivirana_varijabla naziv="DomainObject.Predmet.StrankaListFormatedOIB_1">
      <item>SAY HOTEL d.o.o. za turizam, OIB 84558639632</item>
    </derivirana_varijabla>
  </DomainObject.Predmet.StrankaListFormatedOIB>
  <DomainObject.Predmet.StrankaListFormatedWithAdress>
    <izvorni_sadrzaj>
      <item>SAY HOTEL d.o.o. za turizam, Put jezerskih pomoraca 3 A , 22240 Jezera</item>
    </izvorni_sadrzaj>
    <derivirana_varijabla naziv="DomainObject.Predmet.StrankaListFormatedWithAdress_1">
      <item>SAY HOTEL d.o.o. za turizam, Put jezerskih pomoraca 3 A , 22240 Jezera</item>
    </derivirana_varijabla>
  </DomainObject.Predmet.StrankaListFormatedWithAdress>
  <DomainObject.Predmet.StrankaListFormatedWithAdressOIB>
    <izvorni_sadrzaj>
      <item>SAY HOTEL d.o.o. za turizam, OIB 84558639632, Put jezerskih pomoraca 3 A , 22240 Jezera</item>
    </izvorni_sadrzaj>
    <derivirana_varijabla naziv="DomainObject.Predmet.StrankaListFormatedWithAdressOIB_1">
      <item>SAY HOTEL d.o.o. za turizam, OIB 84558639632, Put jezerskih pomoraca 3 A , 22240 Jezera</item>
    </derivirana_varijabla>
  </DomainObject.Predmet.StrankaListFormatedWithAdressOIB>
  <DomainObject.Predmet.StrankaListNazivFormated>
    <izvorni_sadrzaj>
      <item>SAY HOTEL d.o.o. za turizam</item>
    </izvorni_sadrzaj>
    <derivirana_varijabla naziv="DomainObject.Predmet.StrankaListNazivFormated_1">
      <item>SAY HOTEL d.o.o. za turizam</item>
    </derivirana_varijabla>
  </DomainObject.Predmet.StrankaListNazivFormated>
  <DomainObject.Predmet.StrankaListNazivFormatedOIB>
    <izvorni_sadrzaj>
      <item>SAY HOTEL d.o.o. za turizam, OIB 84558639632</item>
    </izvorni_sadrzaj>
    <derivirana_varijabla naziv="DomainObject.Predmet.StrankaListNazivFormatedOIB_1">
      <item>SAY HOTEL d.o.o. za turizam, OIB 84558639632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Vlado Rebić</item>
    </izvorni_sadrzaj>
    <derivirana_varijabla naziv="DomainObject.Predmet.OstaliListFormated_1">
      <item>Vlado Rebić</item>
    </derivirana_varijabla>
  </DomainObject.Predmet.OstaliListFormated>
  <DomainObject.Predmet.OstaliListFormatedOIB>
    <izvorni_sadrzaj>
      <item>Vlado Rebić, OIB 64365379725</item>
    </izvorni_sadrzaj>
    <derivirana_varijabla naziv="DomainObject.Predmet.OstaliListFormatedOIB_1">
      <item>Vlado Rebić, OIB 64365379725</item>
    </derivirana_varijabla>
  </DomainObject.Predmet.OstaliListFormatedOIB>
  <DomainObject.Predmet.OstaliListFormatedWithAdress>
    <izvorni_sadrzaj>
      <item>Vlado Rebić, Cankarova 1, 10000 Zagreb</item>
    </izvorni_sadrzaj>
    <derivirana_varijabla naziv="DomainObject.Predmet.OstaliListFormatedWithAdress_1">
      <item>Vlado Rebić, Cankarova 1, 10000 Zagreb</item>
    </derivirana_varijabla>
  </DomainObject.Predmet.OstaliListFormatedWithAdress>
  <DomainObject.Predmet.OstaliListFormatedWithAdressOIB>
    <izvorni_sadrzaj>
      <item>Vlado Rebić, OIB 64365379725, Cankarova 1, 10000 Zagreb</item>
    </izvorni_sadrzaj>
    <derivirana_varijabla naziv="DomainObject.Predmet.OstaliListFormatedWithAdressOIB_1">
      <item>Vlado Rebić, OIB 64365379725, Cankarova 1, 10000 Zagreb</item>
    </derivirana_varijabla>
  </DomainObject.Predmet.OstaliListFormatedWithAdressOIB>
  <DomainObject.Predmet.OstaliListNazivFormated>
    <izvorni_sadrzaj>
      <item>Vlado Rebić</item>
    </izvorni_sadrzaj>
    <derivirana_varijabla naziv="DomainObject.Predmet.OstaliListNazivFormated_1">
      <item>Vlado Rebić</item>
    </derivirana_varijabla>
  </DomainObject.Predmet.OstaliListNazivFormated>
  <DomainObject.Predmet.OstaliListNazivFormatedOIB>
    <izvorni_sadrzaj>
      <item>Vlado Rebić, OIB 64365379725</item>
    </izvorni_sadrzaj>
    <derivirana_varijabla naziv="DomainObject.Predmet.OstaliListNazivFormatedOIB_1">
      <item>Vlado Rebić, OIB 64365379725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SAY HOTEL d.o.o. za turizam</izvorni_sadrzaj>
    <derivirana_varijabla naziv="DomainObject.Predmet.StrankaIDrugi_1">SAY HOTEL d.o.o. za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SAY HOTEL d.o.o. za turizam, OIB 84558639632, Put jezerskih pomoraca 3 A , 22240 Jezera</izvorni_sadrzaj>
    <derivirana_varijabla naziv="DomainObject.Predmet.StrankaIDrugiAdressOIB_1">SAY HOTEL d.o.o. za turizam, OIB 84558639632, Put jezerskih pomoraca 3 A , 22240 Jezera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SAY HOTEL d.o.o. za turizam</item>
      <item>Vlado Rebić</item>
    </izvorni_sadrzaj>
    <derivirana_varijabla naziv="DomainObject.Predmet.SudioniciListNaziv_1">
      <item>SAY HOTEL d.o.o. za turizam</item>
      <item>Vlado Rebić</item>
    </derivirana_varijabla>
  </DomainObject.Predmet.SudioniciListNaziv>
  <DomainObject.Predmet.SudioniciListAdressOIB>
    <izvorni_sadrzaj>
      <item>SAY HOTEL d.o.o. za turizam, OIB 84558639632, Put jezerskih pomoraca 3 A ,22240 Jezera</item>
      <item>Vlado Rebić, OIB 64365379725, Cankarova 1,10000 Zagreb</item>
    </izvorni_sadrzaj>
    <derivirana_varijabla naziv="DomainObject.Predmet.SudioniciListAdressOIB_1">
      <item>SAY HOTEL d.o.o. za turizam, OIB 84558639632, Put jezerskih pomoraca 3 A ,22240 Jezera</item>
      <item>Vlado Rebić, OIB 64365379725,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84558639632</item>
      <item>, OIB 64365379725</item>
    </izvorni_sadrzaj>
    <derivirana_varijabla naziv="DomainObject.Predmet.SudioniciListNazivOIB_1">
      <item>, OIB 84558639632</item>
      <item>, OIB 64365379725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1652</properties:Characters>
  <properties:Lines>54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2018-01-30T07:46:00Z</dcterms:created>
  <dc:creator>Ardena Bajlo</dc:creator>
  <cp:lastModifiedBy>Ardena Bajlo</cp:lastModifiedBy>
  <cp:lastPrinted>2016-02-19T10:53:00Z</cp:lastPrinted>
  <dcterms:modified xmlns:xsi="http://www.w3.org/2001/XMLSchema-instance" xsi:type="dcterms:W3CDTF">2018-01-31T09:21:00Z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