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a910" w14:paraId="072a910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487E">
        <w:t xml:space="preserve">9 </w:t>
      </w:r>
      <w:proofErr w:type="spellStart"/>
      <w:r w:rsidR="0046487E">
        <w:t>Stpn</w:t>
      </w:r>
      <w:proofErr w:type="spellEnd"/>
      <w:r w:rsidR="0046487E">
        <w:t>-50/15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4B7BBE" w:rsidR="004B7BBE"/>
    <w:p w:rsidRDefault="004B7BBE" w:rsidP="008125E8" w:rsidR="004B7BBE">
      <w:pPr>
        <w:ind w:firstLine="1416"/>
        <w:jc w:val="both"/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</w:t>
      </w:r>
      <w:proofErr w:type="spellStart"/>
      <w:r>
        <w:t>predstečajne</w:t>
      </w:r>
      <w:proofErr w:type="spellEnd"/>
      <w:r>
        <w:t xml:space="preserve"> nagodbe dužnika </w:t>
      </w:r>
      <w:r w:rsidR="0046487E">
        <w:t xml:space="preserve">Jurica </w:t>
      </w:r>
      <w:proofErr w:type="spellStart"/>
      <w:r w:rsidR="0046487E">
        <w:t>Birin</w:t>
      </w:r>
      <w:proofErr w:type="spellEnd"/>
      <w:r w:rsidR="0046487E">
        <w:t xml:space="preserve">, vlasnik AUTOPRIJEVOZNIK BIRIN, iz Vodica, Trg Kneza Branimira 50, OIB: </w:t>
      </w:r>
      <w:r w:rsidR="0046487E" w:rsidRPr="0046487E">
        <w:t>23794311889</w:t>
      </w:r>
      <w:r w:rsidR="00472027">
        <w:t>,</w:t>
      </w:r>
      <w:r>
        <w:t xml:space="preserve"> nakon ročišta radi sklapanja </w:t>
      </w:r>
      <w:proofErr w:type="spellStart"/>
      <w:r>
        <w:t>predstečajne</w:t>
      </w:r>
      <w:proofErr w:type="spellEnd"/>
      <w:r>
        <w:t xml:space="preserve"> nagodbe održanog dana </w:t>
      </w:r>
      <w:r w:rsidR="00BE3E4B">
        <w:t>30. lipnja</w:t>
      </w:r>
      <w:r w:rsidR="007C509C">
        <w:t xml:space="preserve"> 2016</w:t>
      </w:r>
      <w:r>
        <w:t>.</w:t>
      </w:r>
      <w:r w:rsidR="00472027">
        <w:t xml:space="preserve"> godine uz sudjelovanje dužnika</w:t>
      </w:r>
      <w:r w:rsidR="00F15B4F">
        <w:t xml:space="preserve"> </w:t>
      </w:r>
      <w:r w:rsidR="0046487E">
        <w:t xml:space="preserve">Ankica </w:t>
      </w:r>
      <w:proofErr w:type="spellStart"/>
      <w:r w:rsidR="0046487E">
        <w:t>Birin</w:t>
      </w:r>
      <w:proofErr w:type="spellEnd"/>
      <w:r w:rsidR="00472027">
        <w:t xml:space="preserve"> </w:t>
      </w:r>
      <w:r>
        <w:t xml:space="preserve"> te vjerovnika</w:t>
      </w:r>
      <w:r w:rsidR="00F15B4F">
        <w:t xml:space="preserve"> MFRH – Dražen </w:t>
      </w:r>
      <w:proofErr w:type="spellStart"/>
      <w:r w:rsidR="00F15B4F">
        <w:t>Crnogača</w:t>
      </w:r>
      <w:proofErr w:type="spellEnd"/>
      <w:r w:rsidR="00F15B4F">
        <w:t>,</w:t>
      </w:r>
      <w:r w:rsidR="008125E8">
        <w:t xml:space="preserve"> </w:t>
      </w:r>
      <w:r>
        <w:t>dana</w:t>
      </w:r>
      <w:r w:rsidR="008125E8">
        <w:t xml:space="preserve"> </w:t>
      </w:r>
      <w:r w:rsidR="00BE3E4B">
        <w:t>30. lipnja</w:t>
      </w:r>
      <w:r w:rsidR="00472027">
        <w:t xml:space="preserve"> </w:t>
      </w:r>
      <w:r w:rsidR="007C509C">
        <w:t xml:space="preserve"> 2016.</w:t>
      </w:r>
      <w:r w:rsidR="008125E8">
        <w:t>g</w:t>
      </w:r>
    </w:p>
    <w:p w:rsidRDefault="004B7BBE" w:rsidP="004B7BBE" w:rsidR="004B7BBE"/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 xml:space="preserve">Odobrava se sklapanje </w:t>
      </w:r>
      <w:proofErr w:type="spellStart"/>
      <w:r w:rsidRPr="007C509C">
        <w:t>predstečajne</w:t>
      </w:r>
      <w:proofErr w:type="spellEnd"/>
      <w:r w:rsidRPr="007C509C">
        <w:t xml:space="preserve"> nagodbe kojom se dužnik</w:t>
      </w:r>
      <w:r w:rsidR="00472027">
        <w:t xml:space="preserve"> </w:t>
      </w:r>
      <w:r w:rsidR="0046487E">
        <w:t xml:space="preserve">Jurica </w:t>
      </w:r>
      <w:proofErr w:type="spellStart"/>
      <w:r w:rsidR="0046487E">
        <w:t>Birin</w:t>
      </w:r>
      <w:proofErr w:type="spellEnd"/>
      <w:r w:rsidR="0046487E">
        <w:t xml:space="preserve">, vlasnik AUTOPRIJEVOZNIK BIRIN, iz Vodica, Trg Kneza Branimira 50, OIB: </w:t>
      </w:r>
      <w:r w:rsidR="0046487E" w:rsidRPr="0046487E">
        <w:t>23794311889</w:t>
      </w:r>
      <w:r w:rsidR="0046487E"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 w:rsidRPr="007C509C">
      <w:pPr>
        <w:jc w:val="both"/>
      </w:pPr>
    </w:p>
    <w:p w:rsidRDefault="00881F24" w:rsidP="00881F24" w:rsidR="00881F24">
      <w:pPr>
        <w:ind w:right="-625"/>
      </w:pPr>
    </w:p>
    <w:p w:rsidRDefault="0046487E" w:rsidP="0046487E" w:rsidR="0046487E" w:rsidRPr="00095EDA">
      <w:pPr>
        <w:pStyle w:val="Odlomakpopisa"/>
        <w:numPr>
          <w:ilvl w:val="0"/>
          <w:numId w:val="4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MINISTARSTVO FINANCIJA, POREZNA UPRAVA, PODRUČNI URED ŠIBENIK, OIB: 18683136487 u visini iznosa od 188.604,86 kuna, sa otpisom od 62.138,42 kn, koji iznos nakon otpisa glasi 126.466,44 kuna, u 24 (</w:t>
      </w:r>
      <w:proofErr w:type="spellStart"/>
      <w:r>
        <w:rPr>
          <w:sz w:val="24"/>
          <w:lang w:val="hr-HR"/>
        </w:rPr>
        <w:t>dvadesetčetiri</w:t>
      </w:r>
      <w:proofErr w:type="spellEnd"/>
      <w:r>
        <w:rPr>
          <w:sz w:val="24"/>
          <w:lang w:val="hr-HR"/>
        </w:rPr>
        <w:t xml:space="preserve">) jednake mjesečne rate uz kamatnu stopu u visini od 4.5 %, počevši od dana pravomoćnosti sklopljene </w:t>
      </w:r>
      <w:proofErr w:type="spellStart"/>
      <w:r>
        <w:rPr>
          <w:sz w:val="24"/>
          <w:lang w:val="hr-HR"/>
        </w:rPr>
        <w:t>predstečajne</w:t>
      </w:r>
      <w:proofErr w:type="spellEnd"/>
      <w:r>
        <w:rPr>
          <w:sz w:val="24"/>
          <w:lang w:val="hr-HR"/>
        </w:rPr>
        <w:t xml:space="preserve"> nagodbe pred nadležnim Trgovačkim sudom (obveza uplate mjesečnih rata dospijeva 30-</w:t>
      </w:r>
      <w:proofErr w:type="spellStart"/>
      <w:r>
        <w:rPr>
          <w:sz w:val="24"/>
          <w:lang w:val="hr-HR"/>
        </w:rPr>
        <w:t>og</w:t>
      </w:r>
      <w:proofErr w:type="spellEnd"/>
      <w:r>
        <w:rPr>
          <w:sz w:val="24"/>
          <w:lang w:val="hr-HR"/>
        </w:rPr>
        <w:t xml:space="preserve"> u mjesecu), pa do isplate.</w:t>
      </w:r>
    </w:p>
    <w:p w:rsidRDefault="006A2183" w:rsidP="007C509C" w:rsidR="006A2183">
      <w:pPr>
        <w:ind w:left="360"/>
        <w:jc w:val="both"/>
        <w:rPr>
          <w:rFonts w:cs="Arial" w:hAnsi="Arial" w:ascii="Arial"/>
          <w:sz w:val="22"/>
          <w:szCs w:val="22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</w:t>
      </w:r>
      <w:r w:rsidR="0046487E">
        <w:t xml:space="preserve">Jurica </w:t>
      </w:r>
      <w:proofErr w:type="spellStart"/>
      <w:r w:rsidR="0046487E">
        <w:t>Birin</w:t>
      </w:r>
      <w:proofErr w:type="spellEnd"/>
      <w:r w:rsidR="0046487E">
        <w:t xml:space="preserve">, vlasnik AUTOPRIJEVOZNIK BIRIN, iz Vodica, Trg Kneza Branimira 50, OIB: </w:t>
      </w:r>
      <w:r w:rsidR="0046487E" w:rsidRPr="0046487E">
        <w:t>23794311889</w:t>
      </w:r>
      <w:r w:rsidR="006A2183">
        <w:rPr>
          <w:rFonts w:cs="Arial" w:hAnsi="Arial" w:ascii="Arial"/>
          <w:sz w:val="22"/>
          <w:szCs w:val="22"/>
        </w:rPr>
        <w:t xml:space="preserve">, </w:t>
      </w:r>
      <w:r>
        <w:t>dostavi</w:t>
      </w:r>
      <w:r w:rsidR="00472027">
        <w:t>o</w:t>
      </w:r>
      <w:r w:rsidR="007C509C">
        <w:t xml:space="preserve"> </w:t>
      </w:r>
      <w:r>
        <w:t xml:space="preserve">je neposredno ovom sudu dana </w:t>
      </w:r>
      <w:r w:rsidR="0046487E">
        <w:t>21. lipnja 2015</w:t>
      </w:r>
      <w:r>
        <w:t xml:space="preserve">. godine dokumentaciju </w:t>
      </w:r>
      <w:proofErr w:type="spellStart"/>
      <w:r>
        <w:t>predstečajne</w:t>
      </w:r>
      <w:proofErr w:type="spellEnd"/>
      <w:r>
        <w:t xml:space="preserve"> nagodbe s prijedlogom za sklapanje </w:t>
      </w:r>
      <w:proofErr w:type="spellStart"/>
      <w:r>
        <w:t>predstečajne</w:t>
      </w:r>
      <w:proofErr w:type="spellEnd"/>
      <w:r>
        <w:t xml:space="preserve"> nagodbe. </w:t>
      </w:r>
      <w:r w:rsidR="0046487E">
        <w:t>Prijedlog je vraćen na dopunu rješenjem ovog suda od dana 05. Svibnja 2016.g. i rješenjem ovog suda od 24. Svibnja 2016.g.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6487E" w:rsidP="006A2183" w:rsidR="0046487E">
      <w:pPr>
        <w:ind w:firstLine="708"/>
      </w:pPr>
    </w:p>
    <w:p w:rsidRDefault="0046487E" w:rsidP="006A2183" w:rsidR="0046487E">
      <w:pPr>
        <w:ind w:firstLine="708"/>
      </w:pPr>
    </w:p>
    <w:p w:rsidRDefault="0046487E" w:rsidP="006A2183" w:rsidR="0046487E">
      <w:pPr>
        <w:ind w:firstLine="708"/>
      </w:pPr>
    </w:p>
    <w:p w:rsidRDefault="004B7BBE" w:rsidP="004B7BBE" w:rsidR="004B7BBE"/>
    <w:p w:rsidRDefault="00BE3E4B" w:rsidP="00BE3E4B" w:rsidR="00BE3E4B">
      <w:pPr>
        <w:ind w:firstLine="708" w:left="2124"/>
        <w:jc w:val="center"/>
      </w:pPr>
      <w:r>
        <w:lastRenderedPageBreak/>
        <w:t xml:space="preserve">3                                                 </w:t>
      </w:r>
      <w:r w:rsidR="0046487E">
        <w:t>9.Stpn-50/15</w:t>
      </w:r>
    </w:p>
    <w:p w:rsidRDefault="00BE3E4B" w:rsidP="006A2183" w:rsidR="00BE3E4B">
      <w:pPr>
        <w:ind w:firstLine="708"/>
        <w:jc w:val="both"/>
      </w:pPr>
    </w:p>
    <w:p w:rsidRDefault="00BE3E4B" w:rsidP="006A2183" w:rsidR="00BE3E4B">
      <w:pPr>
        <w:ind w:firstLine="708"/>
        <w:jc w:val="both"/>
      </w:pPr>
    </w:p>
    <w:p w:rsidRDefault="004B7BBE" w:rsidP="006A2183" w:rsidR="006A2183">
      <w:pPr>
        <w:ind w:firstLine="708"/>
        <w:jc w:val="both"/>
      </w:pPr>
      <w:r>
        <w:t>Ovršnim rješenjem FINA Regionalni c</w:t>
      </w:r>
      <w:r w:rsidR="0046487E">
        <w:t>entar Split Klasa UP-I/110/07/14</w:t>
      </w:r>
      <w:r w:rsidR="007C509C">
        <w:t>-01</w:t>
      </w:r>
      <w:r>
        <w:t>/</w:t>
      </w:r>
      <w:r w:rsidR="0046487E">
        <w:t>6455 Ur.br. 04-06-15</w:t>
      </w:r>
      <w:r>
        <w:t>-</w:t>
      </w:r>
      <w:r w:rsidR="0046487E">
        <w:t>6455</w:t>
      </w:r>
      <w:r>
        <w:t>-</w:t>
      </w:r>
      <w:r w:rsidR="0046487E">
        <w:t>24</w:t>
      </w:r>
      <w:r>
        <w:t xml:space="preserve"> od </w:t>
      </w:r>
      <w:r w:rsidR="0046487E">
        <w:t>01. Srpnja 2015</w:t>
      </w:r>
      <w:r>
        <w:t xml:space="preserve">.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 xml:space="preserve">vjerovnik, te je tako svoj glas dala potrebna većina iz čl. 63. Zakona o financijskom poslovanju i </w:t>
      </w:r>
      <w:proofErr w:type="spellStart"/>
      <w:r>
        <w:t>predstečajnoj</w:t>
      </w:r>
      <w:proofErr w:type="spellEnd"/>
      <w:r>
        <w:t xml:space="preserve"> nagodbi (NN 108/12 i 81/13, dalje u tekstu ZFPPSN), koji se u ovom postupku primjenjuje.</w:t>
      </w:r>
    </w:p>
    <w:p w:rsidRDefault="004B7BBE" w:rsidP="004B7BBE" w:rsidR="004B7BBE"/>
    <w:p w:rsidRDefault="004B7BBE" w:rsidP="00BE3E4B" w:rsidR="00F15B4F">
      <w:pPr>
        <w:ind w:firstLine="708"/>
        <w:jc w:val="both"/>
      </w:pPr>
      <w:r>
        <w:t xml:space="preserve">Na ročište za sklapanje </w:t>
      </w:r>
      <w:proofErr w:type="spellStart"/>
      <w:r>
        <w:t>predstečajne</w:t>
      </w:r>
      <w:proofErr w:type="spellEnd"/>
      <w:r>
        <w:t xml:space="preserve"> </w:t>
      </w:r>
      <w:r w:rsidR="000A325B">
        <w:t>nagodbe p</w:t>
      </w:r>
      <w:r w:rsidR="00F15B4F">
        <w:t>ristupili su dužnik i vjerovnik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restrukturiranja, a čije tražbine čine potrebnu većinu iz čl. 63. ZFPPSN, te su na ročištu dali svoj pristanak na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F15B4F" w:rsidP="006A2183" w:rsidR="00F15B4F">
      <w:pPr>
        <w:ind w:firstLine="708"/>
        <w:jc w:val="both"/>
      </w:pPr>
    </w:p>
    <w:p w:rsidRDefault="004B7BBE" w:rsidP="006A2183" w:rsidR="00472027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</w:t>
      </w:r>
      <w:proofErr w:type="spellStart"/>
      <w:r>
        <w:t>predstečajne</w:t>
      </w:r>
      <w:proofErr w:type="spellEnd"/>
      <w:r>
        <w:t xml:space="preserve"> nagodbe svoj p</w:t>
      </w:r>
      <w:r w:rsidR="003A422D">
        <w:t>r</w:t>
      </w:r>
      <w:r w:rsidR="00F15B4F">
        <w:t>istanak dali dužnik i vjerovnik</w:t>
      </w:r>
      <w:r>
        <w:t xml:space="preserve"> koji prema tablici</w:t>
      </w:r>
      <w:r w:rsidR="00F15B4F">
        <w:t xml:space="preserve"> s popisom vjerovnika koji ima</w:t>
      </w:r>
      <w:r>
        <w:t xml:space="preserve"> pravo glas</w:t>
      </w:r>
      <w:r w:rsidR="003A422D">
        <w:t>a, a čije tražbine čine</w:t>
      </w:r>
      <w:r>
        <w:t xml:space="preserve"> potrebnu većinu iz članka 63. ZFPPSN, sud je utvrdio da su ispunjenje pretpostavke, te je </w:t>
      </w:r>
    </w:p>
    <w:p w:rsidRDefault="004B7BBE" w:rsidP="00472027" w:rsidR="004B7BBE">
      <w:pPr>
        <w:jc w:val="both"/>
      </w:pPr>
      <w:r>
        <w:t xml:space="preserve">odobrio sklapanje </w:t>
      </w:r>
      <w:proofErr w:type="spellStart"/>
      <w:r>
        <w:t>predstečajne</w:t>
      </w:r>
      <w:proofErr w:type="spellEnd"/>
      <w:r>
        <w:t xml:space="preserve">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BE3E4B">
        <w:t>30. lipnja</w:t>
      </w:r>
      <w:r w:rsidR="007C509C">
        <w:t xml:space="preserve">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2E2242" w:rsidP="002E2242" w:rsidR="004B7BBE">
      <w:pPr>
        <w:jc w:val="center"/>
      </w:pPr>
      <w:r>
        <w:t xml:space="preserve">                                                                                                                 </w:t>
      </w:r>
      <w:r w:rsidR="006A2183">
        <w:t>Terezija Goreta</w:t>
      </w:r>
    </w:p>
    <w:p w:rsidRDefault="006A2183" w:rsidP="004B7BBE" w:rsidR="006A2183"/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R="004B7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73418D"/>
    <w:multiLevelType w:val="hybridMultilevel"/>
    <w:tmpl w:val="1F381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325B"/>
    <w:rsid w:val="000C5682"/>
    <w:rsid w:val="00193854"/>
    <w:rsid w:val="002E2242"/>
    <w:rsid w:val="003A422D"/>
    <w:rsid w:val="00407131"/>
    <w:rsid w:val="0046487E"/>
    <w:rsid w:val="00472027"/>
    <w:rsid w:val="004B7BBE"/>
    <w:rsid w:val="006A2183"/>
    <w:rsid w:val="00777C02"/>
    <w:rsid w:val="007C509C"/>
    <w:rsid w:val="008125E8"/>
    <w:rsid w:val="00845C49"/>
    <w:rsid w:val="00881F24"/>
    <w:rsid w:val="00A745DA"/>
    <w:rsid w:val="00BE3E4B"/>
    <w:rsid w:val="00F1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B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E3E4B"/>
    <w:pPr>
      <w:ind w:left="720"/>
      <w:contextualSpacing/>
    </w:pPr>
    <w:rPr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7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1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B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E3E4B"/>
    <w:pPr>
      <w:ind w:left="720"/>
      <w:contextualSpacing/>
    </w:pPr>
    <w:rPr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07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Stpn-50/2015</izvorni_sadrzaj>
    <derivirana_varijabla naziv="DomainObject.Predmet.OznakaBroj_1">Stpn-50/2015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Birin</izvorni_sadrzaj>
    <derivirana_varijabla naziv="DomainObject.Predmet.StrankaFormated_1">  Jurica Birin</derivirana_varijabla>
  </DomainObject.Predmet.StrankaFormated>
  <DomainObject.Predmet.StrankaFormatedOIB>
    <izvorni_sadrzaj>  Jurica Birin, OIB 23794311889</izvorni_sadrzaj>
    <derivirana_varijabla naziv="DomainObject.Predmet.StrankaFormatedOIB_1">  Jurica Birin, OIB 23794311889</derivirana_varijabla>
  </DomainObject.Predmet.StrankaFormatedOIB>
  <DomainObject.Predmet.StrankaFormatedWithAdress>
    <izvorni_sadrzaj> Jurica Birin, Trg Kneza Branimira 50, 22211 Vodice</izvorni_sadrzaj>
    <derivirana_varijabla naziv="DomainObject.Predmet.StrankaFormatedWithAdress_1"> Jurica Birin, Trg Kneza Branimira 50, 22211 Vodice</derivirana_varijabla>
  </DomainObject.Predmet.StrankaFormatedWithAdress>
  <DomainObject.Predmet.StrankaFormatedWithAdressOIB>
    <izvorni_sadrzaj> Jurica Birin, OIB 23794311889, Trg Kneza Branimira 50, 22211 Vodice</izvorni_sadrzaj>
    <derivirana_varijabla naziv="DomainObject.Predmet.StrankaFormatedWithAdressOIB_1"> Jurica Birin, OIB 23794311889, Trg Kneza Branimira 50, 22211 Vodice</derivirana_varijabla>
  </DomainObject.Predmet.StrankaFormatedWithAdressOIB>
  <DomainObject.Predmet.StrankaWithAdress>
    <izvorni_sadrzaj>Jurica Birin Trg Kneza Branimira 50,22211 Vodice</izvorni_sadrzaj>
    <derivirana_varijabla naziv="DomainObject.Predmet.StrankaWithAdress_1">Jurica Birin Trg Kneza Branimira 50,22211 Vodice</derivirana_varijabla>
  </DomainObject.Predmet.StrankaWithAdress>
  <DomainObject.Predmet.StrankaWithAdressOIB>
    <izvorni_sadrzaj>Jurica Birin, OIB 23794311889, Trg Kneza Branimira 50,22211 Vodice</izvorni_sadrzaj>
    <derivirana_varijabla naziv="DomainObject.Predmet.StrankaWithAdressOIB_1">Jurica Birin, OIB 23794311889, Trg Kneza Branimira 50,22211 Vodice</derivirana_varijabla>
  </DomainObject.Predmet.StrankaWithAdressOIB>
  <DomainObject.Predmet.StrankaNazivFormated>
    <izvorni_sadrzaj>Jurica Birin</izvorni_sadrzaj>
    <derivirana_varijabla naziv="DomainObject.Predmet.StrankaNazivFormated_1">Jurica Birin</derivirana_varijabla>
  </DomainObject.Predmet.StrankaNazivFormated>
  <DomainObject.Predmet.StrankaNazivFormatedOIB>
    <izvorni_sadrzaj>Jurica Birin, OIB 23794311889</izvorni_sadrzaj>
    <derivirana_varijabla naziv="DomainObject.Predmet.StrankaNazivFormatedOIB_1">Jurica Birin, OIB 23794311889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Jurica Birin</item>
    </izvorni_sadrzaj>
    <derivirana_varijabla naziv="DomainObject.Predmet.StrankaListFormated_1">
      <item>Jurica Birin</item>
    </derivirana_varijabla>
  </DomainObject.Predmet.StrankaListFormated>
  <DomainObject.Predmet.StrankaListFormatedOIB>
    <izvorni_sadrzaj>
      <item>Jurica Birin, OIB 23794311889</item>
    </izvorni_sadrzaj>
    <derivirana_varijabla naziv="DomainObject.Predmet.StrankaListFormatedOIB_1">
      <item>Jurica Birin, OIB 23794311889</item>
    </derivirana_varijabla>
  </DomainObject.Predmet.StrankaListFormatedOIB>
  <DomainObject.Predmet.StrankaListFormatedWithAdress>
    <izvorni_sadrzaj>
      <item>Jurica Birin, Trg Kneza Branimira 50, 22211 Vodice</item>
    </izvorni_sadrzaj>
    <derivirana_varijabla naziv="DomainObject.Predmet.StrankaListFormatedWithAdress_1">
      <item>Jurica Birin, Trg Kneza Branimira 50, 22211 Vodice</item>
    </derivirana_varijabla>
  </DomainObject.Predmet.StrankaListFormatedWithAdress>
  <DomainObject.Predmet.StrankaListFormatedWithAdressOIB>
    <izvorni_sadrzaj>
      <item>Jurica Birin, OIB 23794311889, Trg Kneza Branimira 50, 22211 Vodice</item>
    </izvorni_sadrzaj>
    <derivirana_varijabla naziv="DomainObject.Predmet.StrankaListFormatedWithAdressOIB_1">
      <item>Jurica Birin, OIB 23794311889, Trg Kneza Branimira 50, 22211 Vodice</item>
    </derivirana_varijabla>
  </DomainObject.Predmet.StrankaListFormatedWithAdressOIB>
  <DomainObject.Predmet.StrankaListNazivFormated>
    <izvorni_sadrzaj>
      <item>Jurica Birin</item>
    </izvorni_sadrzaj>
    <derivirana_varijabla naziv="DomainObject.Predmet.StrankaListNazivFormated_1">
      <item>Jurica Birin</item>
    </derivirana_varijabla>
  </DomainObject.Predmet.StrankaListNazivFormated>
  <DomainObject.Predmet.StrankaListNazivFormatedOIB>
    <izvorni_sadrzaj>
      <item>Jurica Birin, OIB 23794311889</item>
    </izvorni_sadrzaj>
    <derivirana_varijabla naziv="DomainObject.Predmet.StrankaListNazivFormatedOIB_1">
      <item>Jurica Birin, OIB 23794311889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Birin</izvorni_sadrzaj>
    <derivirana_varijabla naziv="DomainObject.Predmet.StrankaIDrugi_1">Jurica Birin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Jurica Birin, OIB 23794311889, Trg Kneza Branimira 50, 22211 Vodice</izvorni_sadrzaj>
    <derivirana_varijabla naziv="DomainObject.Predmet.StrankaIDrugiAdressOIB_1">Jurica Birin, OIB 23794311889, Trg Kneza Branimira 50,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Birin</item>
    </izvorni_sadrzaj>
    <derivirana_varijabla naziv="DomainObject.Predmet.SudioniciListNaziv_1">
      <item>Jurica Birin</item>
    </derivirana_varijabla>
  </DomainObject.Predmet.SudioniciListNaziv>
  <DomainObject.Predmet.SudioniciListAdressOIB>
    <izvorni_sadrzaj>
      <item>Jurica Birin, OIB 23794311889, Trg Kneza Branimira 50,22211 Vodice</item>
    </izvorni_sadrzaj>
    <derivirana_varijabla naziv="DomainObject.Predmet.SudioniciListAdressOIB_1">
      <item>Jurica Birin, OIB 23794311889, Trg Kneza Branimira 50,22211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23794311889</item>
    </izvorni_sadrzaj>
    <derivirana_varijabla naziv="DomainObject.Predmet.SudioniciListNazivOIB_1">
      <item>, OIB 23794311889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CC178-C660-44D5-9BA5-A01C6FCF9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3101</properties:Characters>
  <properties:Lines>93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2016-06-30T11:24:00Z</dcterms:created>
  <dc:creator>tgoreta</dc:creator>
  <cp:lastModifiedBy>Marina Gulin</cp:lastModifiedBy>
  <cp:lastPrinted>2016-06-30T11:22:00Z</cp:lastPrinted>
  <dcterms:modified xmlns:xsi="http://www.w3.org/2001/XMLSchema-instance" xsi:type="dcterms:W3CDTF">2016-06-30T11:32:00Z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