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edddd" w14:paraId="bdedddd" w:rsidRDefault="0050155A" w:rsidP="0024074F" w:rsidR="0050155A" w:rsidRPr="0024074F">
      <w:pPr>
        <w:spacing w:after="240"/>
        <w:jc w:val="right"/>
        <w15:collapsed w:val="false"/>
      </w:pPr>
      <w:bookmarkStart w:name="_GoBack" w:id="0"/>
      <w:bookmarkEnd w:id="0"/>
      <w:r>
        <w:rPr>
          <w:noProof/>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2"/>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a:ln>
                      <a:noFill/>
                    </a:ln>
                  </pic:spPr>
                </pic:pic>
              </a:graphicData>
            </a:graphic>
          </wp:anchor>
        </w:drawing>
      </w:r>
      <w:r w:rsidRPr="0050155A">
        <w:rPr>
          <w:b/>
        </w:rPr>
        <w:t xml:space="preserve">    </w:t>
      </w:r>
      <w:r w:rsidR="0024074F" w:rsidRPr="0024074F">
        <w:t>1 St-245/15</w:t>
      </w:r>
    </w:p>
    <w:p w:rsidRDefault="0050155A" w:rsidP="0050155A" w:rsidR="0050155A">
      <w:pPr>
        <w:spacing w:after="240"/>
        <w:jc w:val="both"/>
        <w:rPr>
          <w:b/>
        </w:rPr>
      </w:pPr>
    </w:p>
    <w:p w:rsidRDefault="0024074F" w:rsidP="0050155A" w:rsidR="0024074F">
      <w:pPr>
        <w:spacing w:after="240"/>
        <w:jc w:val="both"/>
      </w:pPr>
    </w:p>
    <w:p w:rsidRDefault="0050155A" w:rsidP="0050155A" w:rsidR="0050155A" w:rsidRPr="0050155A">
      <w:pPr>
        <w:spacing w:after="240"/>
        <w:jc w:val="both"/>
      </w:pPr>
      <w:r>
        <w:t xml:space="preserve"> </w:t>
      </w:r>
      <w:r w:rsidR="00330097">
        <w:t xml:space="preserve">  </w:t>
      </w:r>
      <w:r w:rsidRPr="0050155A">
        <w:t>REPUBLIKA HRVATSKA</w:t>
      </w:r>
    </w:p>
    <w:p w:rsidRDefault="0050155A" w:rsidP="0050155A" w:rsidR="0050155A" w:rsidRPr="0050155A">
      <w:r w:rsidRPr="0050155A">
        <w:t xml:space="preserve"> TRGOVAČKI SUD U ZAGREBU</w:t>
      </w:r>
    </w:p>
    <w:p w:rsidRDefault="0050155A" w:rsidP="0050155A" w:rsidR="0050155A" w:rsidRPr="0050155A">
      <w:r w:rsidRPr="0050155A">
        <w:t xml:space="preserve">        </w:t>
      </w:r>
      <w:r w:rsidR="00330097">
        <w:t>Stalna služba u Karlovcu</w:t>
      </w:r>
      <w:r w:rsidRPr="0050155A">
        <w:t xml:space="preserve"> </w:t>
      </w:r>
    </w:p>
    <w:p w:rsidRDefault="0050155A" w:rsidP="0050155A" w:rsidR="0050155A" w:rsidRPr="0050155A">
      <w:r w:rsidRPr="0050155A">
        <w:t xml:space="preserve">Karlovac, </w:t>
      </w:r>
      <w:r w:rsidR="00330097">
        <w:t>Trg hrvatskih branitelja 1/II</w:t>
      </w:r>
    </w:p>
    <w:p w:rsidRDefault="0050155A" w:rsidP="0050155A" w:rsidR="0050155A" w:rsidRPr="0050155A"/>
    <w:p w:rsidRDefault="0050155A" w:rsidP="0050155A" w:rsidR="0050155A" w:rsidRPr="0050155A">
      <w:pPr>
        <w:jc w:val="center"/>
      </w:pPr>
      <w:r w:rsidRPr="0050155A">
        <w:t>R E P U B L I K A   H R V A T S K A</w:t>
      </w:r>
    </w:p>
    <w:p w:rsidRDefault="0050155A" w:rsidP="0050155A" w:rsidR="0050155A" w:rsidRPr="0050155A">
      <w:pPr>
        <w:jc w:val="center"/>
      </w:pPr>
    </w:p>
    <w:p w:rsidRDefault="0050155A" w:rsidP="0050155A" w:rsidR="0050155A" w:rsidRPr="0050155A">
      <w:pPr>
        <w:tabs>
          <w:tab w:pos="4050" w:val="left"/>
        </w:tabs>
        <w:jc w:val="center"/>
      </w:pPr>
      <w:r w:rsidRPr="0050155A">
        <w:t>R J E Š E N J E</w:t>
      </w:r>
    </w:p>
    <w:p w:rsidRDefault="0050155A" w:rsidP="0050155A" w:rsidR="0050155A" w:rsidRPr="0050155A"/>
    <w:p w:rsidRDefault="0050155A" w:rsidP="0050155A" w:rsidR="0050155A" w:rsidRPr="0050155A">
      <w:pPr>
        <w:jc w:val="both"/>
      </w:pPr>
      <w:r w:rsidRPr="0050155A">
        <w:tab/>
        <w:t>TRGOVAČKI SUD U ZAGREBU, Stalna služba</w:t>
      </w:r>
      <w:r w:rsidR="00330097">
        <w:t xml:space="preserve"> u Karlovcu</w:t>
      </w:r>
      <w:r w:rsidRPr="0050155A">
        <w:t xml:space="preserve">, po sucu Jadranki Mađeruh, kao stečajnom sucu, u stečajnom postupku nad stečajnim dužnikom GOLF &amp; COUNTRY CLUB ZAGREB d.o.o. u stečaju, Zagreb, Jadranska avenija 6, OIB: 54566277575, </w:t>
      </w:r>
      <w:r w:rsidR="00330097">
        <w:t>2</w:t>
      </w:r>
      <w:r w:rsidR="00BF46CB">
        <w:t>1</w:t>
      </w:r>
      <w:r w:rsidR="00330097">
        <w:t>. prosinca</w:t>
      </w:r>
      <w:r w:rsidRPr="0050155A">
        <w:t xml:space="preserve"> 2017. </w:t>
      </w:r>
    </w:p>
    <w:p w:rsidRDefault="0050155A" w:rsidP="0050155A" w:rsidR="0050155A" w:rsidRPr="0050155A"/>
    <w:p w:rsidRDefault="0050155A" w:rsidP="0050155A" w:rsidR="0050155A" w:rsidRPr="0050155A"/>
    <w:p w:rsidRDefault="0050155A" w:rsidP="0050155A" w:rsidR="0050155A" w:rsidRPr="0050155A">
      <w:pPr>
        <w:jc w:val="center"/>
      </w:pPr>
      <w:r w:rsidRPr="0050155A">
        <w:t>r i j e š i o   j e</w:t>
      </w:r>
    </w:p>
    <w:p w:rsidRDefault="0050155A" w:rsidP="0050155A" w:rsidR="0050155A" w:rsidRPr="0050155A">
      <w:pPr>
        <w:jc w:val="center"/>
      </w:pPr>
    </w:p>
    <w:p w:rsidRDefault="0050155A" w:rsidP="0050155A" w:rsidR="0050155A" w:rsidRPr="0050155A"/>
    <w:p w:rsidRDefault="00330097" w:rsidP="00330097" w:rsidR="0050155A" w:rsidRPr="0050155A">
      <w:pPr>
        <w:spacing w:after="240"/>
        <w:jc w:val="both"/>
      </w:pPr>
      <w:r>
        <w:tab/>
      </w:r>
      <w:r w:rsidR="0050155A" w:rsidRPr="0050155A">
        <w:t>Troškovi unovčenja OBJEKTA ZA SMJEŠTAJ A1-13, upisan u z.k.ul. 5093 k.o. Blato Novo, k.č.br. 7, suvlasnički dio redni broj 27: 30/10000 etažno vlasništvo (E-27), s tri sobe i nusprostorijama u prizemlju i na katu NKP 108,29 čm, s trijemom i stubištem u prizemlju NKP 2,64 čm, terasom u prizemlju NKP 3,51 čm, loggiom na katu NKP 6,83 čm, i kućnim vrtom NKP 6,40 čm (ukupne površine kućnog vrta 64 čm),  ukupne neto korisne površine posebnog dijela 127,67 čm, u nacrtima označen tamno plavom bojom, Jadranska avenija br. 6/24, na kojem je postojalo razlučno pravo u korist Borisa Kelemena, Zagreb, Trg svibanjskih žrtava 1995. br. 2, OIB: 88285718814, iznose 254.435,35 kn.</w:t>
      </w:r>
    </w:p>
    <w:p w:rsidRDefault="0050155A" w:rsidP="0050155A" w:rsidR="0050155A" w:rsidRPr="0050155A">
      <w:pPr>
        <w:ind w:left="1068"/>
        <w:jc w:val="both"/>
      </w:pPr>
    </w:p>
    <w:p w:rsidRDefault="0050155A" w:rsidP="0050155A" w:rsidR="0050155A" w:rsidRPr="0050155A">
      <w:pPr>
        <w:jc w:val="both"/>
      </w:pPr>
    </w:p>
    <w:p w:rsidRDefault="0050155A" w:rsidP="0050155A" w:rsidR="0050155A" w:rsidRPr="0050155A">
      <w:pPr>
        <w:jc w:val="center"/>
      </w:pPr>
      <w:r w:rsidRPr="0050155A">
        <w:t>Obrazloženje</w:t>
      </w:r>
    </w:p>
    <w:p w:rsidRDefault="0050155A" w:rsidP="0050155A" w:rsidR="0050155A" w:rsidRPr="0050155A">
      <w:pPr>
        <w:jc w:val="center"/>
      </w:pPr>
    </w:p>
    <w:p w:rsidRDefault="0050155A" w:rsidP="0050155A" w:rsidR="0050155A" w:rsidRPr="0050155A">
      <w:pPr>
        <w:jc w:val="center"/>
        <w:rPr>
          <w:b/>
        </w:rPr>
      </w:pPr>
    </w:p>
    <w:p w:rsidRDefault="0050155A" w:rsidP="0050155A" w:rsidR="0050155A" w:rsidRPr="0050155A">
      <w:pPr>
        <w:ind w:firstLine="708"/>
        <w:jc w:val="both"/>
      </w:pPr>
      <w:r w:rsidRPr="0050155A">
        <w:t xml:space="preserve">Rješenjem ovog suda posl. broj St-245/15 od 10. ožujka 2017. razlučnom vjerovniku – kupcu Borisu Kelemenu, Zagreb, Trg svibanjskih žrtava 1995. br. 2, OIB: 88285718814, dosuđena je nekretnina u vlasništvu stečajnog dužnika, koja se odnosi na OBJEKT ZA SMJEŠTAJ A1-13, upisan u z.k.ul. 5093 k.o. Blato Novo, k.č.br. 7, suvlasnički dio redni broj 27: 30/10000 etažno vlasništvo (E-27), s tri sobe i nusprostorijama u prizemlju i na katu NKP 108,29 čm, s trijemom i stubištem u prizemlju NKP 2,64 čm, terasom u prizemlju NKP 3,51 čm, loggiom na katu NKP 6,83 čm, i kućnim vrtom NKP 6,40 čm (ukupne površine kućnog vrta 64 čm),  ukupne neto korisne površine posebnog dijela 127,67 čm, u nacrtima označen tamno plavom bojom, Jadranska avenija br. 6/24. Tim rješenjem određeno je da se kupac oslobađa polaganja kupovnine s obzirom da je prvi razlučni vjerovnik koji se namiruje iz kupovnine, a koja je manja od njegove ovršne tražbine, ali je isto tako određeno da će kupac platiti troškove unovčenja. </w:t>
      </w:r>
    </w:p>
    <w:p w:rsidRDefault="0050155A" w:rsidP="0050155A" w:rsidR="0050155A" w:rsidRPr="0050155A">
      <w:pPr>
        <w:ind w:firstLine="708"/>
        <w:jc w:val="both"/>
      </w:pPr>
    </w:p>
    <w:p w:rsidRDefault="0050155A" w:rsidP="0050155A" w:rsidR="0050155A">
      <w:pPr>
        <w:ind w:firstLine="708"/>
        <w:jc w:val="both"/>
      </w:pPr>
      <w:r w:rsidRPr="0050155A">
        <w:t>Stečajni upravitelj dostavio je sudu obračun troškova unovčenja predmeta na kojem postoji razlučno pravo a koji iznose 254.435,35 kn i odnose se na pripadajući postotak od 1,59 % troškova pričuve, režija kuće, zajedničkih režija, plaća, osiguranja, arhiva, odvjetničkih usluga, knjigovodstvenih usluga, nagrade stečajnom upravitelju, pa tako za predmetnu nekretninu trošak pričuve iznosi 1.276,70 kn, trošak režija kuće 769,59 kn, zajedničkih režija 10.203,31 kn, plaće 3.472,38 kn, osiguranja 1.954,36 kn, arhiva 2.809,59 kn, odvjetničkih usluga 3.437,45 kn, knjigovodstvenih usluga 1.526,19 kn, nagrade stečajnom upravitelju 10.015,59 kn, odnosno ukupni trošak iznosi 35.465,16 kn, dok trošak PDV-a, kojeg je dužnik obveznik plaćanja, iz postignute kupovnine za predmetnu nekretninu iznosi 218.970,19 kn, odnosno ukupno 254.435,35 kn.</w:t>
      </w:r>
    </w:p>
    <w:p w:rsidRDefault="00330097" w:rsidP="0050155A" w:rsidR="00330097">
      <w:pPr>
        <w:ind w:firstLine="708"/>
        <w:jc w:val="both"/>
      </w:pPr>
    </w:p>
    <w:p w:rsidRDefault="00330097" w:rsidP="0050155A" w:rsidR="00330097">
      <w:pPr>
        <w:ind w:firstLine="708"/>
        <w:jc w:val="both"/>
      </w:pPr>
      <w:r>
        <w:t xml:space="preserve">Ovosudnim rješenjem poslovni broj St-245/15 od 10. srpnja 2017. ovaj sud je utvrdio troškove unovčenja objekta za smještaj A1-13 u iznosu od </w:t>
      </w:r>
      <w:r w:rsidRPr="0050155A">
        <w:t>254.435,35 kn</w:t>
      </w:r>
      <w:r>
        <w:t xml:space="preserve">, te </w:t>
      </w:r>
      <w:r w:rsidR="0024074F">
        <w:t>pozvao</w:t>
      </w:r>
      <w:r>
        <w:t xml:space="preserve"> razlučno</w:t>
      </w:r>
      <w:r w:rsidR="0024074F">
        <w:t>g</w:t>
      </w:r>
      <w:r>
        <w:t xml:space="preserve"> vjerovnik</w:t>
      </w:r>
      <w:r w:rsidR="0024074F">
        <w:t>a</w:t>
      </w:r>
      <w:r>
        <w:t xml:space="preserve"> da taj iznos plati na žiro račun stečajnog dužnika. Protiv tog rješenja razlučni vjerovnik je uložio žalbu povodom koje je ukinuto ovosudno rješenje poslovni broj St-245/15 od 10. srpnja 2017. u odnosu na trošak PDV-a od 218.970,19 kn i u dijelu u kojem je pozvan razlučni vjerovnik uplatiti iznos od 218.970,19 kn rješenjem Visokog trgovačkog suda poslovni broj Pž-5394/17 od 11. listopada 2017.</w:t>
      </w:r>
      <w:r w:rsidR="0024074F">
        <w:t xml:space="preserve"> Potom je sud pozvao razlučnog vjerovnika na očitovanje o tome da li je u vrijeme donošenja rješenja od 10. srpnja 2017. bio porezni obveznik registriran za potrebe PDV-a, a prema uputi drugostupanjskog suda.</w:t>
      </w:r>
    </w:p>
    <w:p w:rsidRDefault="0024074F" w:rsidP="0050155A" w:rsidR="0024074F">
      <w:pPr>
        <w:ind w:firstLine="708"/>
        <w:jc w:val="both"/>
      </w:pPr>
    </w:p>
    <w:p w:rsidRDefault="0024074F" w:rsidP="0050155A" w:rsidR="0024074F">
      <w:pPr>
        <w:ind w:firstLine="708"/>
        <w:jc w:val="both"/>
      </w:pPr>
      <w:r>
        <w:t xml:space="preserve">Podneskom od 12. prosinca 2017. razlučni vjerovnik se je očitovao na način da je stvarno stanje takvo da je uplatio PDV u korist stečajnog dužnika 20. srpnja 2017. u iznosu od 218.970,19 kn, da je dužnik uplatio PDV u iznosu od 218.970,19 kn u korist Republike Hrvatske 22. kolovoza 2017., a da je Republika Hrvatska putem Porezne uprave izvršila povrat istog iznosa PDV-a od 218.970,19 kn u korist razlučnog vjerovnika 2. listopada 2017., te da su svi akteri tog odnosa na saldu 0,00 kn kako je to i trebalo biti primjenom porezne obveze, pa predlaže da sud donese novo rješenje s istom izrekom, a da se u obrazloženju samo pojasni kako je učinak prijenosa porezne obveze postignut spomenutim uplatama. </w:t>
      </w:r>
    </w:p>
    <w:p w:rsidRDefault="0024074F" w:rsidP="0050155A" w:rsidR="0024074F">
      <w:pPr>
        <w:ind w:firstLine="708"/>
        <w:jc w:val="both"/>
      </w:pPr>
    </w:p>
    <w:p w:rsidRDefault="0024074F" w:rsidP="0050155A" w:rsidR="0024074F">
      <w:pPr>
        <w:ind w:firstLine="708"/>
        <w:jc w:val="both"/>
      </w:pPr>
      <w:r>
        <w:t>S obzirom da je razlučni vjerovnik izvršio uplatu PDV-a u iznosu od 219.970,19 kn u korist stečajnog dužnika, koji je taj iznos uplatio u korist Republike Hrvatske, a potom je Republika Hrvatska izvršila povrat tog iznosa u korist ra</w:t>
      </w:r>
      <w:r w:rsidR="00BF46CB">
        <w:t>zl</w:t>
      </w:r>
      <w:r>
        <w:t>učnog vjerovnika to je učinak prijenosa porezne obveze postignut spomenutim uplatama.</w:t>
      </w:r>
    </w:p>
    <w:p w:rsidRDefault="0050155A" w:rsidP="0050155A" w:rsidR="0050155A" w:rsidRPr="0050155A">
      <w:pPr>
        <w:ind w:firstLine="708"/>
        <w:jc w:val="both"/>
      </w:pPr>
    </w:p>
    <w:p w:rsidRDefault="0050155A" w:rsidP="0050155A" w:rsidR="0050155A">
      <w:pPr>
        <w:ind w:firstLine="708"/>
        <w:jc w:val="both"/>
      </w:pPr>
      <w:r w:rsidRPr="0050155A">
        <w:t xml:space="preserve">Slijedom navedenog, a temeljem čl. 254. st. 2 Stečajnog zakona (Narodne novine broj 71/15, dalje:SZ) u vezi čl. 441. st. 2. SZ-a odlučeno je kao u </w:t>
      </w:r>
      <w:r w:rsidR="0024074F">
        <w:t>izreci</w:t>
      </w:r>
      <w:r w:rsidRPr="0050155A">
        <w:t xml:space="preserve"> rješenja.</w:t>
      </w:r>
    </w:p>
    <w:p w:rsidRDefault="0024074F" w:rsidP="0050155A" w:rsidR="0024074F">
      <w:pPr>
        <w:ind w:firstLine="708"/>
        <w:jc w:val="both"/>
      </w:pPr>
    </w:p>
    <w:p w:rsidRDefault="0024074F" w:rsidP="0050155A" w:rsidR="0024074F">
      <w:pPr>
        <w:ind w:firstLine="708"/>
        <w:jc w:val="both"/>
      </w:pPr>
      <w:r>
        <w:t>Razlučni vjerovnik ovim rješenjem nije pozivan na uplatu troškova unovčenja nekretnine s obzirom da je cjelokupni trošak unovčenja razlučni vjerovnik već platio kako je ranije navedeno te ostvario i povrat uplaćenog PDV-a.</w:t>
      </w:r>
    </w:p>
    <w:p w:rsidRDefault="0024074F" w:rsidP="0050155A" w:rsidR="0024074F" w:rsidRPr="0050155A">
      <w:pPr>
        <w:ind w:firstLine="708"/>
        <w:jc w:val="both"/>
      </w:pPr>
    </w:p>
    <w:p w:rsidRDefault="0050155A" w:rsidP="0050155A" w:rsidR="0050155A" w:rsidRPr="0050155A">
      <w:pPr>
        <w:ind w:firstLine="708"/>
        <w:jc w:val="both"/>
      </w:pPr>
    </w:p>
    <w:p w:rsidRDefault="0050155A" w:rsidP="0050155A" w:rsidR="0050155A">
      <w:pPr>
        <w:ind w:firstLine="708"/>
        <w:jc w:val="center"/>
      </w:pPr>
      <w:r w:rsidRPr="0050155A">
        <w:t xml:space="preserve">U Karlovcu </w:t>
      </w:r>
      <w:r w:rsidR="0024074F">
        <w:t>2</w:t>
      </w:r>
      <w:r w:rsidR="00BF46CB">
        <w:t>1</w:t>
      </w:r>
      <w:r w:rsidR="0024074F">
        <w:t>. prosinca</w:t>
      </w:r>
      <w:r w:rsidRPr="0050155A">
        <w:t xml:space="preserve"> 2017.</w:t>
      </w:r>
    </w:p>
    <w:p w:rsidRDefault="0024074F" w:rsidP="0050155A" w:rsidR="0024074F" w:rsidRPr="0050155A">
      <w:pPr>
        <w:ind w:firstLine="708"/>
        <w:jc w:val="center"/>
      </w:pPr>
    </w:p>
    <w:p w:rsidRDefault="0050155A" w:rsidP="0050155A" w:rsidR="0050155A" w:rsidRPr="0050155A">
      <w:pPr>
        <w:ind w:left="4248"/>
        <w:jc w:val="both"/>
      </w:pPr>
      <w:r w:rsidRPr="0050155A">
        <w:t xml:space="preserve">                                            Stečajni sudac:</w:t>
      </w:r>
    </w:p>
    <w:p w:rsidRDefault="0050155A" w:rsidP="0050155A" w:rsidR="0024074F">
      <w:pPr>
        <w:ind w:left="4248"/>
        <w:jc w:val="both"/>
      </w:pPr>
      <w:r w:rsidRPr="0050155A">
        <w:t xml:space="preserve">                                         Jadranka Mađeruh</w:t>
      </w:r>
      <w:r w:rsidR="00BF46CB">
        <w:t>, v.r.</w:t>
      </w:r>
    </w:p>
    <w:p w:rsidRDefault="00BF46CB" w:rsidP="0050155A" w:rsidR="00BF46CB">
      <w:pPr>
        <w:ind w:left="4248"/>
        <w:jc w:val="both"/>
      </w:pPr>
    </w:p>
    <w:p w:rsidRDefault="00BF46CB" w:rsidP="0050155A" w:rsidR="00BF46CB">
      <w:pPr>
        <w:ind w:left="4248"/>
        <w:jc w:val="both"/>
      </w:pPr>
    </w:p>
    <w:p w:rsidRDefault="00BF46CB" w:rsidP="0050155A" w:rsidR="00BF46CB">
      <w:pPr>
        <w:ind w:left="4248"/>
        <w:jc w:val="both"/>
      </w:pPr>
    </w:p>
    <w:p w:rsidRDefault="00BF46CB" w:rsidP="0050155A" w:rsidR="0050155A" w:rsidRPr="0050155A">
      <w:pPr>
        <w:ind w:left="4248"/>
        <w:jc w:val="both"/>
      </w:pPr>
      <w:r>
        <w:t xml:space="preserve">              Za točnost otpravka-ovlašteni službenik:</w:t>
      </w:r>
      <w:r>
        <w:br/>
        <w:t xml:space="preserve">                                Draženka Prpić</w:t>
      </w:r>
    </w:p>
    <w:p w:rsidRDefault="0050155A" w:rsidP="0050155A" w:rsidR="0050155A" w:rsidRPr="0050155A">
      <w:pPr>
        <w:ind w:left="4248"/>
        <w:jc w:val="both"/>
        <w:rPr>
          <w:b/>
        </w:rPr>
      </w:pPr>
    </w:p>
    <w:p w:rsidRDefault="00112B73" w:rsidP="00112B73" w:rsidR="00112B73" w:rsidRPr="00B35865">
      <w:pPr>
        <w:tabs>
          <w:tab w:pos="6420" w:val="left"/>
        </w:tabs>
        <w:jc w:val="both"/>
      </w:pPr>
      <w:r w:rsidRPr="00B35865">
        <w:t>PRAVNA POUKA:</w:t>
      </w:r>
    </w:p>
    <w:p w:rsidRDefault="00112B73" w:rsidP="00112B73" w:rsidR="00112B73" w:rsidRPr="00B35865">
      <w:pPr>
        <w:tabs>
          <w:tab w:pos="6420" w:val="left"/>
        </w:tabs>
        <w:jc w:val="both"/>
      </w:pPr>
      <w:r w:rsidRPr="00B35865">
        <w:t>Protiv ovog rješenja dopuštena je žalba Visokom trgovačkom sudu RH u Zagrebu. Žalba se podnosi putem ovog suda, u 3 primjerka, u roku 8 dana od dana dostave prijepisa ovog rješenja.</w:t>
      </w:r>
    </w:p>
    <w:p w:rsidRDefault="0050155A" w:rsidP="0050155A" w:rsidR="0050155A" w:rsidRPr="0050155A">
      <w:pPr>
        <w:spacing w:after="240"/>
        <w:ind w:firstLine="567"/>
        <w:jc w:val="both"/>
      </w:pPr>
    </w:p>
    <w:sectPr w:rsidSect="0058326B" w:rsidR="0050155A" w:rsidRPr="0050155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44B4" w:rsidR="002C44B4">
      <w:r>
        <w:separator/>
      </w:r>
    </w:p>
  </w:endnote>
  <w:endnote w:id="0" w:type="continuationSeparator">
    <w:p w:rsidRDefault="002C44B4" w:rsidR="002C44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44B4" w:rsidR="002C44B4">
      <w:r>
        <w:separator/>
      </w:r>
    </w:p>
  </w:footnote>
  <w:footnote w:id="0" w:type="continuationSeparator">
    <w:p w:rsidRDefault="002C44B4" w:rsidR="002C44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0B4A" w:rsidP="00511110" w:rsidR="00E80B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0B4A" w:rsidR="00E80B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6395177"/>
      <w:docPartObj>
        <w:docPartGallery w:val="Page Numbers (Top of Page)"/>
        <w:docPartUnique/>
      </w:docPartObj>
    </w:sdtPr>
    <w:sdtEndPr/>
    <w:sdtContent>
      <w:p w:rsidRDefault="0024074F" w:rsidR="0024074F">
        <w:pPr>
          <w:pStyle w:val="Zaglavlje"/>
          <w:jc w:val="center"/>
        </w:pPr>
        <w:r>
          <w:fldChar w:fldCharType="begin"/>
        </w:r>
        <w:r>
          <w:instrText>PAGE   \* MERGEFORMAT</w:instrText>
        </w:r>
        <w:r>
          <w:fldChar w:fldCharType="separate"/>
        </w:r>
        <w:r w:rsidR="00A75CF0">
          <w:rPr>
            <w:noProof/>
          </w:rPr>
          <w:t>3</w:t>
        </w:r>
        <w:r>
          <w:fldChar w:fldCharType="end"/>
        </w:r>
      </w:p>
    </w:sdtContent>
  </w:sdt>
  <w:p w:rsidRDefault="0024074F" w:rsidP="0050155A" w:rsidR="00E80B4A">
    <w:pPr>
      <w:pStyle w:val="Zaglavlje"/>
      <w:jc w:val="right"/>
    </w:pPr>
    <w:r>
      <w:t>1 St-245/15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63527A9"/>
    <w:multiLevelType w:val="hybridMultilevel"/>
    <w:tmpl w:val="26783E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C933CF6"/>
    <w:multiLevelType w:val="hybridMultilevel"/>
    <w:tmpl w:val="12862362"/>
    <w:lvl w:tplc="16EEE8B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
    <w:nsid w:val="39AC27E8"/>
    <w:multiLevelType w:val="hybridMultilevel"/>
    <w:tmpl w:val="47586480"/>
    <w:lvl w:tplc="E3E426E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4206324A"/>
    <w:multiLevelType w:val="hybridMultilevel"/>
    <w:tmpl w:val="2CEE0A84"/>
    <w:lvl w:tplc="550C29A2" w:ilvl="0">
      <w:start w:val="1"/>
      <w:numFmt w:val="upperRoman"/>
      <w:lvlText w:val="%1."/>
      <w:lvlJc w:val="left"/>
      <w:pPr>
        <w:tabs>
          <w:tab w:pos="1260" w:val="num"/>
        </w:tabs>
        <w:ind w:hanging="720" w:left="1260"/>
      </w:pPr>
      <w:rPr>
        <w:rFonts w:hint="default"/>
      </w:rPr>
    </w:lvl>
    <w:lvl w:tplc="B6045BF8" w:ilvl="1">
      <w:start w:val="1"/>
      <w:numFmt w:val="decimal"/>
      <w:lvlText w:val="%2."/>
      <w:lvlJc w:val="left"/>
      <w:pPr>
        <w:tabs>
          <w:tab w:pos="1800" w:val="num"/>
        </w:tabs>
        <w:ind w:hanging="375" w:left="1800"/>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45005B98"/>
    <w:multiLevelType w:val="hybridMultilevel"/>
    <w:tmpl w:val="D9067674"/>
    <w:lvl w:tplc="BF641B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B167032"/>
    <w:multiLevelType w:val="hybridMultilevel"/>
    <w:tmpl w:val="480EA5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822775D"/>
    <w:multiLevelType w:val="hybridMultilevel"/>
    <w:tmpl w:val="52C4AE7A"/>
    <w:lvl w:tplc="C276CF8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6"/>
  </w:num>
  <w:num w:numId="3">
    <w:abstractNumId w:val="5"/>
  </w:num>
  <w:num w:numId="4">
    <w:abstractNumId w:val="3"/>
  </w:num>
  <w:num w:numId="5">
    <w:abstractNumId w:val="4"/>
  </w:num>
  <w:num w:numId="6">
    <w:abstractNumId w:val="1"/>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34BE"/>
    <w:rsid w:val="00007156"/>
    <w:rsid w:val="000565E2"/>
    <w:rsid w:val="000630F5"/>
    <w:rsid w:val="00085D86"/>
    <w:rsid w:val="000E0A6C"/>
    <w:rsid w:val="00112B73"/>
    <w:rsid w:val="00134879"/>
    <w:rsid w:val="00171704"/>
    <w:rsid w:val="001A3BE7"/>
    <w:rsid w:val="001B6B8D"/>
    <w:rsid w:val="001D59B0"/>
    <w:rsid w:val="002269F0"/>
    <w:rsid w:val="0024074F"/>
    <w:rsid w:val="002479ED"/>
    <w:rsid w:val="002B3426"/>
    <w:rsid w:val="002C44B4"/>
    <w:rsid w:val="002C5A29"/>
    <w:rsid w:val="002F0D16"/>
    <w:rsid w:val="00324B87"/>
    <w:rsid w:val="00327E20"/>
    <w:rsid w:val="00330097"/>
    <w:rsid w:val="00396039"/>
    <w:rsid w:val="003D2959"/>
    <w:rsid w:val="003F59EF"/>
    <w:rsid w:val="004237F3"/>
    <w:rsid w:val="00474E45"/>
    <w:rsid w:val="0049309C"/>
    <w:rsid w:val="0050155A"/>
    <w:rsid w:val="00511110"/>
    <w:rsid w:val="0057422E"/>
    <w:rsid w:val="0058326B"/>
    <w:rsid w:val="005D06CE"/>
    <w:rsid w:val="00631871"/>
    <w:rsid w:val="006A3517"/>
    <w:rsid w:val="006E27A3"/>
    <w:rsid w:val="00764D42"/>
    <w:rsid w:val="007B587B"/>
    <w:rsid w:val="007E4BC1"/>
    <w:rsid w:val="00844252"/>
    <w:rsid w:val="00877DCD"/>
    <w:rsid w:val="008A17DD"/>
    <w:rsid w:val="009068DA"/>
    <w:rsid w:val="0091326A"/>
    <w:rsid w:val="0095420F"/>
    <w:rsid w:val="00A15375"/>
    <w:rsid w:val="00A75CF0"/>
    <w:rsid w:val="00B00C49"/>
    <w:rsid w:val="00B21473"/>
    <w:rsid w:val="00B72A42"/>
    <w:rsid w:val="00B86ED0"/>
    <w:rsid w:val="00B918B5"/>
    <w:rsid w:val="00BF46CB"/>
    <w:rsid w:val="00C27C3A"/>
    <w:rsid w:val="00C6524B"/>
    <w:rsid w:val="00CB645B"/>
    <w:rsid w:val="00D2088D"/>
    <w:rsid w:val="00D75C24"/>
    <w:rsid w:val="00D844D5"/>
    <w:rsid w:val="00DD5DCA"/>
    <w:rsid w:val="00E45EF2"/>
    <w:rsid w:val="00E80B4A"/>
    <w:rsid w:val="00E8292A"/>
    <w:rsid w:val="00EA495B"/>
    <w:rsid w:val="00F20831"/>
    <w:rsid w:val="00F44DD6"/>
    <w:rsid w:val="00F475B5"/>
    <w:rsid w:val="00F76FDF"/>
    <w:rsid w:val="00FD19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link w:val="PodnojeChar"/>
    <w:rsid w:val="0050155A"/>
    <w:pPr>
      <w:tabs>
        <w:tab w:pos="4536" w:val="center"/>
        <w:tab w:pos="9072" w:val="right"/>
      </w:tabs>
    </w:pPr>
  </w:style>
  <w:style w:customStyle="true" w:styleId="PodnojeChar" w:type="character">
    <w:name w:val="Podnožje Char"/>
    <w:basedOn w:val="Zadanifontodlomka"/>
    <w:link w:val="Podnoje"/>
    <w:rsid w:val="0050155A"/>
    <w:rPr>
      <w:sz w:val="24"/>
      <w:szCs w:val="24"/>
    </w:rPr>
  </w:style>
  <w:style w:customStyle="true" w:styleId="ZaglavljeChar" w:type="character">
    <w:name w:val="Zaglavlje Char"/>
    <w:link w:val="Zaglavlje"/>
    <w:uiPriority w:val="99"/>
    <w:rsid w:val="0050155A"/>
    <w:rPr>
      <w:sz w:val="24"/>
      <w:szCs w:val="24"/>
    </w:rPr>
  </w:style>
  <w:style w:styleId="Odlomakpopisa" w:type="paragraph">
    <w:name w:val="List Paragraph"/>
    <w:basedOn w:val="Normal"/>
    <w:uiPriority w:val="34"/>
    <w:qFormat/>
    <w:rsid w:val="0024074F"/>
    <w:pPr>
      <w:ind w:left="720"/>
      <w:contextualSpacing/>
    </w:pPr>
  </w:style>
  <w:style w:styleId="Tekstbalonia" w:type="paragraph">
    <w:name w:val="Balloon Text"/>
    <w:basedOn w:val="Normal"/>
    <w:link w:val="TekstbaloniaChar"/>
    <w:rsid w:val="00112B73"/>
    <w:rPr>
      <w:rFonts w:cs="Tahoma" w:hAnsi="Tahoma" w:ascii="Tahoma"/>
      <w:sz w:val="16"/>
      <w:szCs w:val="16"/>
    </w:rPr>
  </w:style>
  <w:style w:customStyle="true" w:styleId="TekstbaloniaChar" w:type="character">
    <w:name w:val="Tekst balončića Char"/>
    <w:basedOn w:val="Zadanifontodlomka"/>
    <w:link w:val="Tekstbalonia"/>
    <w:rsid w:val="00112B73"/>
    <w:rPr>
      <w:rFonts w:cs="Tahoma" w:hAnsi="Tahoma" w:ascii="Tahoma"/>
      <w:sz w:val="16"/>
      <w:szCs w:val="16"/>
    </w:rPr>
  </w:style>
  <w:style w:styleId="Tekstrezerviranogmjesta" w:type="character">
    <w:name w:val="Placeholder Text"/>
    <w:basedOn w:val="Zadanifontodlomka"/>
    <w:uiPriority w:val="99"/>
    <w:semiHidden/>
    <w:rsid w:val="00A75CF0"/>
    <w:rPr>
      <w:color w:val="808080"/>
      <w:bdr w:space="0" w:sz="0" w:color="auto" w:val="none"/>
      <w:shd w:fill="auto" w:color="auto" w:val="clear"/>
    </w:rPr>
  </w:style>
  <w:style w:customStyle="true" w:styleId="eSPISCCParagraphDefaultFont" w:type="character">
    <w:name w:val="eSPIS_CC_Paragraph Default Font"/>
    <w:basedOn w:val="Zadanifontodlomka"/>
    <w:rsid w:val="00A75CF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75CF0"/>
    <w:rPr>
      <w:b/>
      <w:bdr w:space="0" w:sz="0" w:color="auto" w:val="none"/>
      <w:shd w:fill="FFFFCC" w:color="auto" w:val="clear"/>
      <w:lang w:val="hr-HR"/>
    </w:rPr>
  </w:style>
  <w:style w:customStyle="true" w:styleId="PozadinaSvijetloCrvena" w:type="character">
    <w:name w:val="Pozadina_SvijetloCrvena"/>
    <w:basedOn w:val="eSPISCCParagraphDefaultFont"/>
    <w:rsid w:val="00A75CF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75CF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link w:val="PodnojeChar"/>
    <w:rsid w:val="0050155A"/>
    <w:pPr>
      <w:tabs>
        <w:tab w:pos="4536" w:val="center"/>
        <w:tab w:pos="9072" w:val="right"/>
      </w:tabs>
    </w:pPr>
  </w:style>
  <w:style w:customStyle="1" w:styleId="PodnojeChar" w:type="character">
    <w:name w:val="Podnožje Char"/>
    <w:basedOn w:val="Zadanifontodlomka"/>
    <w:link w:val="Podnoje"/>
    <w:rsid w:val="0050155A"/>
    <w:rPr>
      <w:sz w:val="24"/>
      <w:szCs w:val="24"/>
    </w:rPr>
  </w:style>
  <w:style w:customStyle="1" w:styleId="ZaglavljeChar" w:type="character">
    <w:name w:val="Zaglavlje Char"/>
    <w:link w:val="Zaglavlje"/>
    <w:uiPriority w:val="99"/>
    <w:rsid w:val="0050155A"/>
    <w:rPr>
      <w:sz w:val="24"/>
      <w:szCs w:val="24"/>
    </w:rPr>
  </w:style>
  <w:style w:styleId="Odlomakpopisa" w:type="paragraph">
    <w:name w:val="List Paragraph"/>
    <w:basedOn w:val="Normal"/>
    <w:uiPriority w:val="34"/>
    <w:qFormat/>
    <w:rsid w:val="0024074F"/>
    <w:pPr>
      <w:ind w:left="720"/>
      <w:contextualSpacing/>
    </w:pPr>
  </w:style>
  <w:style w:styleId="Tekstbalonia" w:type="paragraph">
    <w:name w:val="Balloon Text"/>
    <w:basedOn w:val="Normal"/>
    <w:link w:val="TekstbaloniaChar"/>
    <w:rsid w:val="00112B73"/>
    <w:rPr>
      <w:rFonts w:ascii="Tahoma" w:cs="Tahoma" w:hAnsi="Tahoma"/>
      <w:sz w:val="16"/>
      <w:szCs w:val="16"/>
    </w:rPr>
  </w:style>
  <w:style w:customStyle="1" w:styleId="TekstbaloniaChar" w:type="character">
    <w:name w:val="Tekst balončića Char"/>
    <w:basedOn w:val="Zadanifontodlomka"/>
    <w:link w:val="Tekstbalonia"/>
    <w:rsid w:val="00112B73"/>
    <w:rPr>
      <w:rFonts w:ascii="Tahoma" w:cs="Tahoma" w:hAnsi="Tahoma"/>
      <w:sz w:val="16"/>
      <w:szCs w:val="16"/>
    </w:rPr>
  </w:style>
  <w:style w:styleId="Tekstrezerviranogmjesta" w:type="character">
    <w:name w:val="Placeholder Text"/>
    <w:basedOn w:val="Zadanifontodlomka"/>
    <w:uiPriority w:val="99"/>
    <w:semiHidden/>
    <w:rsid w:val="00A75CF0"/>
    <w:rPr>
      <w:color w:val="808080"/>
      <w:bdr w:color="auto" w:space="0" w:sz="0" w:val="none"/>
      <w:shd w:color="auto" w:fill="auto" w:val="clear"/>
    </w:rPr>
  </w:style>
  <w:style w:customStyle="1" w:styleId="eSPISCCParagraphDefaultFont" w:type="character">
    <w:name w:val="eSPIS_CC_Paragraph Default Font"/>
    <w:basedOn w:val="Zadanifontodlomka"/>
    <w:rsid w:val="00A75CF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75CF0"/>
    <w:rPr>
      <w:b/>
      <w:bdr w:color="auto" w:space="0" w:sz="0" w:val="none"/>
      <w:shd w:color="auto" w:fill="FFFFCC" w:val="clear"/>
      <w:lang w:val="hr-HR"/>
    </w:rPr>
  </w:style>
  <w:style w:customStyle="1" w:styleId="PozadinaSvijetloCrvena" w:type="character">
    <w:name w:val="Pozadina_SvijetloCrvena"/>
    <w:basedOn w:val="eSPISCCParagraphDefaultFont"/>
    <w:rsid w:val="00A75CF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75CF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09613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 preslik djela spisa na VTS</izvorni_sadrzaj>
    <derivirana_varijabla naziv="DomainObject.Predmet.Opis_1">original spisa u ref, preslik djela spisa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St-245/2015</izvorni_sadrzaj>
    <derivirana_varijabla naziv="DomainObject.Predmet.OznakaBroj_1">St-245/2015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22 SVESKA</izvorni_sadrzaj>
    <derivirana_varijabla naziv="DomainObject.Predmet.PrimjedbaSuca_1">22 SVESKA</derivirana_varijabla>
  </DomainObject.Predmet.PrimjedbaSuca>
  <DomainObject.Predmet.ProtustrankaFormated>
    <izvorni_sadrzaj>  GOLF &amp; COUNTRY CLUB ZAGREB d.o.o. za trgovinu, zastupanje, ugostiteljstvo i turizam</izvorni_sadrzaj>
    <derivirana_varijabla naziv="DomainObject.Predmet.ProtustrankaFormated_1">  GOLF &amp; COUNTRY CLUB ZAGREB d.o.o. za trgovinu, zastupanje, ugostiteljstvo i turizam</derivirana_varijabla>
  </DomainObject.Predmet.ProtustrankaFormated>
  <DomainObject.Predmet.ProtustrankaFormatedOIB>
    <izvorni_sadrzaj>  GOLF &amp; COUNTRY CLUB ZAGREB d.o.o. za trgovinu, zastupanje, ugostiteljstvo i turizam, OIB 54566277575</izvorni_sadrzaj>
    <derivirana_varijabla naziv="DomainObject.Predmet.ProtustrankaFormatedOIB_1">  GOLF &amp; COUNTRY CLUB ZAGREB d.o.o. za trgovinu, zastupanje, ugostiteljstvo i turizam, OIB 54566277575</derivirana_varijabla>
  </DomainObject.Predmet.ProtustrankaFormatedOIB>
  <DomainObject.Predmet.ProtustrankaFormatedWithAdress>
    <izvorni_sadrzaj> GOLF &amp; COUNTRY CLUB ZAGREB d.o.o. za trgovinu, zastupanje, ugostiteljstvo i turizam, Jadranska avenija 6, 10000 Zagreb</izvorni_sadrzaj>
    <derivirana_varijabla naziv="DomainObject.Predmet.ProtustrankaFormatedWithAdress_1"> GOLF &amp; COUNTRY CLUB ZAGREB d.o.o. za trgovinu, zastupanje, ugostiteljstvo i turizam, Jadranska avenija 6, 10000 Zagreb</derivirana_varijabla>
  </DomainObject.Predmet.ProtustrankaFormatedWithAdress>
  <DomainObject.Predmet.ProtustrankaFormatedWithAdressOIB>
    <izvorni_sadrzaj> GOLF &amp; COUNTRY CLUB ZAGREB d.o.o. za trgovinu, zastupanje, ugostiteljstvo i turizam, OIB 54566277575, Jadranska avenija 6, 10000 Zagreb</izvorni_sadrzaj>
    <derivirana_varijabla naziv="DomainObject.Predmet.ProtustrankaFormatedWithAdressOIB_1"> GOLF &amp; COUNTRY CLUB ZAGREB d.o.o. za trgovinu, zastupanje, ugostiteljstvo i turizam, OIB 54566277575, Jadranska avenija 6, 10000 Zagreb</derivirana_varijabla>
  </DomainObject.Predmet.ProtustrankaFormatedWithAdressOIB>
  <DomainObject.Predmet.ProtustrankaWithAdress>
    <izvorni_sadrzaj>GOLF &amp; COUNTRY CLUB ZAGREB d.o.o. za trgovinu, zastupanje, ugostiteljstvo i turizam Jadranska avenija 6, 10000 Zagreb</izvorni_sadrzaj>
    <derivirana_varijabla naziv="DomainObject.Predmet.ProtustrankaWithAdress_1">GOLF &amp; COUNTRY CLUB ZAGREB d.o.o. za trgovinu, zastupanje, ugostiteljstvo i turizam Jadranska avenija 6, 10000 Zagreb</derivirana_varijabla>
  </DomainObject.Predmet.ProtustrankaWithAdress>
  <DomainObject.Predmet.ProtustrankaWithAdressOIB>
    <izvorni_sadrzaj>GOLF &amp; COUNTRY CLUB ZAGREB d.o.o. za trgovinu, zastupanje, ugostiteljstvo i turizam, OIB 54566277575, Jadranska avenija 6, 10000 Zagreb</izvorni_sadrzaj>
    <derivirana_varijabla naziv="DomainObject.Predmet.ProtustrankaWithAdressOIB_1">GOLF &amp; COUNTRY CLUB ZAGREB d.o.o. za trgovinu, zastupanje, ugostiteljstvo i turizam, OIB 54566277575, Jadranska avenija 6, 10000 Zagreb</derivirana_varijabla>
  </DomainObject.Predmet.ProtustrankaWithAdressOIB>
  <DomainObject.Predmet.ProtustrankaNazivFormated>
    <izvorni_sadrzaj>GOLF &amp; COUNTRY CLUB ZAGREB d.o.o. za trgovinu, zastupanje, ugostiteljstvo i turizam</izvorni_sadrzaj>
    <derivirana_varijabla naziv="DomainObject.Predmet.ProtustrankaNazivFormated_1">GOLF &amp; COUNTRY CLUB ZAGREB d.o.o. za trgovinu, zastupanje, ugostiteljstvo i turizam</derivirana_varijabla>
  </DomainObject.Predmet.ProtustrankaNazivFormated>
  <DomainObject.Predmet.ProtustrankaNazivFormatedOIB>
    <izvorni_sadrzaj>GOLF &amp; COUNTRY CLUB ZAGREB d.o.o. za trgovinu, zastupanje, ugostiteljstvo i turizam, OIB 54566277575</izvorni_sadrzaj>
    <derivirana_varijabla naziv="DomainObject.Predmet.ProtustrankaNazivFormatedOIB_1">GOLF &amp; COUNTRY CLUB ZAGREB d.o.o. za trgovinu, zastupanje, ugostiteljstvo i turizam, OIB 54566277575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Tihana Nikolić; ROST-ŠPORT d.o.o. za trgovinu na veliko i malo, vanjskotrgovačku djelatnost i marketing; Petar Rukavina; Marija Rosić; C.P.I. EXPERTUS društvo s ograničenom odgovornošću za usluge; Magdalena Matić; TINMARK d.o.o. za trgovinu i usluge, turistička agencija; BAR GRUPA društvo s ograničenom odgovornošću za ugostiteljstvo; Franjo Zelenika; KAJZER d.o.o. za trgovinu i usluge; DETONO d.o.o. za proizvodnju, trgovinu i usluge; Gordana Žubrinić; Romeo Vudrag-tomasović; BARITUS društvo s ograničenom odgovornošću za usluge; Marija Ivanković</izvorni_sadrzaj>
    <derivirana_varijabla naziv="DomainObject.Predmet.StrankaFormated_1">  FINA Regionalni centar Zagreb; Tihana Nikolić; ROST-ŠPORT d.o.o. za trgovinu na veliko i malo, vanjskotrgovačku djelatnost i marketing; Petar Rukavina; Marija Rosić; C.P.I. EXPERTUS društvo s ograničenom odgovornošću za usluge; Magdalena Matić; TINMARK d.o.o. za trgovinu i usluge, turistička agencija; BAR GRUPA društvo s ograničenom odgovornošću za ugostiteljstvo; Franjo Zelenika; KAJZER d.o.o. za trgovinu i usluge; DETONO d.o.o. za proizvodnju, trgovinu i usluge; Gordana Žubrinić; Romeo Vudrag-tomasović; BARITUS društvo s ograničenom odgovornošću za usluge; Marija Ivanković</derivirana_varijabla>
  </DomainObject.Predmet.StrankaFormated>
  <DomainObject.Predmet.StrankaFormatedOIB>
    <izvorni_sadrzaj>  FINA Regionalni centar Zagreb, OIB 85821130368; Tihana Nikolić, OIB 02158057271; ROST-ŠPORT d.o.o. za trgovinu na veliko i malo, vanjskotrgovačku djelatnost i marketing, OIB 63693671750; Petar Rukavina; Marija Rosić, OIB 86034218830; C.P.I. EXPERTUS društvo s ograničenom odgovornošću za usluge, OIB 47093473505; Magdalena Matić, OIB 46987252656; TINMARK d.o.o. za trgovinu i usluge, turistička agencija, OIB 64040526186; BAR GRUPA društvo s ograničenom odgovornošću za ugostiteljstvo, OIB 21877438576; Franjo Zelenika, OIB 37105336549; KAJZER d.o.o. za trgovinu i usluge, OIB 68585044796; DETONO d.o.o. za proizvodnju, trgovinu i usluge, OIB 42999214584; Gordana Žubrinić, OIB 16588457051; Romeo Vudrag-tomasović, OIB 37807865212; BARITUS društvo s ograničenom odgovornošću za usluge, OIB 64066912804; Marija Ivanković</izvorni_sadrzaj>
    <derivirana_varijabla naziv="DomainObject.Predmet.StrankaFormatedOIB_1">  FINA Regionalni centar Zagreb, OIB 85821130368; Tihana Nikolić, OIB 02158057271; ROST-ŠPORT d.o.o. za trgovinu na veliko i malo, vanjskotrgovačku djelatnost i marketing, OIB 63693671750; Petar Rukavina; Marija Rosić, OIB 86034218830; C.P.I. EXPERTUS društvo s ograničenom odgovornošću za usluge, OIB 47093473505; Magdalena Matić, OIB 46987252656; TINMARK d.o.o. za trgovinu i usluge, turistička agencija, OIB 64040526186; BAR GRUPA društvo s ograničenom odgovornošću za ugostiteljstvo, OIB 21877438576; Franjo Zelenika, OIB 37105336549; KAJZER d.o.o. za trgovinu i usluge, OIB 68585044796; DETONO d.o.o. za proizvodnju, trgovinu i usluge, OIB 42999214584; Gordana Žubrinić, OIB 16588457051; Romeo Vudrag-tomasović, OIB 37807865212; BARITUS društvo s ograničenom odgovornošću za usluge, OIB 64066912804; Marija Ivanković</derivirana_varijabla>
  </DomainObject.Predmet.StrankaFormatedOIB>
  <DomainObject.Predmet.StrankaFormatedWithAdress>
    <izvorni_sadrzaj> FINA Regionalni centar Zagreb, Koturaškan 43, 10000 Zagreb; Tihana Nikolić, Tratinska 44, 10000 Zagreb; ROST-ŠPORT d.o.o. za trgovinu na veliko i malo, vanjskotrgovačku djelatnost i marketing, II Poljanice 8, 10000 Zagreb; Petar Rukavina; Marija Rosić, Florićeva Ulica 5, 10000 Zagreb; C.P.I. EXPERTUS društvo s ograničenom odgovornošću za usluge, Ulica grada Chicaga 2 A, 10000 Zagreb; Magdalena Matić, Palinovečka Ulica 29, 10000 Zagreb; TINMARK d.o.o. za trgovinu i usluge, turistička agencija, Ventilatorska 8 A, 10250 Lučko; BAR GRUPA društvo s ograničenom odgovornošću za ugostiteljstvo, Preradovićeva 17, 10000 Zagreb; Franjo Zelenika, Ulica Mije Krešića 30, 10000 Zagreb; KAJZER d.o.o. za trgovinu i usluge, Radićeva ulica 21, 10000 Zagreb; DETONO d.o.o. za proizvodnju, trgovinu i usluge, VIII Vrbik 17, 10000 Zagreb; Gordana Žubrinić, Podgaj 55, 10000 Zagreb; Romeo Vudrag-tomasović, Branitelja Domovinskog Rata 2b, 22000 Šibenik; BARITUS društvo s ograničenom odgovornošću za usluge, Radnička cesta 39, 10000 Zagreb; Marija Ivanković</izvorni_sadrzaj>
    <derivirana_varijabla naziv="DomainObject.Predmet.StrankaFormatedWithAdress_1"> FINA Regionalni centar Zagreb, Koturaškan 43, 10000 Zagreb; Tihana Nikolić, Tratinska 44, 10000 Zagreb; ROST-ŠPORT d.o.o. za trgovinu na veliko i malo, vanjskotrgovačku djelatnost i marketing, II Poljanice 8, 10000 Zagreb; Petar Rukavina; Marija Rosić, Florićeva Ulica 5, 10000 Zagreb; C.P.I. EXPERTUS društvo s ograničenom odgovornošću za usluge, Ulica grada Chicaga 2 A, 10000 Zagreb; Magdalena Matić, Palinovečka Ulica 29, 10000 Zagreb; TINMARK d.o.o. za trgovinu i usluge, turistička agencija, Ventilatorska 8 A, 10250 Lučko; BAR GRUPA društvo s ograničenom odgovornošću za ugostiteljstvo, Preradovićeva 17, 10000 Zagreb; Franjo Zelenika, Ulica Mije Krešića 30, 10000 Zagreb; KAJZER d.o.o. za trgovinu i usluge, Radićeva ulica 21, 10000 Zagreb; DETONO d.o.o. za proizvodnju, trgovinu i usluge, VIII Vrbik 17, 10000 Zagreb; Gordana Žubrinić, Podgaj 55, 10000 Zagreb; Romeo Vudrag-tomasović, Branitelja Domovinskog Rata 2b, 22000 Šibenik; BARITUS društvo s ograničenom odgovornošću za usluge, Radnička cesta 39, 10000 Zagreb; Marija Ivanković</derivirana_varijabla>
  </DomainObject.Predmet.StrankaFormatedWithAdress>
  <DomainObject.Predmet.StrankaFormatedWithAdressOIB>
    <izvorni_sadrzaj> FINA Regionalni centar Zagreb, OIB 85821130368, Koturaškan 43, 10000 Zagreb; Tihana Nikolić, OIB 02158057271, Tratinska 44, 10000 Zagreb; ROST-ŠPORT d.o.o. za trgovinu na veliko i malo, vanjskotrgovačku djelatnost i marketing, OIB 63693671750, II Poljanice 8, 10000 Zagreb; Petar Rukavina; Marija Rosić, OIB 86034218830, Florićeva Ulica 5, 10000 Zagreb; C.P.I. EXPERTUS društvo s ograničenom odgovornošću za usluge, OIB 47093473505, Ulica grada Chicaga 2 A, 10000 Zagreb; Magdalena Matić, OIB 46987252656, Palinovečka Ulica 29, 10000 Zagreb; TINMARK d.o.o. za trgovinu i usluge, turistička agencija, OIB 64040526186, Ventilatorska 8 A, 10250 Lučko; BAR GRUPA društvo s ograničenom odgovornošću za ugostiteljstvo, OIB 21877438576, Preradovićeva 17, 10000 Zagreb; Franjo Zelenika, OIB 37105336549, Ulica Mije Krešića 30, 10000 Zagreb; KAJZER d.o.o. za trgovinu i usluge, OIB 68585044796, Radićeva ulica 21, 10000 Zagreb; DETONO d.o.o. za proizvodnju, trgovinu i usluge, OIB 42999214584, VIII Vrbik 17, 10000 Zagreb; Gordana Žubrinić, OIB 16588457051, Podgaj 55, 10000 Zagreb; Romeo Vudrag-tomasović, OIB 37807865212, Branitelja Domovinskog Rata 2b, 22000 Šibenik; BARITUS društvo s ograničenom odgovornošću za usluge, OIB 64066912804, Radnička cesta 39, 10000 Zagreb; Marija Ivanković</izvorni_sadrzaj>
    <derivirana_varijabla naziv="DomainObject.Predmet.StrankaFormatedWithAdressOIB_1"> FINA Regionalni centar Zagreb, OIB 85821130368, Koturaškan 43, 10000 Zagreb; Tihana Nikolić, OIB 02158057271, Tratinska 44, 10000 Zagreb; ROST-ŠPORT d.o.o. za trgovinu na veliko i malo, vanjskotrgovačku djelatnost i marketing, OIB 63693671750, II Poljanice 8, 10000 Zagreb; Petar Rukavina; Marija Rosić, OIB 86034218830, Florićeva Ulica 5, 10000 Zagreb; C.P.I. EXPERTUS društvo s ograničenom odgovornošću za usluge, OIB 47093473505, Ulica grada Chicaga 2 A, 10000 Zagreb; Magdalena Matić, OIB 46987252656, Palinovečka Ulica 29, 10000 Zagreb; TINMARK d.o.o. za trgovinu i usluge, turistička agencija, OIB 64040526186, Ventilatorska 8 A, 10250 Lučko; BAR GRUPA društvo s ograničenom odgovornošću za ugostiteljstvo, OIB 21877438576, Preradovićeva 17, 10000 Zagreb; Franjo Zelenika, OIB 37105336549, Ulica Mije Krešića 30, 10000 Zagreb; KAJZER d.o.o. za trgovinu i usluge, OIB 68585044796, Radićeva ulica 21, 10000 Zagreb; DETONO d.o.o. za proizvodnju, trgovinu i usluge, OIB 42999214584, VIII Vrbik 17, 10000 Zagreb; Gordana Žubrinić, OIB 16588457051, Podgaj 55, 10000 Zagreb; Romeo Vudrag-tomasović, OIB 37807865212, Branitelja Domovinskog Rata 2b, 22000 Šibenik; BARITUS društvo s ograničenom odgovornošću za usluge, OIB 64066912804, Radnička cesta 39, 10000 Zagreb; Marija Ivanković</derivirana_varijabla>
  </DomainObject.Predmet.StrankaFormatedWithAdressOIB>
  <DomainObject.Predmet.StrankaWithAdress>
    <izvorni_sadrzaj>FINA Regionalni centar Zagreb Koturaškan 43,10000 Zagreb,Tihana Nikolić Tratinska 44,10000 Zagreb,ROST-ŠPORT d.o.o. za trgovinu na veliko i malo, vanjskotrgovačku djelatnost i marketing II Poljanice 8,10000 Zagreb,Petar Rukavina ,Marija Rosić Florićeva Ulica 5,10000 Zagreb,C.P.I. EXPERTUS društvo s ograničenom odgovornošću za usluge Ulica grada Chicaga 2 A,10000 Zagreb,Magdalena Matić Palinovečka Ulica 29,10000 Zagreb,TINMARK d.o.o. za trgovinu i usluge, turistička agencija Ventilatorska 8 A,10250 Lučko,BAR GRUPA društvo s ograničenom odgovornošću za ugostiteljstvo Preradovićeva 17,10000 Zagreb,Franjo Zelenika Ulica Mije Krešića 30,10000 Zagreb,KAJZER d.o.o. za trgovinu i usluge Radićeva ulica 21,10000 Zagreb,DETONO d.o.o. za proizvodnju, trgovinu i usluge VIII Vrbik 17,10000 Zagreb,Gordana Žubrinić Podgaj 55,10000 Zagreb,Romeo Vudrag-tomasović Branitelja Domovinskog Rata 2b,22000 Šibenik,BARITUS društvo s ograničenom odgovornošću za usluge Radnička cesta 39,10000 Zagreb,Marija Ivanković </izvorni_sadrzaj>
    <derivirana_varijabla naziv="DomainObject.Predmet.StrankaWithAdress_1">FINA Regionalni centar Zagreb Koturaškan 43,10000 Zagreb,Tihana Nikolić Tratinska 44,10000 Zagreb,ROST-ŠPORT d.o.o. za trgovinu na veliko i malo, vanjskotrgovačku djelatnost i marketing II Poljanice 8,10000 Zagreb,Petar Rukavina ,Marija Rosić Florićeva Ulica 5,10000 Zagreb,C.P.I. EXPERTUS društvo s ograničenom odgovornošću za usluge Ulica grada Chicaga 2 A,10000 Zagreb,Magdalena Matić Palinovečka Ulica 29,10000 Zagreb,TINMARK d.o.o. za trgovinu i usluge, turistička agencija Ventilatorska 8 A,10250 Lučko,BAR GRUPA društvo s ograničenom odgovornošću za ugostiteljstvo Preradovićeva 17,10000 Zagreb,Franjo Zelenika Ulica Mije Krešića 30,10000 Zagreb,KAJZER d.o.o. za trgovinu i usluge Radićeva ulica 21,10000 Zagreb,DETONO d.o.o. za proizvodnju, trgovinu i usluge VIII Vrbik 17,10000 Zagreb,Gordana Žubrinić Podgaj 55,10000 Zagreb,Romeo Vudrag-tomasović Branitelja Domovinskog Rata 2b,22000 Šibenik,BARITUS društvo s ograničenom odgovornošću za usluge Radnička cesta 39,10000 Zagreb,Marija Ivanković </derivirana_varijabla>
  </DomainObject.Predmet.StrankaWithAdress>
  <DomainObject.Predmet.StrankaWithAdressOIB>
    <izvorni_sadrzaj>FINA Regionalni centar Zagreb, OIB 85821130368, Koturaškan 43,10000 Zagreb,Tihana Nikolić, OIB 02158057271, Tratinska 44,10000 Zagreb,ROST-ŠPORT d.o.o. za trgovinu na veliko i malo, vanjskotrgovačku djelatnost i marketing, OIB 63693671750, II Poljanice 8,10000 Zagreb,Petar Rukavina,Marija Rosić, OIB 86034218830, Florićeva Ulica 5,10000 Zagreb,C.P.I. EXPERTUS društvo s ograničenom odgovornošću za usluge, OIB 47093473505, Ulica grada Chicaga 2 A,10000 Zagreb,Magdalena Matić, OIB 46987252656, Palinovečka Ulica 29,10000 Zagreb,TINMARK d.o.o. za trgovinu i usluge, turistička agencija, OIB 64040526186, Ventilatorska 8 A,10250 Lučko,BAR GRUPA društvo s ograničenom odgovornošću za ugostiteljstvo, OIB 21877438576, Preradovićeva 17,10000 Zagreb,Franjo Zelenika, OIB 37105336549, Ulica Mije Krešića 30,10000 Zagreb,KAJZER d.o.o. za trgovinu i usluge, OIB 68585044796, Radićeva ulica 21,10000 Zagreb,DETONO d.o.o. za proizvodnju, trgovinu i usluge, OIB 42999214584, VIII Vrbik 17,10000 Zagreb,Gordana Žubrinić, OIB 16588457051, Podgaj 55,10000 Zagreb,Romeo Vudrag-tomasović, OIB 37807865212, Branitelja Domovinskog Rata 2b,22000 Šibenik,BARITUS društvo s ograničenom odgovornošću za usluge, OIB 64066912804, Radnička cesta 39,10000 Zagreb,Marija Ivanković</izvorni_sadrzaj>
    <derivirana_varijabla naziv="DomainObject.Predmet.StrankaWithAdressOIB_1">FINA Regionalni centar Zagreb, OIB 85821130368, Koturaškan 43,10000 Zagreb,Tihana Nikolić, OIB 02158057271, Tratinska 44,10000 Zagreb,ROST-ŠPORT d.o.o. za trgovinu na veliko i malo, vanjskotrgovačku djelatnost i marketing, OIB 63693671750, II Poljanice 8,10000 Zagreb,Petar Rukavina,Marija Rosić, OIB 86034218830, Florićeva Ulica 5,10000 Zagreb,C.P.I. EXPERTUS društvo s ograničenom odgovornošću za usluge, OIB 47093473505, Ulica grada Chicaga 2 A,10000 Zagreb,Magdalena Matić, OIB 46987252656, Palinovečka Ulica 29,10000 Zagreb,TINMARK d.o.o. za trgovinu i usluge, turistička agencija, OIB 64040526186, Ventilatorska 8 A,10250 Lučko,BAR GRUPA društvo s ograničenom odgovornošću za ugostiteljstvo, OIB 21877438576, Preradovićeva 17,10000 Zagreb,Franjo Zelenika, OIB 37105336549, Ulica Mije Krešića 30,10000 Zagreb,KAJZER d.o.o. za trgovinu i usluge, OIB 68585044796, Radićeva ulica 21,10000 Zagreb,DETONO d.o.o. za proizvodnju, trgovinu i usluge, OIB 42999214584, VIII Vrbik 17,10000 Zagreb,Gordana Žubrinić, OIB 16588457051, Podgaj 55,10000 Zagreb,Romeo Vudrag-tomasović, OIB 37807865212, Branitelja Domovinskog Rata 2b,22000 Šibenik,BARITUS društvo s ograničenom odgovornošću za usluge, OIB 64066912804, Radnička cesta 39,10000 Zagreb,Marija Ivanković</derivirana_varijabla>
  </DomainObject.Predmet.StrankaWithAdressOIB>
  <DomainObject.Predmet.StrankaNazivFormated>
    <izvorni_sadrzaj>FINA Regionalni centar Zagreb,Tihana Nikolić,ROST-ŠPORT d.o.o. za trgovinu na veliko i malo, vanjskotrgovačku djelatnost i marketing,Petar Rukavina,Marija Rosić,C.P.I. EXPERTUS društvo s ograničenom odgovornošću za usluge,Magdalena Matić,TINMARK d.o.o. za trgovinu i usluge, turistička agencija,BAR GRUPA društvo s ograničenom odgovornošću za ugostiteljstvo,Franjo Zelenika,KAJZER d.o.o. za trgovinu i usluge,DETONO d.o.o. za proizvodnju, trgovinu i usluge,Gordana Žubrinić,Romeo Vudrag-tomasović,BARITUS društvo s ograničenom odgovornošću za usluge,Marija Ivanković</izvorni_sadrzaj>
    <derivirana_varijabla naziv="DomainObject.Predmet.StrankaNazivFormated_1">FINA Regionalni centar Zagreb,Tihana Nikolić,ROST-ŠPORT d.o.o. za trgovinu na veliko i malo, vanjskotrgovačku djelatnost i marketing,Petar Rukavina,Marija Rosić,C.P.I. EXPERTUS društvo s ograničenom odgovornošću za usluge,Magdalena Matić,TINMARK d.o.o. za trgovinu i usluge, turistička agencija,BAR GRUPA društvo s ograničenom odgovornošću za ugostiteljstvo,Franjo Zelenika,KAJZER d.o.o. za trgovinu i usluge,DETONO d.o.o. za proizvodnju, trgovinu i usluge,Gordana Žubrinić,Romeo Vudrag-tomasović,BARITUS društvo s ograničenom odgovornošću za usluge,Marija Ivanković</derivirana_varijabla>
  </DomainObject.Predmet.StrankaNazivFormated>
  <DomainObject.Predmet.StrankaNazivFormatedOIB>
    <izvorni_sadrzaj>FINA Regionalni centar Zagreb, OIB 85821130368,Tihana Nikolić, OIB 02158057271,ROST-ŠPORT d.o.o. za trgovinu na veliko i malo, vanjskotrgovačku djelatnost i marketing, OIB 63693671750,Petar Rukavina,Marija Rosić, OIB 86034218830,C.P.I. EXPERTUS društvo s ograničenom odgovornošću za usluge, OIB 47093473505,Magdalena Matić, OIB 46987252656,TINMARK d.o.o. za trgovinu i usluge, turistička agencija, OIB 64040526186,BAR GRUPA društvo s ograničenom odgovornošću za ugostiteljstvo, OIB 21877438576,Franjo Zelenika, OIB 37105336549,KAJZER d.o.o. za trgovinu i usluge, OIB 68585044796,DETONO d.o.o. za proizvodnju, trgovinu i usluge, OIB 42999214584,Gordana Žubrinić, OIB 16588457051,Romeo Vudrag-tomasović, OIB 37807865212,BARITUS društvo s ograničenom odgovornošću za usluge, OIB 64066912804,Marija Ivanković</izvorni_sadrzaj>
    <derivirana_varijabla naziv="DomainObject.Predmet.StrankaNazivFormatedOIB_1">FINA Regionalni centar Zagreb, OIB 85821130368,Tihana Nikolić, OIB 02158057271,ROST-ŠPORT d.o.o. za trgovinu na veliko i malo, vanjskotrgovačku djelatnost i marketing, OIB 63693671750,Petar Rukavina,Marija Rosić, OIB 86034218830,C.P.I. EXPERTUS društvo s ograničenom odgovornošću za usluge, OIB 47093473505,Magdalena Matić, OIB 46987252656,TINMARK d.o.o. za trgovinu i usluge, turistička agencija, OIB 64040526186,BAR GRUPA društvo s ograničenom odgovornošću za ugostiteljstvo, OIB 21877438576,Franjo Zelenika, OIB 37105336549,KAJZER d.o.o. za trgovinu i usluge, OIB 68585044796,DETONO d.o.o. za proizvodnju, trgovinu i usluge, OIB 42999214584,Gordana Žubrinić, OIB 16588457051,Romeo Vudrag-tomasović, OIB 37807865212,BARITUS društvo s ograničenom odgovornošću za usluge, OIB 64066912804,Marija Ivanković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BARITUS društvo s ograničenom odgovornošću za usluge</item>
      <item>Marija Ivanković</item>
    </izvorni_sadrzaj>
    <derivirana_varijabla naziv="DomainObject.Predmet.StrankaListFormated_1">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BARITUS društvo s ograničenom odgovornošću za usluge</item>
      <item>Marija Ivanković</item>
    </derivirana_varijabla>
  </DomainObject.Predmet.StrankaListFormated>
  <DomainObject.Predmet.StrankaListFormatedOIB>
    <izvorni_sadrzaj>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tem>BARITUS društvo s ograničenom odgovornošću za usluge, OIB 64066912804</item>
      <item>Marija Ivanković</item>
    </izvorni_sadrzaj>
    <derivirana_varijabla naziv="DomainObject.Predmet.StrankaListFormatedOIB_1">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tem>BARITUS društvo s ograničenom odgovornošću za usluge, OIB 64066912804</item>
      <item>Marija Ivanković</item>
    </derivirana_varijabla>
  </DomainObject.Predmet.StrankaListFormatedOIB>
  <DomainObject.Predmet.StrankaListFormatedWithAdress>
    <izvorni_sadrzaj>
      <item>FINA Regionalni centar Zagreb, Koturaškan 43, 10000 Zagreb</item>
      <item>Tihana Nikolić, Tratinska 44, 10000 Zagreb</item>
      <item>ROST-ŠPORT d.o.o. za trgovinu na veliko i malo, vanjskotrgovačku djelatnost i marketing, II Poljanice 8, 10000 Zagreb</item>
      <item>Petar Rukavina</item>
      <item>Marija Rosić, Florićeva Ulica 5, 10000 Zagreb</item>
      <item>C.P.I. EXPERTUS društvo s ograničenom odgovornošću za usluge, Ulica grada Chicaga 2 A, 10000 Zagreb</item>
      <item>Magdalena Matić, Palinovečka Ulica 29, 10000 Zagreb</item>
      <item>TINMARK d.o.o. za trgovinu i usluge, turistička agencija, Ventilatorska 8 A, 10250 Lučko</item>
      <item>BAR GRUPA društvo s ograničenom odgovornošću za ugostiteljstvo, Preradovićeva 17, 10000 Zagreb</item>
      <item>Franjo Zelenika, Ulica Mije Krešića 30, 10000 Zagreb</item>
      <item>KAJZER d.o.o. za trgovinu i usluge, Radićeva ulica 21, 10000 Zagreb</item>
      <item>DETONO d.o.o. za proizvodnju, trgovinu i usluge, VIII Vrbik 17, 10000 Zagreb</item>
      <item>Gordana Žubrinić, Podgaj 55, 10000 Zagreb</item>
      <item>Romeo Vudrag-tomasović, Branitelja Domovinskog Rata 2b, 22000 Šibenik</item>
      <item>BARITUS društvo s ograničenom odgovornošću za usluge, Radnička cesta 39, 10000 Zagreb</item>
      <item>Marija Ivanković</item>
    </izvorni_sadrzaj>
    <derivirana_varijabla naziv="DomainObject.Predmet.StrankaListFormatedWithAdress_1">
      <item>FINA Regionalni centar Zagreb, Koturaškan 43, 10000 Zagreb</item>
      <item>Tihana Nikolić, Tratinska 44, 10000 Zagreb</item>
      <item>ROST-ŠPORT d.o.o. za trgovinu na veliko i malo, vanjskotrgovačku djelatnost i marketing, II Poljanice 8, 10000 Zagreb</item>
      <item>Petar Rukavina</item>
      <item>Marija Rosić, Florićeva Ulica 5, 10000 Zagreb</item>
      <item>C.P.I. EXPERTUS društvo s ograničenom odgovornošću za usluge, Ulica grada Chicaga 2 A, 10000 Zagreb</item>
      <item>Magdalena Matić, Palinovečka Ulica 29, 10000 Zagreb</item>
      <item>TINMARK d.o.o. za trgovinu i usluge, turistička agencija, Ventilatorska 8 A, 10250 Lučko</item>
      <item>BAR GRUPA društvo s ograničenom odgovornošću za ugostiteljstvo, Preradovićeva 17, 10000 Zagreb</item>
      <item>Franjo Zelenika, Ulica Mije Krešića 30, 10000 Zagreb</item>
      <item>KAJZER d.o.o. za trgovinu i usluge, Radićeva ulica 21, 10000 Zagreb</item>
      <item>DETONO d.o.o. za proizvodnju, trgovinu i usluge, VIII Vrbik 17, 10000 Zagreb</item>
      <item>Gordana Žubrinić, Podgaj 55, 10000 Zagreb</item>
      <item>Romeo Vudrag-tomasović, Branitelja Domovinskog Rata 2b, 22000 Šibenik</item>
      <item>BARITUS društvo s ograničenom odgovornošću za usluge, Radnička cesta 39, 10000 Zagreb</item>
      <item>Marija Ivanković</item>
    </derivirana_varijabla>
  </DomainObject.Predmet.StrankaListFormatedWithAdress>
  <DomainObject.Predmet.StrankaListFormatedWithAdressOIB>
    <izvorni_sadrzaj>
      <item>FINA Regionalni centar Zagreb, OIB 85821130368, Koturaškan 43, 10000 Zagreb</item>
      <item>Tihana Nikolić, OIB 02158057271, Tratinska 44, 10000 Zagreb</item>
      <item>ROST-ŠPORT d.o.o. za trgovinu na veliko i malo, vanjskotrgovačku djelatnost i marketing, OIB 63693671750, II Poljanice 8, 10000 Zagreb</item>
      <item>Petar Rukavina</item>
      <item>Marija Rosić, OIB 86034218830, Florićeva Ulica 5, 10000 Zagreb</item>
      <item>C.P.I. EXPERTUS društvo s ograničenom odgovornošću za usluge, OIB 47093473505, Ulica grada Chicaga 2 A, 10000 Zagreb</item>
      <item>Magdalena Matić, OIB 46987252656, Palinovečka Ulica 29, 10000 Zagreb</item>
      <item>TINMARK d.o.o. za trgovinu i usluge, turistička agencija, OIB 64040526186, Ventilatorska 8 A, 10250 Lučko</item>
      <item>BAR GRUPA društvo s ograničenom odgovornošću za ugostiteljstvo, OIB 21877438576, Preradovićeva 17, 10000 Zagreb</item>
      <item>Franjo Zelenika, OIB 37105336549, Ulica Mije Krešića 30, 10000 Zagreb</item>
      <item>KAJZER d.o.o. za trgovinu i usluge, OIB 68585044796, Radićeva ulica 21, 10000 Zagreb</item>
      <item>DETONO d.o.o. za proizvodnju, trgovinu i usluge, OIB 42999214584, VIII Vrbik 17, 10000 Zagreb</item>
      <item>Gordana Žubrinić, OIB 16588457051, Podgaj 55, 10000 Zagreb</item>
      <item>Romeo Vudrag-tomasović, OIB 37807865212, Branitelja Domovinskog Rata 2b, 22000 Šibenik</item>
      <item>BARITUS društvo s ograničenom odgovornošću za usluge, OIB 64066912804, Radnička cesta 39, 10000 Zagreb</item>
      <item>Marija Ivanković</item>
    </izvorni_sadrzaj>
    <derivirana_varijabla naziv="DomainObject.Predmet.StrankaListFormatedWithAdressOIB_1">
      <item>FINA Regionalni centar Zagreb, OIB 85821130368, Koturaškan 43, 10000 Zagreb</item>
      <item>Tihana Nikolić, OIB 02158057271, Tratinska 44, 10000 Zagreb</item>
      <item>ROST-ŠPORT d.o.o. za trgovinu na veliko i malo, vanjskotrgovačku djelatnost i marketing, OIB 63693671750, II Poljanice 8, 10000 Zagreb</item>
      <item>Petar Rukavina</item>
      <item>Marija Rosić, OIB 86034218830, Florićeva Ulica 5, 10000 Zagreb</item>
      <item>C.P.I. EXPERTUS društvo s ograničenom odgovornošću za usluge, OIB 47093473505, Ulica grada Chicaga 2 A, 10000 Zagreb</item>
      <item>Magdalena Matić, OIB 46987252656, Palinovečka Ulica 29, 10000 Zagreb</item>
      <item>TINMARK d.o.o. za trgovinu i usluge, turistička agencija, OIB 64040526186, Ventilatorska 8 A, 10250 Lučko</item>
      <item>BAR GRUPA društvo s ograničenom odgovornošću za ugostiteljstvo, OIB 21877438576, Preradovićeva 17, 10000 Zagreb</item>
      <item>Franjo Zelenika, OIB 37105336549, Ulica Mije Krešića 30, 10000 Zagreb</item>
      <item>KAJZER d.o.o. za trgovinu i usluge, OIB 68585044796, Radićeva ulica 21, 10000 Zagreb</item>
      <item>DETONO d.o.o. za proizvodnju, trgovinu i usluge, OIB 42999214584, VIII Vrbik 17, 10000 Zagreb</item>
      <item>Gordana Žubrinić, OIB 16588457051, Podgaj 55, 10000 Zagreb</item>
      <item>Romeo Vudrag-tomasović, OIB 37807865212, Branitelja Domovinskog Rata 2b, 22000 Šibenik</item>
      <item>BARITUS društvo s ograničenom odgovornošću za usluge, OIB 64066912804, Radnička cesta 39, 10000 Zagreb</item>
      <item>Marija Ivanković</item>
    </derivirana_varijabla>
  </DomainObject.Predmet.StrankaListFormatedWithAdressOIB>
  <DomainObject.Predmet.StrankaListNazivFormated>
    <izvorni_sadrzaj>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BARITUS društvo s ograničenom odgovornošću za usluge</item>
      <item>Marija Ivanković</item>
    </izvorni_sadrzaj>
    <derivirana_varijabla naziv="DomainObject.Predmet.StrankaListNazivFormated_1">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BARITUS društvo s ograničenom odgovornošću za usluge</item>
      <item>Marija Ivanković</item>
    </derivirana_varijabla>
  </DomainObject.Predmet.StrankaListNazivFormated>
  <DomainObject.Predmet.StrankaListNazivFormatedOIB>
    <izvorni_sadrzaj>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tem>BARITUS društvo s ograničenom odgovornošću za usluge, OIB 64066912804</item>
      <item>Marija Ivanković</item>
    </izvorni_sadrzaj>
    <derivirana_varijabla naziv="DomainObject.Predmet.StrankaListNazivFormatedOIB_1">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tem>BARITUS društvo s ograničenom odgovornošću za usluge, OIB 64066912804</item>
      <item>Marija Ivanković</item>
    </derivirana_varijabla>
  </DomainObject.Predmet.StrankaListNazivFormatedOIB>
  <DomainObject.Predmet.ProtuStrankaListFormated>
    <izvorni_sadrzaj>
      <item>GOLF &amp; COUNTRY CLUB ZAGREB d.o.o. za trgovinu, zastupanje, ugostiteljstvo i turizam</item>
    </izvorni_sadrzaj>
    <derivirana_varijabla naziv="DomainObject.Predmet.ProtuStrankaListFormated_1">
      <item>GOLF &amp; COUNTRY CLUB ZAGREB d.o.o. za trgovinu, zastupanje, ugostiteljstvo i turizam</item>
    </derivirana_varijabla>
  </DomainObject.Predmet.ProtuStrankaListFormated>
  <DomainObject.Predmet.ProtuStrankaListFormatedOIB>
    <izvorni_sadrzaj>
      <item>GOLF &amp; COUNTRY CLUB ZAGREB d.o.o. za trgovinu, zastupanje, ugostiteljstvo i turizam, OIB 54566277575</item>
    </izvorni_sadrzaj>
    <derivirana_varijabla naziv="DomainObject.Predmet.ProtuStrankaListFormatedOIB_1">
      <item>GOLF &amp; COUNTRY CLUB ZAGREB d.o.o. za trgovinu, zastupanje, ugostiteljstvo i turizam, OIB 54566277575</item>
    </derivirana_varijabla>
  </DomainObject.Predmet.ProtuStrankaListFormatedOIB>
  <DomainObject.Predmet.ProtuStrankaListFormatedWithAdress>
    <izvorni_sadrzaj>
      <item>GOLF &amp; COUNTRY CLUB ZAGREB d.o.o. za trgovinu, zastupanje, ugostiteljstvo i turizam, Jadranska avenija 6, 10000 Zagreb</item>
    </izvorni_sadrzaj>
    <derivirana_varijabla naziv="DomainObject.Predmet.ProtuStrankaListFormatedWithAdress_1">
      <item>GOLF &amp; COUNTRY CLUB ZAGREB d.o.o. za trgovinu, zastupanje, ugostiteljstvo i turizam, Jadranska avenija 6, 10000 Zagreb</item>
    </derivirana_varijabla>
  </DomainObject.Predmet.ProtuStrankaListFormatedWithAdress>
  <DomainObject.Predmet.ProtuStrankaListFormatedWithAdressOIB>
    <izvorni_sadrzaj>
      <item>GOLF &amp; COUNTRY CLUB ZAGREB d.o.o. za trgovinu, zastupanje, ugostiteljstvo i turizam, OIB 54566277575, Jadranska avenija 6, 10000 Zagreb</item>
    </izvorni_sadrzaj>
    <derivirana_varijabla naziv="DomainObject.Predmet.ProtuStrankaListFormatedWithAdressOIB_1">
      <item>GOLF &amp; COUNTRY CLUB ZAGREB d.o.o. za trgovinu, zastupanje, ugostiteljstvo i turizam, OIB 54566277575, Jadranska avenija 6, 10000 Zagreb</item>
    </derivirana_varijabla>
  </DomainObject.Predmet.ProtuStrankaListFormatedWithAdressOIB>
  <DomainObject.Predmet.ProtuStrankaListNazivFormated>
    <izvorni_sadrzaj>
      <item>GOLF &amp; COUNTRY CLUB ZAGREB d.o.o. za trgovinu, zastupanje, ugostiteljstvo i turizam</item>
    </izvorni_sadrzaj>
    <derivirana_varijabla naziv="DomainObject.Predmet.ProtuStrankaListNazivFormated_1">
      <item>GOLF &amp; COUNTRY CLUB ZAGREB d.o.o. za trgovinu, zastupanje, ugostiteljstvo i turizam</item>
    </derivirana_varijabla>
  </DomainObject.Predmet.ProtuStrankaListNazivFormated>
  <DomainObject.Predmet.ProtuStrankaListNazivFormatedOIB>
    <izvorni_sadrzaj>
      <item>GOLF &amp; COUNTRY CLUB ZAGREB d.o.o. za trgovinu, zastupanje, ugostiteljstvo i turizam, OIB 54566277575</item>
    </izvorni_sadrzaj>
    <derivirana_varijabla naziv="DomainObject.Predmet.ProtuStrankaListNazivFormatedOIB_1">
      <item>GOLF &amp; COUNTRY CLUB ZAGREB d.o.o. za trgovinu, zastupanje, ugostiteljstvo i turizam, OIB 54566277575</item>
    </derivirana_varijabla>
  </DomainObject.Predmet.ProtuStrankaListNazivFormatedOIB>
  <DomainObject.Predmet.OstaliListFormated>
    <izvorni_sadrzaj>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Odvj. društvo VIDOVIĆ &amp; PARTNERI j.t.d.</item>
      <item>NIKMARK društvo s ograničenom odgovornošću za građenje, trgovinu i usluge</item>
      <item>Odvjetničko društvo Župić &amp; partneri d.o.o</item>
    </izvorni_sadrzaj>
    <derivirana_varijabla naziv="DomainObject.Predmet.OstaliListFormated_1">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Odvj. društvo VIDOVIĆ &amp; PARTNERI j.t.d.</item>
      <item>NIKMARK društvo s ograničenom odgovornošću za građenje, trgovinu i usluge</item>
      <item>Odvjetničko društvo Župić &amp; partneri d.o.o</item>
    </derivirana_varijabla>
  </DomainObject.Predmet.OstaliListFormated>
  <DomainObject.Predmet.OstaliListFormatedOIB>
    <izvorni_sadrzaj>
      <item>Marija Vujčić Turkulin, OIB 22593287559</item>
      <item>Vinko Arelić, OIB 42207785748</item>
      <item>Zoran Bauer, OIB 89990147407</item>
      <item>TEICO društvo s ograničenom odgovornošću za proizvodnju, unutrašnju i vanjsku trgovinu i usluge, OIB 12124386804</item>
      <item>Marko Tušek, OIB 77053515267</item>
      <item>Lidija Lončarević</item>
      <item>ODVJ. DRUŠTVO MARIĆ, DRUGOVIĆ &amp; SEKOVANIĆ d.o.o., OIB 18788231809</item>
      <item>HRVATSKA POŠTANSKA BANKA d.d., OIB 87939104217</item>
      <item>STROJOPROMET-ZAGREB servis, trgovina i dorada robe, d.o.o., OIB 97994010225</item>
      <item>Županijsko državno odvjetništvo u Zagrebu</item>
      <item>HRVATSKA BANKA ZA OBNOVU I RAZVITAK, OIB 26702280390</item>
      <item>GRAD ZAGREB</item>
      <item>Alan Hranilović, OIB 89860517791</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 OIB 30928519568</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 OIB 22616709109</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Sandra Zorc, OIB 43965117697</item>
      <item>Ivan Maloča</item>
      <item>Odvj. društvo VIDOVIĆ &amp; PARTNERI j.t.d., OIB 12515069057</item>
      <item>NIKMARK društvo s ograničenom odgovornošću za građenje, trgovinu i usluge, OIB 68755851941</item>
      <item>Odvjetničko društvo Župić &amp; partneri d.o.o, OIB 42524586447</item>
    </izvorni_sadrzaj>
    <derivirana_varijabla naziv="DomainObject.Predmet.OstaliListFormatedOIB_1">
      <item>Marija Vujčić Turkulin, OIB 22593287559</item>
      <item>Vinko Arelić, OIB 42207785748</item>
      <item>Zoran Bauer, OIB 89990147407</item>
      <item>TEICO društvo s ograničenom odgovornošću za proizvodnju, unutrašnju i vanjsku trgovinu i usluge, OIB 12124386804</item>
      <item>Marko Tušek, OIB 77053515267</item>
      <item>Lidija Lončarević</item>
      <item>ODVJ. DRUŠTVO MARIĆ, DRUGOVIĆ &amp; SEKOVANIĆ d.o.o., OIB 18788231809</item>
      <item>HRVATSKA POŠTANSKA BANKA d.d., OIB 87939104217</item>
      <item>STROJOPROMET-ZAGREB servis, trgovina i dorada robe, d.o.o., OIB 97994010225</item>
      <item>Županijsko državno odvjetništvo u Zagrebu</item>
      <item>HRVATSKA BANKA ZA OBNOVU I RAZVITAK, OIB 26702280390</item>
      <item>GRAD ZAGREB</item>
      <item>Alan Hranilović, OIB 89860517791</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 OIB 30928519568</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 OIB 22616709109</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Sandra Zorc, OIB 43965117697</item>
      <item>Ivan Maloča</item>
      <item>Odvj. društvo VIDOVIĆ &amp; PARTNERI j.t.d., OIB 12515069057</item>
      <item>NIKMARK društvo s ograničenom odgovornošću za građenje, trgovinu i usluge, OIB 68755851941</item>
      <item>Odvjetničko društvo Župić &amp; partneri d.o.o, OIB 42524586447</item>
    </derivirana_varijabla>
  </DomainObject.Predmet.OstaliListFormatedOIB>
  <DomainObject.Predmet.OstaliListFormatedWithAdress>
    <izvorni_sadrzaj>
      <item>Marija Vujčić Turkulin, Vrtlarska 3, 10000 Zagreb</item>
      <item>Vinko Arelić, Šenoina Ulica 20, 10000 Zagreb</item>
      <item>Zoran Bauer, Maksimirska 88, 10000 Zagreb</item>
      <item>TEICO društvo s ograničenom odgovornošću za proizvodnju, unutrašnju i vanjsku trgovinu i usluge, Draškovićeva 54, Zagreb</item>
      <item>Marko Tušek, Aleja kralja Zvonimira 11, 42000 Varaždin</item>
      <item>Lidija Lončarević, Zelinska 2, 10000 Zagreb</item>
      <item>ODVJ. DRUŠTVO MARIĆ, DRUGOVIĆ &amp; SEKOVANIĆ d.o.o., Augusta Šenoe 1, 10000 Zagreb</item>
      <item>HRVATSKA POŠTANSKA BANKA d.d., Jurišićeva 4, 10000 Zagreb</item>
      <item>STROJOPROMET-ZAGREB servis, trgovina i dorada robe, d.o.o., Zagrebačka 6, 10292 Šenkovec</item>
      <item>Županijsko državno odvjetništvo u Zagrebu, Savska cesta 41, 10000 Zagreb</item>
      <item>HRVATSKA BANKA ZA OBNOVU I RAZVITAK, Strossmayerov trg 9, 10000 Zagreb</item>
      <item>GRAD ZAGREB, Trg Stjepana Radića 1, 10000 Zagreb</item>
      <item>Alan Hranilović, Trg I. Mažuranića 4, 10000 Zagreb</item>
      <item>Porezna  uprava Zagreb, Av. Dubrovnik 32, 10000 Zagreb</item>
      <item>EKOPLAN-SUSTAVI društvo s ograničenom odgovornošću za graditeljstvo i trgovinu, Trg kralja Tomislava 10, 42250 Lepoglava</item>
      <item>VODOOPSKRBA I ODVODNJA društvo s ograničenom odgovornošću za javnu vodoopskrbu i odvodnju, Folnegovićeva 1, 10000 Zagreb</item>
      <item>Ministarstvo poljoprivrede, Uprava vodnog gospodarstva, Ulica grada Vukovara 220, 10000 Zagreb</item>
      <item>Hrvatska radiotelevizija, Prisavlje 3, 10000 Zagreb</item>
      <item>DAMJANOVIĆ d.o.o. za građevinarstvo i inženjering, Juraja i Vjekoslava Stančića 3, 10410 Vukovina</item>
      <item>Marin Andrijašević, Ante Starčevića 98, 21300 Makarska</item>
      <item>S.T.P. društvo s ograničenom odgovornošću za servis, trgovinu i promet, Lučki odvojak 1, 10000 Zagreb</item>
      <item>ŽELVA, društvo s ograničenom odgovornošću za trgovinu i usluge, Radnička cesta 53, 10000 Zagreb</item>
      <item>ADING-PROJEKT d.o.o. za graditeljstvo, Vitezićeva 62, 10000 Zagreb</item>
      <item>Željko Žužić, Josipa Kozarca 20, 10410 Velika Gorica</item>
      <item>MARKO ŠALIĆ, vlasnik obrta POLET, Ante Jakšića 19, 10000 Zagreb</item>
      <item>EOS MATRIX d.o.o. za poslovne usluge, Horvatova 82, 10000 Zagreb</item>
      <item>TEXO MANAGEMENT  d.o.o. za usluge, Ilica 1 a , 10000 Zagreb</item>
      <item>Tonka Grgičević, Sinkovićeva 4, 10000 Zagreb</item>
      <item>KAJZER-PROM d.o.o. za unutarnju i vanjsku trgovinu i usluge u stečaju, Gornjostupnička 2A, 10255 Gornji Stupnik</item>
      <item>MABA-COM, društvo s ograničenom odgovornošću za proizvodnju itrgovinu, Brezjanski put 33, 10431 Brezje</item>
      <item>Nikola Kovačević, Dedići 26, 10000 Zagreb</item>
      <item>Odvjetničko društvo Hanžeković &amp; Partneri društvo s ograničenom odgovornošću, Radnička Cesta 22, 10000 Zagreb</item>
      <item>Marija Turudić, Gajeva 44, 10000 Zagreb</item>
      <item>Viktor Pisanski, Vrbik Iii. 9, 10000 Zagreb</item>
      <item>Branko Skerlev, Radnička cesta 52/R2, 10000 Zagreb</item>
      <item>TEXO MANAGEMENT  d.o.o. za usluge, Ilica 1 a , 10000 Zagreb</item>
      <item>Branko Skerlev, Radnička cesta 52/R2, 10000 Zagreb</item>
      <item>Branimir Ambreković, Jadranska Avenija 618, 10000 Zagreb</item>
      <item>Odvjetničko društvo KARDUM I PARTNERI, javno trgovačko društvo, Mihanovićeva 14, 10000 Zagreb</item>
      <item>BAUER GRUPA društvo s ograničenom odgovornošću za tiskarsku djelatnost i trgovinu, Bijankinija Andrije 15, 10430 Samobor</item>
      <item>Alek Konić, Ksaver 101, 10000 Zagreb</item>
      <item>Marin Andrijašević, Ante Starčevića 98, 21300 Makarska</item>
      <item>STOLARIJA GOJANOVIĆ 1969.G. d.o.o. za trgovinu i usluge, Industrijska zona Podi, Dolačka 14, 22000 Šibenik</item>
      <item>Zoran Matijašić, Istarska 79, 51000 Rijeka</item>
      <item>Milorad Šmitran, Hegedušićeva 3, 51000 Rijeka</item>
      <item>Boris Kelemen, Trg Svibanjskih žrtava 1995. br. 2, 10000 Zagreb</item>
      <item>DAMJANOVIĆ d.o.o. za građevinarstvo i inženjering, Juraja i Vjekoslava Stančića 3, 10410 Vukovina</item>
      <item>B.B. i S. PLAN d.o.o. za projektiranje i promidžbu, Siget 18/b, 10000 Zagreb</item>
      <item>Addiko Bank dioničko društvo, Slavonska avenija 6, 10000 Zagreb</item>
      <item>Odvj. društvo GLAMUZINA &amp; GROŠETA društvo s ograničenom odgovornošću, Trg žrtava fašizma 5, 10000 Zagreb</item>
      <item>Odvj. društvo BEKINA, ŠKURLA, DURMIŠ I SPAJIĆ d.o.o., Preradovićeva 24, 10000 Zagreb</item>
      <item>Sandra Zorc, Agatićeva 6, 51000 Rijeka</item>
      <item>Ivan Maloča, Šoštarićeva 4/I, 10000 Zagreb</item>
      <item>Odvj. društvo VIDOVIĆ &amp; PARTNERI j.t.d., Kralja Zvonimira 2, 10000 Zagreb</item>
      <item>NIKMARK društvo s ograničenom odgovornošću za građenje, trgovinu i usluge, Strojarska cesta 20, 10000 Zagreb</item>
      <item>Odvjetničko društvo Župić &amp; partneri d.o.o, Radnička cesta 37/B, 10000 Zagreb</item>
    </izvorni_sadrzaj>
    <derivirana_varijabla naziv="DomainObject.Predmet.OstaliListFormatedWithAdress_1">
      <item>Marija Vujčić Turkulin, Vrtlarska 3, 10000 Zagreb</item>
      <item>Vinko Arelić, Šenoina Ulica 20, 10000 Zagreb</item>
      <item>Zoran Bauer, Maksimirska 88, 10000 Zagreb</item>
      <item>TEICO društvo s ograničenom odgovornošću za proizvodnju, unutrašnju i vanjsku trgovinu i usluge, Draškovićeva 54, Zagreb</item>
      <item>Marko Tušek, Aleja kralja Zvonimira 11, 42000 Varaždin</item>
      <item>Lidija Lončarević, Zelinska 2, 10000 Zagreb</item>
      <item>ODVJ. DRUŠTVO MARIĆ, DRUGOVIĆ &amp; SEKOVANIĆ d.o.o., Augusta Šenoe 1, 10000 Zagreb</item>
      <item>HRVATSKA POŠTANSKA BANKA d.d., Jurišićeva 4, 10000 Zagreb</item>
      <item>STROJOPROMET-ZAGREB servis, trgovina i dorada robe, d.o.o., Zagrebačka 6, 10292 Šenkovec</item>
      <item>Županijsko državno odvjetništvo u Zagrebu, Savska cesta 41, 10000 Zagreb</item>
      <item>HRVATSKA BANKA ZA OBNOVU I RAZVITAK, Strossmayerov trg 9, 10000 Zagreb</item>
      <item>GRAD ZAGREB, Trg Stjepana Radića 1, 10000 Zagreb</item>
      <item>Alan Hranilović, Trg I. Mažuranića 4, 10000 Zagreb</item>
      <item>Porezna  uprava Zagreb, Av. Dubrovnik 32, 10000 Zagreb</item>
      <item>EKOPLAN-SUSTAVI društvo s ograničenom odgovornošću za graditeljstvo i trgovinu, Trg kralja Tomislava 10, 42250 Lepoglava</item>
      <item>VODOOPSKRBA I ODVODNJA društvo s ograničenom odgovornošću za javnu vodoopskrbu i odvodnju, Folnegovićeva 1, 10000 Zagreb</item>
      <item>Ministarstvo poljoprivrede, Uprava vodnog gospodarstva, Ulica grada Vukovara 220, 10000 Zagreb</item>
      <item>Hrvatska radiotelevizija, Prisavlje 3, 10000 Zagreb</item>
      <item>DAMJANOVIĆ d.o.o. za građevinarstvo i inženjering, Juraja i Vjekoslava Stančića 3, 10410 Vukovina</item>
      <item>Marin Andrijašević, Ante Starčevića 98, 21300 Makarska</item>
      <item>S.T.P. društvo s ograničenom odgovornošću za servis, trgovinu i promet, Lučki odvojak 1, 10000 Zagreb</item>
      <item>ŽELVA, društvo s ograničenom odgovornošću za trgovinu i usluge, Radnička cesta 53, 10000 Zagreb</item>
      <item>ADING-PROJEKT d.o.o. za graditeljstvo, Vitezićeva 62, 10000 Zagreb</item>
      <item>Željko Žužić, Josipa Kozarca 20, 10410 Velika Gorica</item>
      <item>MARKO ŠALIĆ, vlasnik obrta POLET, Ante Jakšića 19, 10000 Zagreb</item>
      <item>EOS MATRIX d.o.o. za poslovne usluge, Horvatova 82, 10000 Zagreb</item>
      <item>TEXO MANAGEMENT  d.o.o. za usluge, Ilica 1 a , 10000 Zagreb</item>
      <item>Tonka Grgičević, Sinkovićeva 4, 10000 Zagreb</item>
      <item>KAJZER-PROM d.o.o. za unutarnju i vanjsku trgovinu i usluge u stečaju, Gornjostupnička 2A, 10255 Gornji Stupnik</item>
      <item>MABA-COM, društvo s ograničenom odgovornošću za proizvodnju itrgovinu, Brezjanski put 33, 10431 Brezje</item>
      <item>Nikola Kovačević, Dedići 26, 10000 Zagreb</item>
      <item>Odvjetničko društvo Hanžeković &amp; Partneri društvo s ograničenom odgovornošću, Radnička Cesta 22, 10000 Zagreb</item>
      <item>Marija Turudić, Gajeva 44, 10000 Zagreb</item>
      <item>Viktor Pisanski, Vrbik Iii. 9, 10000 Zagreb</item>
      <item>Branko Skerlev, Radnička cesta 52/R2, 10000 Zagreb</item>
      <item>TEXO MANAGEMENT  d.o.o. za usluge, Ilica 1 a , 10000 Zagreb</item>
      <item>Branko Skerlev, Radnička cesta 52/R2, 10000 Zagreb</item>
      <item>Branimir Ambreković, Jadranska Avenija 618, 10000 Zagreb</item>
      <item>Odvjetničko društvo KARDUM I PARTNERI, javno trgovačko društvo, Mihanovićeva 14, 10000 Zagreb</item>
      <item>BAUER GRUPA društvo s ograničenom odgovornošću za tiskarsku djelatnost i trgovinu, Bijankinija Andrije 15, 10430 Samobor</item>
      <item>Alek Konić, Ksaver 101, 10000 Zagreb</item>
      <item>Marin Andrijašević, Ante Starčevića 98, 21300 Makarska</item>
      <item>STOLARIJA GOJANOVIĆ 1969.G. d.o.o. za trgovinu i usluge, Industrijska zona Podi, Dolačka 14, 22000 Šibenik</item>
      <item>Zoran Matijašić, Istarska 79, 51000 Rijeka</item>
      <item>Milorad Šmitran, Hegedušićeva 3, 51000 Rijeka</item>
      <item>Boris Kelemen, Trg Svibanjskih žrtava 1995. br. 2, 10000 Zagreb</item>
      <item>DAMJANOVIĆ d.o.o. za građevinarstvo i inženjering, Juraja i Vjekoslava Stančića 3, 10410 Vukovina</item>
      <item>B.B. i S. PLAN d.o.o. za projektiranje i promidžbu, Siget 18/b, 10000 Zagreb</item>
      <item>Addiko Bank dioničko društvo, Slavonska avenija 6, 10000 Zagreb</item>
      <item>Odvj. društvo GLAMUZINA &amp; GROŠETA društvo s ograničenom odgovornošću, Trg žrtava fašizma 5, 10000 Zagreb</item>
      <item>Odvj. društvo BEKINA, ŠKURLA, DURMIŠ I SPAJIĆ d.o.o., Preradovićeva 24, 10000 Zagreb</item>
      <item>Sandra Zorc, Agatićeva 6, 51000 Rijeka</item>
      <item>Ivan Maloča, Šoštarićeva 4/I, 10000 Zagreb</item>
      <item>Odvj. društvo VIDOVIĆ &amp; PARTNERI j.t.d., Kralja Zvonimira 2, 10000 Zagreb</item>
      <item>NIKMARK društvo s ograničenom odgovornošću za građenje, trgovinu i usluge, Strojarska cesta 20, 10000 Zagreb</item>
      <item>Odvjetničko društvo Župić &amp; partneri d.o.o, Radnička cesta 37/B, 10000 Zagreb</item>
    </derivirana_varijabla>
  </DomainObject.Predmet.OstaliListFormatedWithAdress>
  <DomainObject.Predmet.OstaliListFormatedWithAdressOIB>
    <izvorni_sadrzaj>
      <item>Marija Vujčić Turkulin, OIB 22593287559, Vrtlarska 3, 10000 Zagreb</item>
      <item>Vinko Arelić, OIB 42207785748, Šenoina Ulica 20, 10000 Zagreb</item>
      <item>Zoran Bauer, OIB 89990147407, Maksimirska 88, 10000 Zagreb</item>
      <item>TEICO društvo s ograničenom odgovornošću za proizvodnju, unutrašnju i vanjsku trgovinu i usluge, OIB 12124386804, Draškovićeva 54, Zagreb</item>
      <item>Marko Tušek, OIB 77053515267, Aleja kralja Zvonimira 11, 42000 Varaždin</item>
      <item>Lidija Lončarević, Zelinska 2, 10000 Zagreb</item>
      <item>ODVJ. DRUŠTVO MARIĆ, DRUGOVIĆ &amp; SEKOVANIĆ d.o.o., OIB 18788231809, Augusta Šenoe 1, 10000 Zagreb</item>
      <item>HRVATSKA POŠTANSKA BANKA d.d., OIB 87939104217, Jurišićeva 4, 10000 Zagreb</item>
      <item>STROJOPROMET-ZAGREB servis, trgovina i dorada robe, d.o.o., OIB 97994010225, Zagrebačka 6, 10292 Šenkovec</item>
      <item>Županijsko državno odvjetništvo u Zagrebu, Savska cesta 41, 10000 Zagreb</item>
      <item>HRVATSKA BANKA ZA OBNOVU I RAZVITAK, OIB 26702280390, Strossmayerov trg 9, 10000 Zagreb</item>
      <item>GRAD ZAGREB, Trg Stjepana Radića 1, 10000 Zagreb</item>
      <item>Alan Hranilović, OIB 89860517791, Trg I. Mažuranića 4, 10000 Zagreb</item>
      <item>Porezna  uprava Zagreb, Av. Dubrovnik 32, 10000 Zagreb</item>
      <item>EKOPLAN-SUSTAVI društvo s ograničenom odgovornošću za graditeljstvo i trgovinu, OIB 29870445575, Trg kralja Tomislava 10, 42250 Lepoglava</item>
      <item>VODOOPSKRBA I ODVODNJA društvo s ograničenom odgovornošću za javnu vodoopskrbu i odvodnju, OIB 83416546499, Folnegovićeva 1, 10000 Zagreb</item>
      <item>Ministarstvo poljoprivrede, Uprava vodnog gospodarstva, OIB 76767369197, Ulica grada Vukovara 220, 10000 Zagreb</item>
      <item>Hrvatska radiotelevizija, OIB 68419124305, Prisavlje 3, 10000 Zagreb</item>
      <item>DAMJANOVIĆ d.o.o. za građevinarstvo i inženjering, OIB 52071464528, Juraja i Vjekoslava Stančića 3, 10410 Vukovina</item>
      <item>Marin Andrijašević, OIB 96119632118, Ante Starčevića 98, 21300 Makarska</item>
      <item>S.T.P. društvo s ograničenom odgovornošću za servis, trgovinu i promet, OIB 41817103783, Lučki odvojak 1, 10000 Zagreb</item>
      <item>ŽELVA, društvo s ograničenom odgovornošću za trgovinu i usluge, OIB 73342948698, Radnička cesta 53, 10000 Zagreb</item>
      <item>ADING-PROJEKT d.o.o. za graditeljstvo, OIB 23194084178, Vitezićeva 62, 10000 Zagreb</item>
      <item>Željko Žužić, OIB 85772913531, Josipa Kozarca 20, 10410 Velika Gorica</item>
      <item>MARKO ŠALIĆ, vlasnik obrta POLET, OIB 92813855583, Ante Jakšića 19, 10000 Zagreb</item>
      <item>EOS MATRIX d.o.o. za poslovne usluge, OIB 76674680107, Horvatova 82, 10000 Zagreb</item>
      <item>TEXO MANAGEMENT  d.o.o. za usluge, OIB 35610677280, Ilica 1 a , 10000 Zagreb</item>
      <item>Tonka Grgičević, OIB 83563260688, Sinkovićeva 4, 10000 Zagreb</item>
      <item>KAJZER-PROM d.o.o. za unutarnju i vanjsku trgovinu i usluge u stečaju, OIB 88900036899, Gornjostupnička 2A, 10255 Gornji Stupnik</item>
      <item>MABA-COM, društvo s ograničenom odgovornošću za proizvodnju itrgovinu, OIB 43931897225, Brezjanski put 33, 10431 Brezje</item>
      <item>Nikola Kovačević, OIB 38768918758, Dedići 26, 10000 Zagreb</item>
      <item>Odvjetničko društvo Hanžeković &amp; Partneri društvo s ograničenom odgovornošću, OIB 85127306373, Radnička Cesta 22, 10000 Zagreb</item>
      <item>Marija Turudić, Gajeva 44, 10000 Zagreb</item>
      <item>Viktor Pisanski, OIB 30928519568, Vrbik Iii. 9, 10000 Zagreb</item>
      <item>Branko Skerlev, OIB 59584997555, Radnička cesta 52/R2, 10000 Zagreb</item>
      <item>TEXO MANAGEMENT  d.o.o. za usluge, OIB 35610677280, Ilica 1 a , 10000 Zagreb</item>
      <item>Branko Skerlev, OIB 59584997555, Radnička cesta 52/R2, 10000 Zagreb</item>
      <item>Branimir Ambreković, OIB 11616460982, Jadranska Avenija 618, 10000 Zagreb</item>
      <item>Odvjetničko društvo KARDUM I PARTNERI, javno trgovačko društvo, OIB 89572362876, Mihanovićeva 14, 10000 Zagreb</item>
      <item>BAUER GRUPA društvo s ograničenom odgovornošću za tiskarsku djelatnost i trgovinu, OIB 22395608688, Bijankinija Andrije 15, 10430 Samobor</item>
      <item>Alek Konić, OIB 22616709109, Ksaver 101, 10000 Zagreb</item>
      <item>Marin Andrijašević, OIB 96119632118, Ante Starčevića 98, 21300 Makarska</item>
      <item>STOLARIJA GOJANOVIĆ 1969.G. d.o.o. za trgovinu i usluge, OIB 88748670537, Industrijska zona Podi, Dolačka 14, 22000 Šibenik</item>
      <item>Zoran Matijašić, OIB 78177079108, Istarska 79, 51000 Rijeka</item>
      <item>Milorad Šmitran, OIB 19773574927, Hegedušićeva 3, 51000 Rijeka</item>
      <item>Boris Kelemen, OIB 88285718814, Trg Svibanjskih žrtava 1995. br. 2, 10000 Zagreb</item>
      <item>DAMJANOVIĆ d.o.o. za građevinarstvo i inženjering, OIB 52071464528, Juraja i Vjekoslava Stančića 3, 10410 Vukovina</item>
      <item>B.B. i S. PLAN d.o.o. za projektiranje i promidžbu, OIB 34353527904, Siget 18/b, 10000 Zagreb</item>
      <item>Addiko Bank dioničko društvo, OIB 14036333877, Slavonska avenija 6, 10000 Zagreb</item>
      <item>Odvj. društvo GLAMUZINA &amp; GROŠETA društvo s ograničenom odgovornošću, OIB 69402757072, Trg žrtava fašizma 5, 10000 Zagreb</item>
      <item>Odvj. društvo BEKINA, ŠKURLA, DURMIŠ I SPAJIĆ d.o.o., OIB 68178969783, Preradovićeva 24, 10000 Zagreb</item>
      <item>Sandra Zorc, OIB 43965117697, Agatićeva 6, 51000 Rijeka</item>
      <item>Ivan Maloča, Šoštarićeva 4/I, 10000 Zagreb</item>
      <item>Odvj. društvo VIDOVIĆ &amp; PARTNERI j.t.d., OIB 12515069057, Kralja Zvonimira 2, 10000 Zagreb</item>
      <item>NIKMARK društvo s ograničenom odgovornošću za građenje, trgovinu i usluge, OIB 68755851941, Strojarska cesta 20, 10000 Zagreb</item>
      <item>Odvjetničko društvo Župić &amp; partneri d.o.o, OIB 42524586447, Radnička cesta 37/B, 10000 Zagreb</item>
    </izvorni_sadrzaj>
    <derivirana_varijabla naziv="DomainObject.Predmet.OstaliListFormatedWithAdressOIB_1">
      <item>Marija Vujčić Turkulin, OIB 22593287559, Vrtlarska 3, 10000 Zagreb</item>
      <item>Vinko Arelić, OIB 42207785748, Šenoina Ulica 20, 10000 Zagreb</item>
      <item>Zoran Bauer, OIB 89990147407, Maksimirska 88, 10000 Zagreb</item>
      <item>TEICO društvo s ograničenom odgovornošću za proizvodnju, unutrašnju i vanjsku trgovinu i usluge, OIB 12124386804, Draškovićeva 54, Zagreb</item>
      <item>Marko Tušek, OIB 77053515267, Aleja kralja Zvonimira 11, 42000 Varaždin</item>
      <item>Lidija Lončarević, Zelinska 2, 10000 Zagreb</item>
      <item>ODVJ. DRUŠTVO MARIĆ, DRUGOVIĆ &amp; SEKOVANIĆ d.o.o., OIB 18788231809, Augusta Šenoe 1, 10000 Zagreb</item>
      <item>HRVATSKA POŠTANSKA BANKA d.d., OIB 87939104217, Jurišićeva 4, 10000 Zagreb</item>
      <item>STROJOPROMET-ZAGREB servis, trgovina i dorada robe, d.o.o., OIB 97994010225, Zagrebačka 6, 10292 Šenkovec</item>
      <item>Županijsko državno odvjetništvo u Zagrebu, Savska cesta 41, 10000 Zagreb</item>
      <item>HRVATSKA BANKA ZA OBNOVU I RAZVITAK, OIB 26702280390, Strossmayerov trg 9, 10000 Zagreb</item>
      <item>GRAD ZAGREB, Trg Stjepana Radića 1, 10000 Zagreb</item>
      <item>Alan Hranilović, OIB 89860517791, Trg I. Mažuranića 4, 10000 Zagreb</item>
      <item>Porezna  uprava Zagreb, Av. Dubrovnik 32, 10000 Zagreb</item>
      <item>EKOPLAN-SUSTAVI društvo s ograničenom odgovornošću za graditeljstvo i trgovinu, OIB 29870445575, Trg kralja Tomislava 10, 42250 Lepoglava</item>
      <item>VODOOPSKRBA I ODVODNJA društvo s ograničenom odgovornošću za javnu vodoopskrbu i odvodnju, OIB 83416546499, Folnegovićeva 1, 10000 Zagreb</item>
      <item>Ministarstvo poljoprivrede, Uprava vodnog gospodarstva, OIB 76767369197, Ulica grada Vukovara 220, 10000 Zagreb</item>
      <item>Hrvatska radiotelevizija, OIB 68419124305, Prisavlje 3, 10000 Zagreb</item>
      <item>DAMJANOVIĆ d.o.o. za građevinarstvo i inženjering, OIB 52071464528, Juraja i Vjekoslava Stančića 3, 10410 Vukovina</item>
      <item>Marin Andrijašević, OIB 96119632118, Ante Starčevića 98, 21300 Makarska</item>
      <item>S.T.P. društvo s ograničenom odgovornošću za servis, trgovinu i promet, OIB 41817103783, Lučki odvojak 1, 10000 Zagreb</item>
      <item>ŽELVA, društvo s ograničenom odgovornošću za trgovinu i usluge, OIB 73342948698, Radnička cesta 53, 10000 Zagreb</item>
      <item>ADING-PROJEKT d.o.o. za graditeljstvo, OIB 23194084178, Vitezićeva 62, 10000 Zagreb</item>
      <item>Željko Žužić, OIB 85772913531, Josipa Kozarca 20, 10410 Velika Gorica</item>
      <item>MARKO ŠALIĆ, vlasnik obrta POLET, OIB 92813855583, Ante Jakšića 19, 10000 Zagreb</item>
      <item>EOS MATRIX d.o.o. za poslovne usluge, OIB 76674680107, Horvatova 82, 10000 Zagreb</item>
      <item>TEXO MANAGEMENT  d.o.o. za usluge, OIB 35610677280, Ilica 1 a , 10000 Zagreb</item>
      <item>Tonka Grgičević, OIB 83563260688, Sinkovićeva 4, 10000 Zagreb</item>
      <item>KAJZER-PROM d.o.o. za unutarnju i vanjsku trgovinu i usluge u stečaju, OIB 88900036899, Gornjostupnička 2A, 10255 Gornji Stupnik</item>
      <item>MABA-COM, društvo s ograničenom odgovornošću za proizvodnju itrgovinu, OIB 43931897225, Brezjanski put 33, 10431 Brezje</item>
      <item>Nikola Kovačević, OIB 38768918758, Dedići 26, 10000 Zagreb</item>
      <item>Odvjetničko društvo Hanžeković &amp; Partneri društvo s ograničenom odgovornošću, OIB 85127306373, Radnička Cesta 22, 10000 Zagreb</item>
      <item>Marija Turudić, Gajeva 44, 10000 Zagreb</item>
      <item>Viktor Pisanski, OIB 30928519568, Vrbik Iii. 9, 10000 Zagreb</item>
      <item>Branko Skerlev, OIB 59584997555, Radnička cesta 52/R2, 10000 Zagreb</item>
      <item>TEXO MANAGEMENT  d.o.o. za usluge, OIB 35610677280, Ilica 1 a , 10000 Zagreb</item>
      <item>Branko Skerlev, OIB 59584997555, Radnička cesta 52/R2, 10000 Zagreb</item>
      <item>Branimir Ambreković, OIB 11616460982, Jadranska Avenija 618, 10000 Zagreb</item>
      <item>Odvjetničko društvo KARDUM I PARTNERI, javno trgovačko društvo, OIB 89572362876, Mihanovićeva 14, 10000 Zagreb</item>
      <item>BAUER GRUPA društvo s ograničenom odgovornošću za tiskarsku djelatnost i trgovinu, OIB 22395608688, Bijankinija Andrije 15, 10430 Samobor</item>
      <item>Alek Konić, OIB 22616709109, Ksaver 101, 10000 Zagreb</item>
      <item>Marin Andrijašević, OIB 96119632118, Ante Starčevića 98, 21300 Makarska</item>
      <item>STOLARIJA GOJANOVIĆ 1969.G. d.o.o. za trgovinu i usluge, OIB 88748670537, Industrijska zona Podi, Dolačka 14, 22000 Šibenik</item>
      <item>Zoran Matijašić, OIB 78177079108, Istarska 79, 51000 Rijeka</item>
      <item>Milorad Šmitran, OIB 19773574927, Hegedušićeva 3, 51000 Rijeka</item>
      <item>Boris Kelemen, OIB 88285718814, Trg Svibanjskih žrtava 1995. br. 2, 10000 Zagreb</item>
      <item>DAMJANOVIĆ d.o.o. za građevinarstvo i inženjering, OIB 52071464528, Juraja i Vjekoslava Stančića 3, 10410 Vukovina</item>
      <item>B.B. i S. PLAN d.o.o. za projektiranje i promidžbu, OIB 34353527904, Siget 18/b, 10000 Zagreb</item>
      <item>Addiko Bank dioničko društvo, OIB 14036333877, Slavonska avenija 6, 10000 Zagreb</item>
      <item>Odvj. društvo GLAMUZINA &amp; GROŠETA društvo s ograničenom odgovornošću, OIB 69402757072, Trg žrtava fašizma 5, 10000 Zagreb</item>
      <item>Odvj. društvo BEKINA, ŠKURLA, DURMIŠ I SPAJIĆ d.o.o., OIB 68178969783, Preradovićeva 24, 10000 Zagreb</item>
      <item>Sandra Zorc, OIB 43965117697, Agatićeva 6, 51000 Rijeka</item>
      <item>Ivan Maloča, Šoštarićeva 4/I, 10000 Zagreb</item>
      <item>Odvj. društvo VIDOVIĆ &amp; PARTNERI j.t.d., OIB 12515069057, Kralja Zvonimira 2, 10000 Zagreb</item>
      <item>NIKMARK društvo s ograničenom odgovornošću za građenje, trgovinu i usluge, OIB 68755851941, Strojarska cesta 20, 10000 Zagreb</item>
      <item>Odvjetničko društvo Župić &amp; partneri d.o.o, OIB 42524586447, Radnička cesta 37/B, 10000 Zagreb</item>
    </derivirana_varijabla>
  </DomainObject.Predmet.OstaliListFormatedWithAdressOIB>
  <DomainObject.Predmet.OstaliListNazivFormated>
    <izvorni_sadrzaj>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Odvj. društvo VIDOVIĆ &amp; PARTNERI j.t.d.</item>
      <item>NIKMARK društvo s ograničenom odgovornošću za građenje, trgovinu i usluge</item>
      <item>Odvjetničko društvo Župić &amp; partneri d.o.o</item>
    </izvorni_sadrzaj>
    <derivirana_varijabla naziv="DomainObject.Predmet.OstaliListNazivFormated_1">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Odvj. društvo VIDOVIĆ &amp; PARTNERI j.t.d.</item>
      <item>NIKMARK društvo s ograničenom odgovornošću za građenje, trgovinu i usluge</item>
      <item>Odvjetničko društvo Župić &amp; partneri d.o.o</item>
    </derivirana_varijabla>
  </DomainObject.Predmet.OstaliListNazivFormated>
  <DomainObject.Predmet.OstaliListNazivFormatedOIB>
    <izvorni_sadrzaj>
      <item>Marija Vujčić Turkulin, OIB 22593287559</item>
      <item>Vinko Arelić, OIB 42207785748</item>
      <item>Zoran Bauer, OIB 89990147407</item>
      <item>TEICO društvo s ograničenom odgovornošću za proizvodnju, unutrašnju i vanjsku trgovinu i usluge, OIB 12124386804</item>
      <item>Marko Tušek, OIB 77053515267</item>
      <item>Lidija Lončarević</item>
      <item>ODVJ. DRUŠTVO MARIĆ, DRUGOVIĆ &amp; SEKOVANIĆ d.o.o., OIB 18788231809</item>
      <item>HRVATSKA POŠTANSKA BANKA d.d., OIB 87939104217</item>
      <item>STROJOPROMET-ZAGREB servis, trgovina i dorada robe, d.o.o., OIB 97994010225</item>
      <item>Županijsko državno odvjetništvo u Zagrebu</item>
      <item>HRVATSKA BANKA ZA OBNOVU I RAZVITAK, OIB 26702280390</item>
      <item>GRAD ZAGREB</item>
      <item>Alan Hranilović, OIB 89860517791</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 OIB 30928519568</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 OIB 22616709109</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Sandra Zorc, OIB 43965117697</item>
      <item>Ivan Maloča</item>
      <item>Odvj. društvo VIDOVIĆ &amp; PARTNERI j.t.d., OIB 12515069057</item>
      <item>NIKMARK društvo s ograničenom odgovornošću za građenje, trgovinu i usluge, OIB 68755851941</item>
      <item>Odvjetničko društvo Župić &amp; partneri d.o.o, OIB 42524586447</item>
    </izvorni_sadrzaj>
    <derivirana_varijabla naziv="DomainObject.Predmet.OstaliListNazivFormatedOIB_1">
      <item>Marija Vujčić Turkulin, OIB 22593287559</item>
      <item>Vinko Arelić, OIB 42207785748</item>
      <item>Zoran Bauer, OIB 89990147407</item>
      <item>TEICO društvo s ograničenom odgovornošću za proizvodnju, unutrašnju i vanjsku trgovinu i usluge, OIB 12124386804</item>
      <item>Marko Tušek, OIB 77053515267</item>
      <item>Lidija Lončarević</item>
      <item>ODVJ. DRUŠTVO MARIĆ, DRUGOVIĆ &amp; SEKOVANIĆ d.o.o., OIB 18788231809</item>
      <item>HRVATSKA POŠTANSKA BANKA d.d., OIB 87939104217</item>
      <item>STROJOPROMET-ZAGREB servis, trgovina i dorada robe, d.o.o., OIB 97994010225</item>
      <item>Županijsko državno odvjetništvo u Zagrebu</item>
      <item>HRVATSKA BANKA ZA OBNOVU I RAZVITAK, OIB 26702280390</item>
      <item>GRAD ZAGREB</item>
      <item>Alan Hranilović, OIB 89860517791</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 OIB 30928519568</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 OIB 22616709109</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Sandra Zorc, OIB 43965117697</item>
      <item>Ivan Maloča</item>
      <item>Odvj. društvo VIDOVIĆ &amp; PARTNERI j.t.d., OIB 12515069057</item>
      <item>NIKMARK društvo s ograničenom odgovornošću za građenje, trgovinu i usluge, OIB 68755851941</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GOLF &amp; COUNTRY CLUB ZAGREB d.o.o. za trgovinu, zastupanje, ugostiteljstvo i turizam</izvorni_sadrzaj>
    <derivirana_varijabla naziv="DomainObject.Predmet.ProtustrankaIDrugi_1">GOLF &amp; COUNTRY CLUB ZAGREB d.o.o. za trgovinu, zastupanje, ugostiteljstvo i turizam</derivirana_varijabla>
  </DomainObject.Predmet.ProtustrankaIDrugi>
  <DomainObject.Predmet.StrankaIDrugiAdressOIB>
    <izvorni_sadrzaj>FINA Regionalni centar Zagreb, OIB 85821130368, Koturaškan 43, 10000 Zagreb i dr.</izvorni_sadrzaj>
    <derivirana_varijabla naziv="DomainObject.Predmet.StrankaIDrugiAdressOIB_1">FINA Regionalni centar Zagreb, OIB 85821130368, Koturaškan 43, 10000 Zagreb i dr.</derivirana_varijabla>
  </DomainObject.Predmet.StrankaIDrugiAdressOIB>
  <DomainObject.Predmet.ProtustrankaIDrugiAdressOIB>
    <izvorni_sadrzaj>GOLF &amp; COUNTRY CLUB ZAGREB d.o.o. za trgovinu, zastupanje, ugostiteljstvo i turizam, OIB 54566277575, Jadranska avenija 6, 10000 Zagreb</izvorni_sadrzaj>
    <derivirana_varijabla naziv="DomainObject.Predmet.ProtustrankaIDrugiAdressOIB_1">GOLF &amp; COUNTRY CLUB ZAGREB d.o.o. za trgovinu, zastupanje, ugostiteljstvo i turizam, OIB 54566277575, Jadranska avenija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GOLF &amp; COUNTRY CLUB ZAGREB d.o.o. za trgovinu, zastupanje, ugostiteljstvo i turizam</item>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Odvj. društvo VIDOVIĆ &amp; PARTNERI j.t.d.</item>
      <item>BARITUS društvo s ograničenom odgovornošću za usluge</item>
      <item>Marija Ivanković</item>
      <item>NIKMARK društvo s ograničenom odgovornošću za građenje, trgovinu i usluge</item>
      <item>Odvjetničko društvo Župić &amp; partneri d.o.o</item>
    </izvorni_sadrzaj>
    <derivirana_varijabla naziv="DomainObject.Predmet.SudioniciListNaziv_1">
      <item>FINA Regionalni centar Zagreb</item>
      <item>GOLF &amp; COUNTRY CLUB ZAGREB d.o.o. za trgovinu, zastupanje, ugostiteljstvo i turizam</item>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Odvj. društvo VIDOVIĆ &amp; PARTNERI j.t.d.</item>
      <item>BARITUS društvo s ograničenom odgovornošću za usluge</item>
      <item>Marija Ivanković</item>
      <item>NIKMARK društvo s ograničenom odgovornošću za građenje, trgovinu i usluge</item>
      <item>Odvjetničko društvo Župić &amp; partneri d.o.o</item>
    </derivirana_varijabla>
  </DomainObject.Predmet.SudioniciListNaziv>
  <DomainObject.Predmet.SudioniciListAdressOIB>
    <izvorni_sadrzaj>
      <item>FINA Regionalni centar Zagreb, OIB 85821130368, Koturaškan 43,10000 Zagreb</item>
      <item>GOLF &amp; COUNTRY CLUB ZAGREB d.o.o. za trgovinu, zastupanje, ugostiteljstvo i turizam, OIB 54566277575, Jadranska avenija 6,10000 Zagreb</item>
      <item>Marija Vujčić Turkulin, OIB 22593287559, Vrtlarska 3,10000 Zagreb</item>
      <item>Vinko Arelić, OIB 42207785748, Šenoina Ulica 20,10000 Zagreb</item>
      <item>Zoran Bauer, OIB 89990147407, Maksimirska 88,10000 Zagreb</item>
      <item>TEICO društvo s ograničenom odgovornošću za proizvodnju, unutrašnju i vanjsku trgovinu i usluge, OIB 12124386804, Draškovićeva 54,Zagreb</item>
      <item>Marko Tušek, OIB 77053515267, Aleja kralja Zvonimira 11,42000 Varaždin</item>
      <item>Lidija Lončarević, Zelinska 2,10000 Zagreb</item>
      <item>ODVJ. DRUŠTVO MARIĆ, DRUGOVIĆ &amp; SEKOVANIĆ d.o.o., OIB 18788231809, Augusta Šenoe 1,10000 Zagreb</item>
      <item>HRVATSKA POŠTANSKA BANKA d.d., OIB 87939104217, Jurišićeva 4,10000 Zagreb</item>
      <item>STROJOPROMET-ZAGREB servis, trgovina i dorada robe, d.o.o., OIB 97994010225, Zagrebačka 6,10292 Šenkovec</item>
      <item>Županijsko državno odvjetništvo u Zagrebu, Savska cesta 41,10000 Zagreb</item>
      <item>HRVATSKA BANKA ZA OBNOVU I RAZVITAK, OIB 26702280390, Strossmayerov trg 9,10000 Zagreb</item>
      <item>GRAD ZAGREB, Trg Stjepana Radića 1,10000 Zagreb</item>
      <item>Alan Hranilović, OIB 89860517791, Trg I. Mažuranića 4,10000 Zagreb</item>
      <item>Porezna  uprava Zagreb, Av. Dubrovnik 32,10000 Zagreb</item>
      <item>EKOPLAN-SUSTAVI društvo s ograničenom odgovornošću za graditeljstvo i trgovinu, OIB 29870445575, Trg kralja Tomislava 10,42250 Lepoglava</item>
      <item>VODOOPSKRBA I ODVODNJA društvo s ograničenom odgovornošću za javnu vodoopskrbu i odvodnju, OIB 83416546499, Folnegovićeva 1,10000 Zagreb</item>
      <item>Ministarstvo poljoprivrede, Uprava vodnog gospodarstva, OIB 76767369197, Ulica grada Vukovara 220,10000 Zagreb</item>
      <item>Hrvatska radiotelevizija, OIB 68419124305, Prisavlje 3,10000 Zagreb</item>
      <item>DAMJANOVIĆ d.o.o. za građevinarstvo i inženjering, OIB 52071464528, Juraja i Vjekoslava Stančića 3,10410 Vukovina</item>
      <item>Marin Andrijašević, OIB 96119632118, Ante Starčevića 98,21300 Makarska</item>
      <item>S.T.P. društvo s ograničenom odgovornošću za servis, trgovinu i promet, OIB 41817103783, Lučki odvojak 1,10000 Zagreb</item>
      <item>ŽELVA, društvo s ograničenom odgovornošću za trgovinu i usluge, OIB 73342948698, Radnička cesta 53,10000 Zagreb</item>
      <item>ADING-PROJEKT d.o.o. za graditeljstvo, OIB 23194084178, Vitezićeva 62,10000 Zagreb</item>
      <item>Željko Žužić, OIB 85772913531, Josipa Kozarca 20,10410 Velika Gorica</item>
      <item>MARKO ŠALIĆ, vlasnik obrta POLET, OIB 92813855583, Ante Jakšića 19,10000 Zagreb</item>
      <item>EOS MATRIX d.o.o. za poslovne usluge, OIB 76674680107, Horvatova 82,10000 Zagreb</item>
      <item>TEXO MANAGEMENT  d.o.o. za usluge, OIB 35610677280, Ilica 1 a ,10000 Zagreb</item>
      <item>Tonka Grgičević, OIB 83563260688, Sinkovićeva 4,10000 Zagreb</item>
      <item>KAJZER-PROM d.o.o. za unutarnju i vanjsku trgovinu i usluge u stečaju, OIB 88900036899, Gornjostupnička 2A,10255 Gornji Stupnik</item>
      <item>MABA-COM, društvo s ograničenom odgovornošću za proizvodnju itrgovinu, OIB 43931897225, Brezjanski put 33,10431 Brezje</item>
      <item>Nikola Kovačević, OIB 38768918758, Dedići 26,10000 Zagreb</item>
      <item>Odvjetničko društvo Hanžeković &amp; Partneri društvo s ograničenom odgovornošću, OIB 85127306373, Radnička Cesta 22,10000 Zagreb</item>
      <item>Marija Turudić, Gajeva 44,10000 Zagreb</item>
      <item>Viktor Pisanski, OIB 30928519568, Vrbik Iii. 9,10000 Zagreb</item>
      <item>Branko Skerlev, OIB 59584997555, Radnička cesta 52/R2,10000 Zagreb</item>
      <item>TEXO MANAGEMENT  d.o.o. za usluge, OIB 35610677280, Ilica 1 a ,10000 Zagreb</item>
      <item>Branko Skerlev, OIB 59584997555, Radnička cesta 52/R2,10000 Zagreb</item>
      <item>Branimir Ambreković, OIB 11616460982, Jadranska Avenija 618,10000 Zagreb</item>
      <item>Odvjetničko društvo KARDUM I PARTNERI, javno trgovačko društvo, OIB 89572362876, Mihanovićeva 14,10000 Zagreb</item>
      <item>BAUER GRUPA društvo s ograničenom odgovornošću za tiskarsku djelatnost i trgovinu, OIB 22395608688, Bijankinija Andrije 15,10430 Samobor</item>
      <item>Alek Konić, OIB 22616709109, Ksaver 101,10000 Zagreb</item>
      <item>Marin Andrijašević, OIB 96119632118, Ante Starčevića 98,21300 Makarska</item>
      <item>STOLARIJA GOJANOVIĆ 1969.G. d.o.o. za trgovinu i usluge, OIB 88748670537, Industrijska zona Podi, Dolačka 14,22000 Šibenik</item>
      <item>Zoran Matijašić, OIB 78177079108, Istarska 79,51000 Rijeka</item>
      <item>Milorad Šmitran, OIB 19773574927, Hegedušićeva 3,51000 Rijeka</item>
      <item>Boris Kelemen, OIB 88285718814, Trg Svibanjskih žrtava 1995. br. 2,10000 Zagreb</item>
      <item>DAMJANOVIĆ d.o.o. za građevinarstvo i inženjering, OIB 52071464528, Juraja i Vjekoslava Stančića 3,10410 Vukovina</item>
      <item>B.B. i S. PLAN d.o.o. za projektiranje i promidžbu, OIB 34353527904, Siget 18/b,10000 Zagreb</item>
      <item>Addiko Bank dioničko društvo, OIB 14036333877, Slavonska avenija 6,10000 Zagreb</item>
      <item>Odvj. društvo GLAMUZINA &amp; GROŠETA društvo s ograničenom odgovornošću, OIB 69402757072, Trg žrtava fašizma 5,10000 Zagreb</item>
      <item>Odvj. društvo BEKINA, ŠKURLA, DURMIŠ I SPAJIĆ d.o.o., OIB 68178969783, Preradovićeva 24,10000 Zagreb</item>
      <item>Sandra Zorc, OIB 43965117697, Agatićeva 6,51000 Rijeka</item>
      <item>Ivan Maloča, Šoštarićeva 4/I,10000 Zagreb</item>
      <item>Tihana Nikolić, OIB 02158057271, Tratinska 44,10000 Zagreb</item>
      <item>ROST-ŠPORT d.o.o. za trgovinu na veliko i malo, vanjskotrgovačku djelatnost i marketing, OIB 63693671750, II Poljanice 8,10000 Zagreb</item>
      <item>Petar Rukavina</item>
      <item>Marija Rosić, OIB 86034218830, Florićeva Ulica 5,10000 Zagreb</item>
      <item>C.P.I. EXPERTUS društvo s ograničenom odgovornošću za usluge, OIB 47093473505, Ulica grada Chicaga 2 A,10000 Zagreb</item>
      <item>Magdalena Matić, OIB 46987252656, Palinovečka Ulica 29,10000 Zagreb</item>
      <item>TINMARK d.o.o. za trgovinu i usluge, turistička agencija, OIB 64040526186, Ventilatorska 8 A,10250 Lučko</item>
      <item>BAR GRUPA društvo s ograničenom odgovornošću za ugostiteljstvo, OIB 21877438576, Preradovićeva 17,10000 Zagreb</item>
      <item>Franjo Zelenika, OIB 37105336549, Ulica Mije Krešića 30,10000 Zagreb</item>
      <item>KAJZER d.o.o. za trgovinu i usluge, OIB 68585044796, Radićeva ulica 21,10000 Zagreb</item>
      <item>DETONO d.o.o. za proizvodnju, trgovinu i usluge, OIB 42999214584, VIII Vrbik 17,10000 Zagreb</item>
      <item>Gordana Žubrinić, OIB 16588457051, Podgaj 55,10000 Zagreb</item>
      <item>Romeo Vudrag-tomasović, OIB 37807865212, Branitelja Domovinskog Rata 2b,22000 Šibenik</item>
      <item>Odvj. društvo VIDOVIĆ &amp; PARTNERI j.t.d., OIB 12515069057, Kralja Zvonimira 2,10000 Zagreb</item>
      <item>BARITUS društvo s ograničenom odgovornošću za usluge, OIB 64066912804, Radnička cesta 39,10000 Zagreb</item>
      <item>Marija Ivanković</item>
      <item>NIKMARK društvo s ograničenom odgovornošću za građenje, trgovinu i usluge, OIB 68755851941, Strojarska cesta 20,10000 Zagreb</item>
      <item>Odvjetničko društvo Župić &amp; partneri d.o.o, OIB 42524586447, Radnička cesta 37/B,10000 Zagreb</item>
    </izvorni_sadrzaj>
    <derivirana_varijabla naziv="DomainObject.Predmet.SudioniciListAdressOIB_1">
      <item>FINA Regionalni centar Zagreb, OIB 85821130368, Koturaškan 43,10000 Zagreb</item>
      <item>GOLF &amp; COUNTRY CLUB ZAGREB d.o.o. za trgovinu, zastupanje, ugostiteljstvo i turizam, OIB 54566277575, Jadranska avenija 6,10000 Zagreb</item>
      <item>Marija Vujčić Turkulin, OIB 22593287559, Vrtlarska 3,10000 Zagreb</item>
      <item>Vinko Arelić, OIB 42207785748, Šenoina Ulica 20,10000 Zagreb</item>
      <item>Zoran Bauer, OIB 89990147407, Maksimirska 88,10000 Zagreb</item>
      <item>TEICO društvo s ograničenom odgovornošću za proizvodnju, unutrašnju i vanjsku trgovinu i usluge, OIB 12124386804, Draškovićeva 54,Zagreb</item>
      <item>Marko Tušek, OIB 77053515267, Aleja kralja Zvonimira 11,42000 Varaždin</item>
      <item>Lidija Lončarević, Zelinska 2,10000 Zagreb</item>
      <item>ODVJ. DRUŠTVO MARIĆ, DRUGOVIĆ &amp; SEKOVANIĆ d.o.o., OIB 18788231809, Augusta Šenoe 1,10000 Zagreb</item>
      <item>HRVATSKA POŠTANSKA BANKA d.d., OIB 87939104217, Jurišićeva 4,10000 Zagreb</item>
      <item>STROJOPROMET-ZAGREB servis, trgovina i dorada robe, d.o.o., OIB 97994010225, Zagrebačka 6,10292 Šenkovec</item>
      <item>Županijsko državno odvjetništvo u Zagrebu, Savska cesta 41,10000 Zagreb</item>
      <item>HRVATSKA BANKA ZA OBNOVU I RAZVITAK, OIB 26702280390, Strossmayerov trg 9,10000 Zagreb</item>
      <item>GRAD ZAGREB, Trg Stjepana Radića 1,10000 Zagreb</item>
      <item>Alan Hranilović, OIB 89860517791, Trg I. Mažuranića 4,10000 Zagreb</item>
      <item>Porezna  uprava Zagreb, Av. Dubrovnik 32,10000 Zagreb</item>
      <item>EKOPLAN-SUSTAVI društvo s ograničenom odgovornošću za graditeljstvo i trgovinu, OIB 29870445575, Trg kralja Tomislava 10,42250 Lepoglava</item>
      <item>VODOOPSKRBA I ODVODNJA društvo s ograničenom odgovornošću za javnu vodoopskrbu i odvodnju, OIB 83416546499, Folnegovićeva 1,10000 Zagreb</item>
      <item>Ministarstvo poljoprivrede, Uprava vodnog gospodarstva, OIB 76767369197, Ulica grada Vukovara 220,10000 Zagreb</item>
      <item>Hrvatska radiotelevizija, OIB 68419124305, Prisavlje 3,10000 Zagreb</item>
      <item>DAMJANOVIĆ d.o.o. za građevinarstvo i inženjering, OIB 52071464528, Juraja i Vjekoslava Stančića 3,10410 Vukovina</item>
      <item>Marin Andrijašević, OIB 96119632118, Ante Starčevića 98,21300 Makarska</item>
      <item>S.T.P. društvo s ograničenom odgovornošću za servis, trgovinu i promet, OIB 41817103783, Lučki odvojak 1,10000 Zagreb</item>
      <item>ŽELVA, društvo s ograničenom odgovornošću za trgovinu i usluge, OIB 73342948698, Radnička cesta 53,10000 Zagreb</item>
      <item>ADING-PROJEKT d.o.o. za graditeljstvo, OIB 23194084178, Vitezićeva 62,10000 Zagreb</item>
      <item>Željko Žužić, OIB 85772913531, Josipa Kozarca 20,10410 Velika Gorica</item>
      <item>MARKO ŠALIĆ, vlasnik obrta POLET, OIB 92813855583, Ante Jakšića 19,10000 Zagreb</item>
      <item>EOS MATRIX d.o.o. za poslovne usluge, OIB 76674680107, Horvatova 82,10000 Zagreb</item>
      <item>TEXO MANAGEMENT  d.o.o. za usluge, OIB 35610677280, Ilica 1 a ,10000 Zagreb</item>
      <item>Tonka Grgičević, OIB 83563260688, Sinkovićeva 4,10000 Zagreb</item>
      <item>KAJZER-PROM d.o.o. za unutarnju i vanjsku trgovinu i usluge u stečaju, OIB 88900036899, Gornjostupnička 2A,10255 Gornji Stupnik</item>
      <item>MABA-COM, društvo s ograničenom odgovornošću za proizvodnju itrgovinu, OIB 43931897225, Brezjanski put 33,10431 Brezje</item>
      <item>Nikola Kovačević, OIB 38768918758, Dedići 26,10000 Zagreb</item>
      <item>Odvjetničko društvo Hanžeković &amp; Partneri društvo s ograničenom odgovornošću, OIB 85127306373, Radnička Cesta 22,10000 Zagreb</item>
      <item>Marija Turudić, Gajeva 44,10000 Zagreb</item>
      <item>Viktor Pisanski, OIB 30928519568, Vrbik Iii. 9,10000 Zagreb</item>
      <item>Branko Skerlev, OIB 59584997555, Radnička cesta 52/R2,10000 Zagreb</item>
      <item>TEXO MANAGEMENT  d.o.o. za usluge, OIB 35610677280, Ilica 1 a ,10000 Zagreb</item>
      <item>Branko Skerlev, OIB 59584997555, Radnička cesta 52/R2,10000 Zagreb</item>
      <item>Branimir Ambreković, OIB 11616460982, Jadranska Avenija 618,10000 Zagreb</item>
      <item>Odvjetničko društvo KARDUM I PARTNERI, javno trgovačko društvo, OIB 89572362876, Mihanovićeva 14,10000 Zagreb</item>
      <item>BAUER GRUPA društvo s ograničenom odgovornošću za tiskarsku djelatnost i trgovinu, OIB 22395608688, Bijankinija Andrije 15,10430 Samobor</item>
      <item>Alek Konić, OIB 22616709109, Ksaver 101,10000 Zagreb</item>
      <item>Marin Andrijašević, OIB 96119632118, Ante Starčevića 98,21300 Makarska</item>
      <item>STOLARIJA GOJANOVIĆ 1969.G. d.o.o. za trgovinu i usluge, OIB 88748670537, Industrijska zona Podi, Dolačka 14,22000 Šibenik</item>
      <item>Zoran Matijašić, OIB 78177079108, Istarska 79,51000 Rijeka</item>
      <item>Milorad Šmitran, OIB 19773574927, Hegedušićeva 3,51000 Rijeka</item>
      <item>Boris Kelemen, OIB 88285718814, Trg Svibanjskih žrtava 1995. br. 2,10000 Zagreb</item>
      <item>DAMJANOVIĆ d.o.o. za građevinarstvo i inženjering, OIB 52071464528, Juraja i Vjekoslava Stančića 3,10410 Vukovina</item>
      <item>B.B. i S. PLAN d.o.o. za projektiranje i promidžbu, OIB 34353527904, Siget 18/b,10000 Zagreb</item>
      <item>Addiko Bank dioničko društvo, OIB 14036333877, Slavonska avenija 6,10000 Zagreb</item>
      <item>Odvj. društvo GLAMUZINA &amp; GROŠETA društvo s ograničenom odgovornošću, OIB 69402757072, Trg žrtava fašizma 5,10000 Zagreb</item>
      <item>Odvj. društvo BEKINA, ŠKURLA, DURMIŠ I SPAJIĆ d.o.o., OIB 68178969783, Preradovićeva 24,10000 Zagreb</item>
      <item>Sandra Zorc, OIB 43965117697, Agatićeva 6,51000 Rijeka</item>
      <item>Ivan Maloča, Šoštarićeva 4/I,10000 Zagreb</item>
      <item>Tihana Nikolić, OIB 02158057271, Tratinska 44,10000 Zagreb</item>
      <item>ROST-ŠPORT d.o.o. za trgovinu na veliko i malo, vanjskotrgovačku djelatnost i marketing, OIB 63693671750, II Poljanice 8,10000 Zagreb</item>
      <item>Petar Rukavina</item>
      <item>Marija Rosić, OIB 86034218830, Florićeva Ulica 5,10000 Zagreb</item>
      <item>C.P.I. EXPERTUS društvo s ograničenom odgovornošću za usluge, OIB 47093473505, Ulica grada Chicaga 2 A,10000 Zagreb</item>
      <item>Magdalena Matić, OIB 46987252656, Palinovečka Ulica 29,10000 Zagreb</item>
      <item>TINMARK d.o.o. za trgovinu i usluge, turistička agencija, OIB 64040526186, Ventilatorska 8 A,10250 Lučko</item>
      <item>BAR GRUPA društvo s ograničenom odgovornošću za ugostiteljstvo, OIB 21877438576, Preradovićeva 17,10000 Zagreb</item>
      <item>Franjo Zelenika, OIB 37105336549, Ulica Mije Krešića 30,10000 Zagreb</item>
      <item>KAJZER d.o.o. za trgovinu i usluge, OIB 68585044796, Radićeva ulica 21,10000 Zagreb</item>
      <item>DETONO d.o.o. za proizvodnju, trgovinu i usluge, OIB 42999214584, VIII Vrbik 17,10000 Zagreb</item>
      <item>Gordana Žubrinić, OIB 16588457051, Podgaj 55,10000 Zagreb</item>
      <item>Romeo Vudrag-tomasović, OIB 37807865212, Branitelja Domovinskog Rata 2b,22000 Šibenik</item>
      <item>Odvj. društvo VIDOVIĆ &amp; PARTNERI j.t.d., OIB 12515069057, Kralja Zvonimira 2,10000 Zagreb</item>
      <item>BARITUS društvo s ograničenom odgovornošću za usluge, OIB 64066912804, Radnička cesta 39,10000 Zagreb</item>
      <item>Marija Ivanković</item>
      <item>NIKMARK društvo s ograničenom odgovornošću za građenje, trgovinu i usluge, OIB 68755851941, Strojarska cesta 20,10000 Zagreb</item>
      <item>Odvjetničko društvo Župić &amp; partneri d.o.o, OIB 42524586447, Radnička cesta 37/B,10000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54566277575</item>
      <item>, OIB 22593287559</item>
      <item>, OIB 42207785748</item>
      <item>, OIB 89990147407</item>
      <item>, OIB 12124386804</item>
      <item>, OIB 77053515267</item>
      <item>, OIB null</item>
      <item>, OIB 18788231809</item>
      <item>, OIB 87939104217</item>
      <item>, OIB 97994010225</item>
      <item>, OIB null</item>
      <item>, OIB 26702280390</item>
      <item>, OIB null</item>
      <item>, OIB 89860517791</item>
      <item>, OIB null</item>
      <item>, OIB 29870445575</item>
      <item>, OIB 83416546499</item>
      <item>, OIB 76767369197</item>
      <item>, OIB 68419124305</item>
      <item>, OIB 52071464528</item>
      <item>, OIB 96119632118</item>
      <item>, OIB 41817103783</item>
      <item>, OIB 73342948698</item>
      <item>, OIB 23194084178</item>
      <item>, OIB 85772913531</item>
      <item>, OIB 92813855583</item>
      <item>, OIB 76674680107</item>
      <item>, OIB 35610677280</item>
      <item>, OIB 83563260688</item>
      <item>, OIB 88900036899</item>
      <item>, OIB 43931897225</item>
      <item>, OIB 38768918758</item>
      <item>, OIB 85127306373</item>
      <item>, OIB null</item>
      <item>, OIB 30928519568</item>
      <item>, OIB 59584997555</item>
      <item>, OIB 35610677280</item>
      <item>, OIB 59584997555</item>
      <item>, OIB 11616460982</item>
      <item>, OIB 89572362876</item>
      <item>, OIB 22395608688</item>
      <item>, OIB 22616709109</item>
      <item>, OIB 96119632118</item>
      <item>, OIB 88748670537</item>
      <item>, OIB 78177079108</item>
      <item>, OIB 19773574927</item>
      <item>, OIB 88285718814</item>
      <item>, OIB 52071464528</item>
      <item>, OIB 34353527904</item>
      <item>, OIB 14036333877</item>
      <item>, OIB 69402757072</item>
      <item>, OIB 68178969783</item>
      <item>, OIB 43965117697</item>
      <item>, OIB null</item>
      <item>, OIB 02158057271</item>
      <item>, OIB 63693671750</item>
      <item>, OIB null</item>
      <item>, OIB 86034218830</item>
      <item>, OIB 47093473505</item>
      <item>, OIB 46987252656</item>
      <item>, OIB 64040526186</item>
      <item>, OIB 21877438576</item>
      <item>, OIB 37105336549</item>
      <item>, OIB 68585044796</item>
      <item>, OIB 42999214584</item>
      <item>, OIB 16588457051</item>
      <item>, OIB 37807865212</item>
      <item>, OIB 12515069057</item>
      <item>, OIB 64066912804</item>
      <item>, OIB null</item>
      <item>, OIB 68755851941</item>
      <item>, OIB 42524586447</item>
    </izvorni_sadrzaj>
    <derivirana_varijabla naziv="DomainObject.Predmet.SudioniciListNazivOIB_1">
      <item>, OIB 85821130368</item>
      <item>, OIB 54566277575</item>
      <item>, OIB 22593287559</item>
      <item>, OIB 42207785748</item>
      <item>, OIB 89990147407</item>
      <item>, OIB 12124386804</item>
      <item>, OIB 77053515267</item>
      <item>, OIB null</item>
      <item>, OIB 18788231809</item>
      <item>, OIB 87939104217</item>
      <item>, OIB 97994010225</item>
      <item>, OIB null</item>
      <item>, OIB 26702280390</item>
      <item>, OIB null</item>
      <item>, OIB 89860517791</item>
      <item>, OIB null</item>
      <item>, OIB 29870445575</item>
      <item>, OIB 83416546499</item>
      <item>, OIB 76767369197</item>
      <item>, OIB 68419124305</item>
      <item>, OIB 52071464528</item>
      <item>, OIB 96119632118</item>
      <item>, OIB 41817103783</item>
      <item>, OIB 73342948698</item>
      <item>, OIB 23194084178</item>
      <item>, OIB 85772913531</item>
      <item>, OIB 92813855583</item>
      <item>, OIB 76674680107</item>
      <item>, OIB 35610677280</item>
      <item>, OIB 83563260688</item>
      <item>, OIB 88900036899</item>
      <item>, OIB 43931897225</item>
      <item>, OIB 38768918758</item>
      <item>, OIB 85127306373</item>
      <item>, OIB null</item>
      <item>, OIB 30928519568</item>
      <item>, OIB 59584997555</item>
      <item>, OIB 35610677280</item>
      <item>, OIB 59584997555</item>
      <item>, OIB 11616460982</item>
      <item>, OIB 89572362876</item>
      <item>, OIB 22395608688</item>
      <item>, OIB 22616709109</item>
      <item>, OIB 96119632118</item>
      <item>, OIB 88748670537</item>
      <item>, OIB 78177079108</item>
      <item>, OIB 19773574927</item>
      <item>, OIB 88285718814</item>
      <item>, OIB 52071464528</item>
      <item>, OIB 34353527904</item>
      <item>, OIB 14036333877</item>
      <item>, OIB 69402757072</item>
      <item>, OIB 68178969783</item>
      <item>, OIB 43965117697</item>
      <item>, OIB null</item>
      <item>, OIB 02158057271</item>
      <item>, OIB 63693671750</item>
      <item>, OIB null</item>
      <item>, OIB 86034218830</item>
      <item>, OIB 47093473505</item>
      <item>, OIB 46987252656</item>
      <item>, OIB 64040526186</item>
      <item>, OIB 21877438576</item>
      <item>, OIB 37105336549</item>
      <item>, OIB 68585044796</item>
      <item>, OIB 42999214584</item>
      <item>, OIB 16588457051</item>
      <item>, OIB 37807865212</item>
      <item>, OIB 12515069057</item>
      <item>, OIB 64066912804</item>
      <item>, OIB null</item>
      <item>, OIB 68755851941</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8EB025-A4AA-42FB-82EE-FEF9F38AD1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875</properties:Words>
  <properties:Characters>4606</properties:Characters>
  <properties:Lines>104</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2017-12-20T13:47:00Z</dcterms:created>
  <dc:creator>Korisnik</dc:creator>
  <cp:lastModifiedBy>Draženka Prpić</cp:lastModifiedBy>
  <cp:lastPrinted>2017-12-21T12:23:00Z</cp:lastPrinted>
  <dcterms:modified xmlns:xsi="http://www.w3.org/2001/XMLSchema-instance" xsi:type="dcterms:W3CDTF">2017-12-21T12:24:00Z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