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a743b" w14:paraId="9fa743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12725A" w:rsidRPr="0012725A">
        <w:t xml:space="preserve"> 6786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C5BA8">
        <w:t>7</w:t>
      </w:r>
      <w:r w:rsidR="00B6670B">
        <w:t>. prosinca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12725A" w:rsidRPr="0012725A">
        <w:t>TERRA BAR  d.o.o.</w:t>
      </w:r>
      <w:r w:rsidR="0012725A">
        <w:t xml:space="preserve"> </w:t>
      </w:r>
      <w:proofErr w:type="spellStart"/>
      <w:r w:rsidR="0012725A">
        <w:t>Strmec</w:t>
      </w:r>
      <w:proofErr w:type="spellEnd"/>
      <w:r w:rsidR="0012725A">
        <w:t xml:space="preserve">, </w:t>
      </w:r>
      <w:r w:rsidR="0012725A" w:rsidRPr="0012725A">
        <w:t>Lipa 3</w:t>
      </w:r>
      <w:r w:rsidR="0012725A">
        <w:t xml:space="preserve">, </w:t>
      </w:r>
      <w:r w:rsidR="000566AD" w:rsidRPr="008317CC">
        <w:t xml:space="preserve">OIB: </w:t>
      </w:r>
      <w:r w:rsidR="0012725A" w:rsidRPr="0012725A">
        <w:t>33469978083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12725A">
        <w:t>468.099,72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C5BA8">
        <w:t>7</w:t>
      </w:r>
      <w:r w:rsidR="00B6670B">
        <w:t>. prosinca</w:t>
      </w:r>
      <w:r w:rsidR="00F8310C" w:rsidRPr="009C5689">
        <w:t xml:space="preserve">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1.</w:t>
      </w:r>
      <w:r w:rsidR="00471DD9">
        <w:t xml:space="preserve"> dužnik - e-</w:t>
      </w:r>
      <w:r w:rsidR="00F8310C" w:rsidRPr="009C5689">
        <w:t>oglasna plo</w:t>
      </w:r>
      <w:r w:rsidR="00AC6D81">
        <w:t>č</w:t>
      </w:r>
      <w:r w:rsidR="00F8310C" w:rsidRPr="009C5689">
        <w:t>a 45 dana</w:t>
      </w:r>
    </w:p>
    <w:p w:rsidRDefault="00FC5BA8" w:rsidP="00F8310C" w:rsidR="00FC5BA8">
      <w:r>
        <w:t xml:space="preserve">2. </w:t>
      </w:r>
      <w:proofErr w:type="spellStart"/>
      <w:r>
        <w:t>zz</w:t>
      </w:r>
      <w:proofErr w:type="spellEnd"/>
      <w:r>
        <w:t xml:space="preserve"> dužnika-poštom </w:t>
      </w:r>
      <w:r w:rsidR="0012725A">
        <w:t>–</w:t>
      </w:r>
      <w:r>
        <w:t xml:space="preserve"> </w:t>
      </w:r>
      <w:r w:rsidR="0012725A">
        <w:t xml:space="preserve">Lada </w:t>
      </w:r>
      <w:proofErr w:type="spellStart"/>
      <w:r w:rsidR="0012725A">
        <w:t>Klačar</w:t>
      </w:r>
      <w:proofErr w:type="spellEnd"/>
      <w:r w:rsidR="0012725A">
        <w:t xml:space="preserve">, </w:t>
      </w:r>
      <w:proofErr w:type="spellStart"/>
      <w:r w:rsidR="0012725A">
        <w:t>Strmec</w:t>
      </w:r>
      <w:proofErr w:type="spellEnd"/>
      <w:r w:rsidR="0012725A">
        <w:t>, Lipa 3</w:t>
      </w:r>
    </w:p>
    <w:p w:rsidRDefault="00B449F3" w:rsidP="00F8310C" w:rsidR="00B449F3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p w:rsidRDefault="000F5513" w:rsidP="00F8310C" w:rsidR="000F5513" w:rsidRPr="009C5689">
      <w:r>
        <w:t>4. kal. 30 dana</w:t>
      </w:r>
    </w:p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F5513"/>
    <w:rsid w:val="00114EAD"/>
    <w:rsid w:val="0012191B"/>
    <w:rsid w:val="0012725A"/>
    <w:rsid w:val="00133A3B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71DD9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41AE"/>
    <w:rsid w:val="00657B8E"/>
    <w:rsid w:val="00682BFC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62D70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6670B"/>
    <w:rsid w:val="00B82F18"/>
    <w:rsid w:val="00C405FD"/>
    <w:rsid w:val="00C41A71"/>
    <w:rsid w:val="00C836B9"/>
    <w:rsid w:val="00C958E9"/>
    <w:rsid w:val="00CE7362"/>
    <w:rsid w:val="00D01B78"/>
    <w:rsid w:val="00D62FF6"/>
    <w:rsid w:val="00D66226"/>
    <w:rsid w:val="00DE5BD2"/>
    <w:rsid w:val="00E27520"/>
    <w:rsid w:val="00EC3302"/>
    <w:rsid w:val="00ED6AA8"/>
    <w:rsid w:val="00F034D3"/>
    <w:rsid w:val="00F510B3"/>
    <w:rsid w:val="00F8310C"/>
    <w:rsid w:val="00FC5BA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5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5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5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5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5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5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5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5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5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5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6786</izvorni_sadrzaj>
    <derivirana_varijabla naziv="DomainObject.Predmet.Broj_1">6786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St-6786/2015</izvorni_sadrzaj>
    <derivirana_varijabla naziv="DomainObject.Predmet.OznakaBroj_1">St-6786/2015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BAR  d.o.o.</izvorni_sadrzaj>
    <derivirana_varijabla naziv="DomainObject.Predmet.ProtustrankaFormated_1">  TERRA BAR  d.o.o.</derivirana_varijabla>
  </DomainObject.Predmet.ProtustrankaFormated>
  <DomainObject.Predmet.ProtustrankaFormatedOIB>
    <izvorni_sadrzaj>  TERRA BAR  d.o.o., OIB 33469978083</izvorni_sadrzaj>
    <derivirana_varijabla naziv="DomainObject.Predmet.ProtustrankaFormatedOIB_1">  TERRA BAR  d.o.o., OIB 33469978083</derivirana_varijabla>
  </DomainObject.Predmet.ProtustrankaFormatedOIB>
  <DomainObject.Predmet.ProtustrankaFormatedWithAdress>
    <izvorni_sadrzaj> TERRA BAR  d.o.o., Lipa 3, 10020 Strmec</izvorni_sadrzaj>
    <derivirana_varijabla naziv="DomainObject.Predmet.ProtustrankaFormatedWithAdress_1"> TERRA BAR  d.o.o., Lipa 3, 10020 Strmec</derivirana_varijabla>
  </DomainObject.Predmet.ProtustrankaFormatedWithAdress>
  <DomainObject.Predmet.ProtustrankaFormatedWithAdressOIB>
    <izvorni_sadrzaj> TERRA BAR  d.o.o., OIB 33469978083, Lipa 3, 10020 Strmec</izvorni_sadrzaj>
    <derivirana_varijabla naziv="DomainObject.Predmet.ProtustrankaFormatedWithAdressOIB_1"> TERRA BAR  d.o.o., OIB 33469978083, Lipa 3, 10020 Strmec</derivirana_varijabla>
  </DomainObject.Predmet.ProtustrankaFormatedWithAdressOIB>
  <DomainObject.Predmet.ProtustrankaWithAdress>
    <izvorni_sadrzaj>TERRA BAR  d.o.o. Lipa 3, 10020 Strmec</izvorni_sadrzaj>
    <derivirana_varijabla naziv="DomainObject.Predmet.ProtustrankaWithAdress_1">TERRA BAR  d.o.o. Lipa 3, 10020 Strmec</derivirana_varijabla>
  </DomainObject.Predmet.ProtustrankaWithAdress>
  <DomainObject.Predmet.ProtustrankaWithAdressOIB>
    <izvorni_sadrzaj>TERRA BAR  d.o.o., OIB 33469978083, Lipa 3, 10020 Strmec</izvorni_sadrzaj>
    <derivirana_varijabla naziv="DomainObject.Predmet.ProtustrankaWithAdressOIB_1">TERRA BAR  d.o.o., OIB 33469978083, Lipa 3, 10020 Strmec</derivirana_varijabla>
  </DomainObject.Predmet.ProtustrankaWithAdressOIB>
  <DomainObject.Predmet.ProtustrankaNazivFormated>
    <izvorni_sadrzaj>TERRA BAR  d.o.o.</izvorni_sadrzaj>
    <derivirana_varijabla naziv="DomainObject.Predmet.ProtustrankaNazivFormated_1">TERRA BAR  d.o.o.</derivirana_varijabla>
  </DomainObject.Predmet.ProtustrankaNazivFormated>
  <DomainObject.Predmet.ProtustrankaNazivFormatedOIB>
    <izvorni_sadrzaj>TERRA BAR  d.o.o., OIB 33469978083</izvorni_sadrzaj>
    <derivirana_varijabla naziv="DomainObject.Predmet.ProtustrankaNazivFormatedOIB_1">TERRA BAR  d.o.o., OIB 33469978083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BAR  d.o.o.</item>
    </izvorni_sadrzaj>
    <derivirana_varijabla naziv="DomainObject.Predmet.ProtuStrankaListFormated_1">
      <item>TERRA BAR  d.o.o.</item>
    </derivirana_varijabla>
  </DomainObject.Predmet.ProtuStrankaListFormated>
  <DomainObject.Predmet.ProtuStrankaListFormatedOIB>
    <izvorni_sadrzaj>
      <item>TERRA BAR  d.o.o., OIB 33469978083</item>
    </izvorni_sadrzaj>
    <derivirana_varijabla naziv="DomainObject.Predmet.ProtuStrankaListFormatedOIB_1">
      <item>TERRA BAR  d.o.o., OIB 33469978083</item>
    </derivirana_varijabla>
  </DomainObject.Predmet.ProtuStrankaListFormatedOIB>
  <DomainObject.Predmet.ProtuStrankaListFormatedWithAdress>
    <izvorni_sadrzaj>
      <item>TERRA BAR  d.o.o., Lipa 3, 10020 Strmec</item>
    </izvorni_sadrzaj>
    <derivirana_varijabla naziv="DomainObject.Predmet.ProtuStrankaListFormatedWithAdress_1">
      <item>TERRA BAR  d.o.o., Lipa 3, 10020 Strmec</item>
    </derivirana_varijabla>
  </DomainObject.Predmet.ProtuStrankaListFormatedWithAdress>
  <DomainObject.Predmet.ProtuStrankaListFormatedWithAdressOIB>
    <izvorni_sadrzaj>
      <item>TERRA BAR  d.o.o., OIB 33469978083, Lipa 3, 10020 Strmec</item>
    </izvorni_sadrzaj>
    <derivirana_varijabla naziv="DomainObject.Predmet.ProtuStrankaListFormatedWithAdressOIB_1">
      <item>TERRA BAR  d.o.o., OIB 33469978083, Lipa 3, 10020 Strmec</item>
    </derivirana_varijabla>
  </DomainObject.Predmet.ProtuStrankaListFormatedWithAdressOIB>
  <DomainObject.Predmet.ProtuStrankaListNazivFormated>
    <izvorni_sadrzaj>
      <item>TERRA BAR  d.o.o.</item>
    </izvorni_sadrzaj>
    <derivirana_varijabla naziv="DomainObject.Predmet.ProtuStrankaListNazivFormated_1">
      <item>TERRA BAR  d.o.o.</item>
    </derivirana_varijabla>
  </DomainObject.Predmet.ProtuStrankaListNazivFormated>
  <DomainObject.Predmet.ProtuStrankaListNazivFormatedOIB>
    <izvorni_sadrzaj>
      <item>TERRA BAR  d.o.o., OIB 33469978083</item>
    </izvorni_sadrzaj>
    <derivirana_varijabla naziv="DomainObject.Predmet.ProtuStrankaListNazivFormatedOIB_1">
      <item>TERRA BAR  d.o.o., OIB 33469978083</item>
    </derivirana_varijabla>
  </DomainObject.Predmet.ProtuStrankaListNazivFormatedOIB>
  <DomainObject.Predmet.OstaliListFormated>
    <izvorni_sadrzaj>
      <item>Lada Klačar</item>
    </izvorni_sadrzaj>
    <derivirana_varijabla naziv="DomainObject.Predmet.OstaliListFormated_1">
      <item>Lada Klačar</item>
    </derivirana_varijabla>
  </DomainObject.Predmet.OstaliListFormated>
  <DomainObject.Predmet.OstaliListFormatedOIB>
    <izvorni_sadrzaj>
      <item>Lada Klačar, OIB 94956056685</item>
    </izvorni_sadrzaj>
    <derivirana_varijabla naziv="DomainObject.Predmet.OstaliListFormatedOIB_1">
      <item>Lada Klačar, OIB 94956056685</item>
    </derivirana_varijabla>
  </DomainObject.Predmet.OstaliListFormatedOIB>
  <DomainObject.Predmet.OstaliListFormatedWithAdress>
    <izvorni_sadrzaj>
      <item>Lada Klačar, Lipa 3, 10434 Strmec</item>
    </izvorni_sadrzaj>
    <derivirana_varijabla naziv="DomainObject.Predmet.OstaliListFormatedWithAdress_1">
      <item>Lada Klačar, Lipa 3, 10434 Strmec</item>
    </derivirana_varijabla>
  </DomainObject.Predmet.OstaliListFormatedWithAdress>
  <DomainObject.Predmet.OstaliListFormatedWithAdressOIB>
    <izvorni_sadrzaj>
      <item>Lada Klačar, OIB 94956056685, Lipa 3, 10434 Strmec</item>
    </izvorni_sadrzaj>
    <derivirana_varijabla naziv="DomainObject.Predmet.OstaliListFormatedWithAdressOIB_1">
      <item>Lada Klačar, OIB 94956056685, Lipa 3, 10434 Strmec</item>
    </derivirana_varijabla>
  </DomainObject.Predmet.OstaliListFormatedWithAdressOIB>
  <DomainObject.Predmet.OstaliListNazivFormated>
    <izvorni_sadrzaj>
      <item>Lada Klačar</item>
    </izvorni_sadrzaj>
    <derivirana_varijabla naziv="DomainObject.Predmet.OstaliListNazivFormated_1">
      <item>Lada Klačar</item>
    </derivirana_varijabla>
  </DomainObject.Predmet.OstaliListNazivFormated>
  <DomainObject.Predmet.OstaliListNazivFormatedOIB>
    <izvorni_sadrzaj>
      <item>Lada Klačar, OIB 94956056685</item>
    </izvorni_sadrzaj>
    <derivirana_varijabla naziv="DomainObject.Predmet.OstaliListNazivFormatedOIB_1">
      <item>Lada Klačar, OIB 94956056685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BAR  d.o.o.</izvorni_sadrzaj>
    <derivirana_varijabla naziv="DomainObject.Predmet.ProtustrankaIDrugi_1">TERRA BAR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BAR  d.o.o., OIB 33469978083, Lipa 3, 10020 Strmec</izvorni_sadrzaj>
    <derivirana_varijabla naziv="DomainObject.Predmet.ProtustrankaIDrugiAdressOIB_1">TERRA BAR  d.o.o., OIB 33469978083, Lipa 3,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BAR  d.o.o.</item>
      <item>Lada Klačar</item>
    </izvorni_sadrzaj>
    <derivirana_varijabla naziv="DomainObject.Predmet.SudioniciListNaziv_1">
      <item>FINA Regionalni centar Zagreb</item>
      <item>TERRA BAR  d.o.o.</item>
      <item>Lada Klačar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BAR  d.o.o., OIB 33469978083, Lipa 3,10020 Strmec</item>
      <item>Lada Klačar, OIB 94956056685, Lipa 3,10434 Strmec</item>
    </izvorni_sadrzaj>
    <derivirana_varijabla naziv="DomainObject.Predmet.SudioniciListAdressOIB_1">
      <item>FINA Regionalni centar Zagreb, OIB 85821130368, Trg svibanjskih žrtava 1995. 1,10000 Zagreb</item>
      <item>TERRA BAR  d.o.o., OIB 33469978083, Lipa 3,10020 Strmec</item>
      <item>Lada Klačar, OIB 94956056685, Lipa 3,10434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33469978083</item>
      <item>, OIB 94956056685</item>
    </izvorni_sadrzaj>
    <derivirana_varijabla naziv="DomainObject.Predmet.SudioniciListNazivOIB_1">
      <item>, OIB 85821130368</item>
      <item>, OIB 33469978083</item>
      <item>, OIB 94956056685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8FB7C-3E50-4FA7-B6B2-6A44478F3B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1375</properties:Characters>
  <properties:Lines>46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2015-12-07T08:14:00Z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2015-12-08T07:15:00Z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