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e2ce" w14:paraId="36ce2ce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90459D">
        <w:t>5123/16</w:t>
      </w:r>
    </w:p>
    <w:p w:rsidRDefault="002C5A29" w:rsidR="002C5A29" w:rsidRPr="0013144C"/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/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90459D">
        <w:t>TELEKOMUNIKACIJSKE TEHNOLOGIJE j.d.o.o., Zagreb, Petra Hektorovića 2, OIB: 63066574053,</w:t>
      </w:r>
      <w:r w:rsidR="00DA3CE2">
        <w:t xml:space="preserve"> </w:t>
      </w:r>
      <w:r w:rsidR="0090459D">
        <w:t>15. studenog</w:t>
      </w:r>
      <w:r w:rsidR="00DB6362">
        <w:t xml:space="preserve"> 2017.</w:t>
      </w:r>
    </w:p>
    <w:p w:rsidRDefault="00A27AC1" w:rsidP="002C5A29" w:rsidR="00A27AC1" w:rsidRPr="0013144C">
      <w:pPr>
        <w:jc w:val="center"/>
        <w:rPr>
          <w:b/>
        </w:rPr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90459D" w:rsidP="002C5A29" w:rsidR="0090459D" w:rsidRPr="0013144C">
      <w:pPr>
        <w:jc w:val="center"/>
      </w:pPr>
    </w:p>
    <w:p w:rsidRDefault="002C5A29" w:rsidP="00085D86" w:rsidR="002C5A29" w:rsidRPr="0013144C"/>
    <w:p w:rsidRDefault="00CC2D4F" w:rsidP="00DA3CE2" w:rsidR="00CC2D4F">
      <w:pPr>
        <w:pStyle w:val="Odlomakpopisa"/>
        <w:numPr>
          <w:ilvl w:val="0"/>
          <w:numId w:val="9"/>
        </w:numPr>
        <w:jc w:val="both"/>
      </w:pPr>
      <w:r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90459D">
        <w:t>TELEKOMUNIKACIJSKE TEHNOLOGIJE j.d.o.o., Zagreb, Petra Hektorovića 2, OIB: 63066574053.</w:t>
      </w:r>
    </w:p>
    <w:p w:rsidRDefault="00DA3CE2" w:rsidP="00DA3CE2" w:rsidR="00DA3CE2">
      <w:pPr>
        <w:pStyle w:val="Odlomakpopisa"/>
        <w:ind w:left="1068"/>
        <w:jc w:val="both"/>
      </w:pPr>
    </w:p>
    <w:p w:rsidRDefault="00DA3CE2" w:rsidP="00DA3CE2" w:rsidR="00DA3CE2">
      <w:pPr>
        <w:pStyle w:val="Odlomakpopisa"/>
        <w:numPr>
          <w:ilvl w:val="0"/>
          <w:numId w:val="9"/>
        </w:numPr>
        <w:jc w:val="both"/>
      </w:pPr>
      <w:r>
        <w:t xml:space="preserve">Ročište zakazano radi </w:t>
      </w:r>
      <w:r w:rsidR="0090459D">
        <w:t>očitovanja o prijedlogu za</w:t>
      </w:r>
      <w:r>
        <w:t xml:space="preserve"> otvaranje stečajnog postupka za dan </w:t>
      </w:r>
      <w:r w:rsidR="0090459D">
        <w:t>9. siječnja</w:t>
      </w:r>
      <w:r>
        <w:t xml:space="preserve"> 2018. u 9,</w:t>
      </w:r>
      <w:r w:rsidR="0090459D">
        <w:t>2</w:t>
      </w:r>
      <w:r>
        <w:t>0 sati neće se održati.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 w:rsidRPr="0013144C"/>
    <w:p w:rsidRDefault="00085D86" w:rsidP="002C5A29" w:rsidR="00DB6362">
      <w:pPr>
        <w:jc w:val="both"/>
      </w:pPr>
      <w:r w:rsidRPr="0013144C">
        <w:tab/>
      </w:r>
      <w:r w:rsidR="00A447CC">
        <w:t xml:space="preserve">Financijska agencija je temeljem odredbe čl. </w:t>
      </w:r>
      <w:r w:rsidR="00D90D23">
        <w:t>110</w:t>
      </w:r>
      <w:r w:rsidR="003D479E">
        <w:t xml:space="preserve">. </w:t>
      </w:r>
      <w:r w:rsidR="00DB6362">
        <w:t xml:space="preserve">st. </w:t>
      </w:r>
      <w:r w:rsidR="00D90D23">
        <w:t>1</w:t>
      </w:r>
      <w:r w:rsidR="00DB6362">
        <w:t xml:space="preserve">.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 dalje:SZ</w:t>
      </w:r>
      <w:r w:rsidR="003D479E" w:rsidRPr="003D479E">
        <w:t>)</w:t>
      </w:r>
      <w:r w:rsidR="00CE61C5">
        <w:t xml:space="preserve"> </w:t>
      </w:r>
      <w:r w:rsidR="0090459D">
        <w:t>28. lipnja</w:t>
      </w:r>
      <w:r w:rsidR="00DB6362">
        <w:t xml:space="preserve">. </w:t>
      </w:r>
      <w:r w:rsidR="00A447CC">
        <w:t xml:space="preserve">podnijela </w:t>
      </w:r>
      <w:r w:rsidR="00DB6362">
        <w:t xml:space="preserve">prijedlog za otvaranje </w:t>
      </w:r>
      <w:r w:rsidR="00A27AC1" w:rsidRPr="0013144C">
        <w:t xml:space="preserve">stečajnog postupka nad dužnikom </w:t>
      </w:r>
      <w:r w:rsidR="0090459D">
        <w:t>TELEKOMUNIKACIJSKE TEHNOLOGIJE j.d.o.o., Zagreb, Petra Hektorovića 2, OIB: 63066574053</w:t>
      </w:r>
      <w:r w:rsidR="00DA3CE2">
        <w:t>.</w:t>
      </w:r>
    </w:p>
    <w:p w:rsidRDefault="000F7A8B" w:rsidP="002C5A29" w:rsidR="000F7A8B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90459D">
        <w:t>9. studenog</w:t>
      </w:r>
      <w:r w:rsidR="005B4EEA">
        <w:t xml:space="preserve"> 2017. </w:t>
      </w:r>
      <w:r w:rsidR="00DB6362">
        <w:t xml:space="preserve">proizlazi da dužnik nema </w:t>
      </w:r>
      <w:r w:rsidR="00DA3CE2">
        <w:t>evidentiranih neizvršenih osnova za plaćanje</w:t>
      </w:r>
      <w:r w:rsidR="00AB4B10">
        <w:t xml:space="preserve"> </w:t>
      </w:r>
      <w:r w:rsidR="00CE61C5">
        <w:t xml:space="preserve">(list </w:t>
      </w:r>
      <w:r w:rsidR="0090459D">
        <w:t>8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DA3CE2">
        <w:t>točki 1. izreke</w:t>
      </w:r>
      <w:r>
        <w:t xml:space="preserve"> rješenja.</w:t>
      </w:r>
    </w:p>
    <w:p w:rsidRDefault="00DA3CE2" w:rsidP="002C5A29" w:rsidR="00DA3CE2">
      <w:pPr>
        <w:jc w:val="both"/>
      </w:pPr>
    </w:p>
    <w:p w:rsidRDefault="00DA3CE2" w:rsidP="002C5A29" w:rsidR="00DA3CE2">
      <w:pPr>
        <w:jc w:val="both"/>
      </w:pPr>
      <w:r>
        <w:tab/>
        <w:t>Zbog obustave postupka odlučeno je kao u točki 2. izreke rješenja.</w:t>
      </w:r>
    </w:p>
    <w:p w:rsidRDefault="0090459D" w:rsidP="002C5A29" w:rsidR="0090459D">
      <w:pPr>
        <w:jc w:val="both"/>
      </w:pPr>
    </w:p>
    <w:p w:rsidRDefault="00AB4B10" w:rsidP="002C5A29" w:rsidR="00AB4B10">
      <w:pPr>
        <w:jc w:val="both"/>
      </w:pPr>
      <w:r>
        <w:tab/>
      </w:r>
    </w:p>
    <w:p w:rsidRDefault="00AB4B10" w:rsidP="00F3696F" w:rsidR="002C5A29" w:rsidRPr="00B478EA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90459D">
        <w:t>15. studenog</w:t>
      </w:r>
      <w:r w:rsidR="00DB6362">
        <w:t xml:space="preserve"> 2017.</w:t>
      </w:r>
    </w:p>
    <w:p w:rsidRDefault="0085718D" w:rsidP="00F3696F" w:rsidR="0085718D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p w:rsidRDefault="002C5A29" w:rsidP="002C5A29" w:rsidR="002C5A29" w:rsidRPr="0013144C">
      <w:pPr>
        <w:jc w:val="both"/>
      </w:pPr>
    </w:p>
    <w:sectPr w:rsidSect="0058326B" w:rsidR="002C5A29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100" w:rsidR="00233100">
      <w:r>
        <w:separator/>
      </w:r>
    </w:p>
  </w:endnote>
  <w:endnote w:id="0" w:type="continuationSeparator">
    <w:p w:rsidRDefault="00233100" w:rsidR="00233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100" w:rsidR="00233100">
      <w:r>
        <w:separator/>
      </w:r>
    </w:p>
  </w:footnote>
  <w:footnote w:id="0" w:type="continuationSeparator">
    <w:p w:rsidRDefault="00233100" w:rsidR="002331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883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90459D">
      <w:t>5123/16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A144D"/>
    <w:rsid w:val="003B7B0E"/>
    <w:rsid w:val="003D479E"/>
    <w:rsid w:val="004203E9"/>
    <w:rsid w:val="004825CD"/>
    <w:rsid w:val="004D3160"/>
    <w:rsid w:val="004D4EAE"/>
    <w:rsid w:val="004D5DC4"/>
    <w:rsid w:val="004E037F"/>
    <w:rsid w:val="004E2805"/>
    <w:rsid w:val="00511110"/>
    <w:rsid w:val="00537052"/>
    <w:rsid w:val="00574883"/>
    <w:rsid w:val="0058326B"/>
    <w:rsid w:val="005B4EEA"/>
    <w:rsid w:val="005B6F80"/>
    <w:rsid w:val="006239AF"/>
    <w:rsid w:val="00694147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90459D"/>
    <w:rsid w:val="009068DA"/>
    <w:rsid w:val="00954BCC"/>
    <w:rsid w:val="009E18C9"/>
    <w:rsid w:val="00A27AC1"/>
    <w:rsid w:val="00A447CC"/>
    <w:rsid w:val="00A744E3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D1C18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8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8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8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8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St-5123/2016</izvorni_sadrzaj>
    <derivirana_varijabla naziv="DomainObject.Predmet.OznakaBroj_1">St-5123/2016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TELEKOMUNIKACIJSKE TEHNOLOGIJE j.d.o.o. zastupanog po punomoćniku Zoran Benović</izvorni_sadrzaj>
    <derivirana_varijabla naziv="DomainObject.Predmet.ProtustrankaFormated_1">  TELEKOMUNIKACIJSKE TEHNOLOGIJE j.d.o.o. zastupanog po punomoćniku Zoran Benović</derivirana_varijabla>
  </DomainObject.Predmet.ProtustrankaFormated>
  <DomainObject.Predmet.ProtustrankaFormatedOIB>
    <izvorni_sadrzaj>  TELEKOMUNIKACIJSKE TEHNOLOGIJE j.d.o.o., OIB 63066574053 zastupanog po punomoćniku Zoran Benović</izvorni_sadrzaj>
    <derivirana_varijabla naziv="DomainObject.Predmet.ProtustrankaFormatedOIB_1">  TELEKOMUNIKACIJSKE TEHNOLOGIJE j.d.o.o., OIB 63066574053 zastupanog po punomoćniku Zoran Benović</derivirana_varijabla>
  </DomainObject.Predmet.ProtustrankaFormatedOIB>
  <DomainObject.Predmet.ProtustrankaFormatedWithAdress>
    <izvorni_sadrzaj> TELEKOMUNIKACIJSKE TEHNOLOGIJE j.d.o.o., Petra Hektorovića 2, 10000 Zagreb zastupanog po punomoćniku Zoran Benović</izvorni_sadrzaj>
    <derivirana_varijabla naziv="DomainObject.Predmet.ProtustrankaFormatedWithAdress_1"> TELEKOMUNIKACIJSKE TEHNOLOGIJE j.d.o.o., Petra Hektorovića 2, 10000 Zagreb zastupanog po punomoćniku Zoran Benović</derivirana_varijabla>
  </DomainObject.Predmet.ProtustrankaFormatedWithAdress>
  <DomainObject.Predmet.ProtustrankaFormatedWithAdressOIB>
    <izvorni_sadrzaj> TELEKOMUNIKACIJSKE TEHNOLOGIJE j.d.o.o., OIB 63066574053, Petra Hektorovića 2, 10000 Zagreb zastupanog po punomoćniku Zoran Benović</izvorni_sadrzaj>
    <derivirana_varijabla naziv="DomainObject.Predmet.ProtustrankaFormatedWithAdressOIB_1"> TELEKOMUNIKACIJSKE TEHNOLOGIJE j.d.o.o., OIB 63066574053, Petra Hektorovića 2, 10000 Zagreb zastupanog po punomoćniku Zoran Benović</derivirana_varijabla>
  </DomainObject.Predmet.ProtustrankaFormatedWithAdressOIB>
  <DomainObject.Predmet.ProtustrankaWithAdress>
    <izvorni_sadrzaj>TELEKOMUNIKACIJSKE TEHNOLOGIJE j.d.o.o. Petra Hektorovića 2, 10000 Zagreb</izvorni_sadrzaj>
    <derivirana_varijabla naziv="DomainObject.Predmet.ProtustrankaWithAdress_1">TELEKOMUNIKACIJSKE TEHNOLOGIJE j.d.o.o. Petra Hektorovića 2, 10000 Zagreb</derivirana_varijabla>
  </DomainObject.Predmet.ProtustrankaWithAdress>
  <DomainObject.Predmet.ProtustrankaWithAdressOIB>
    <izvorni_sadrzaj>TELEKOMUNIKACIJSKE TEHNOLOGIJE j.d.o.o., OIB 63066574053, Petra Hektorovića 2, 10000 Zagreb</izvorni_sadrzaj>
    <derivirana_varijabla naziv="DomainObject.Predmet.ProtustrankaWithAdressOIB_1">TELEKOMUNIKACIJSKE TEHNOLOGIJE j.d.o.o., OIB 63066574053, Petra Hektorovića 2, 10000 Zagreb</derivirana_varijabla>
  </DomainObject.Predmet.ProtustrankaWithAdressOIB>
  <DomainObject.Predmet.ProtustrankaNazivFormated>
    <izvorni_sadrzaj>TELEKOMUNIKACIJSKE TEHNOLOGIJE j.d.o.o.</izvorni_sadrzaj>
    <derivirana_varijabla naziv="DomainObject.Predmet.ProtustrankaNazivFormated_1">TELEKOMUNIKACIJSKE TEHNOLOGIJE j.d.o.o.</derivirana_varijabla>
  </DomainObject.Predmet.ProtustrankaNazivFormated>
  <DomainObject.Predmet.ProtustrankaNazivFormatedOIB>
    <izvorni_sadrzaj>TELEKOMUNIKACIJSKE TEHNOLOGIJE j.d.o.o., OIB 63066574053</izvorni_sadrzaj>
    <derivirana_varijabla naziv="DomainObject.Predmet.ProtustrankaNazivFormatedOIB_1">TELEKOMUNIKACIJSKE TEHNOLOGIJE j.d.o.o., OIB 63066574053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TELEKOMUNIKACIJSKE TEHNOLOGIJE j.d.o.o. zastupanog po punomoćniku Zoran Benović</item>
    </izvorni_sadrzaj>
    <derivirana_varijabla naziv="DomainObject.Predmet.ProtuStrankaListFormated_1">
      <item>TELEKOMUNIKACIJSKE TEHNOLOGIJE j.d.o.o. zastupanog po punomoćniku Zoran Benović</item>
    </derivirana_varijabla>
  </DomainObject.Predmet.ProtuStrankaListFormated>
  <DomainObject.Predmet.ProtuStrankaListFormatedOIB>
    <izvorni_sadrzaj>
      <item>TELEKOMUNIKACIJSKE TEHNOLOGIJE j.d.o.o., OIB 63066574053 zastupanog po punomoćniku Zoran Benović</item>
    </izvorni_sadrzaj>
    <derivirana_varijabla naziv="DomainObject.Predmet.ProtuStrankaListFormatedOIB_1">
      <item>TELEKOMUNIKACIJSKE TEHNOLOGIJE j.d.o.o., OIB 63066574053 zastupanog po punomoćniku Zoran Benović</item>
    </derivirana_varijabla>
  </DomainObject.Predmet.ProtuStrankaListFormatedOIB>
  <DomainObject.Predmet.ProtuStrankaListFormatedWithAdress>
    <izvorni_sadrzaj>
      <item>TELEKOMUNIKACIJSKE TEHNOLOGIJE j.d.o.o., Petra Hektorovića 2, 10000 Zagreb zastupanog po punomoćniku Zoran Benović</item>
    </izvorni_sadrzaj>
    <derivirana_varijabla naziv="DomainObject.Predmet.ProtuStrankaListFormatedWithAdress_1">
      <item>TELEKOMUNIKACIJSKE TEHNOLOGIJE j.d.o.o., Petra Hektorovića 2, 10000 Zagreb zastupanog po punomoćniku Zoran Benović</item>
    </derivirana_varijabla>
  </DomainObject.Predmet.ProtuStrankaListFormatedWithAdress>
  <DomainObject.Predmet.ProtuStrankaListFormatedWithAdressOIB>
    <izvorni_sadrzaj>
      <item>TELEKOMUNIKACIJSKE TEHNOLOGIJE j.d.o.o., OIB 63066574053, Petra Hektorovića 2, 10000 Zagreb zastupanog po punomoćniku Zoran Benović</item>
    </izvorni_sadrzaj>
    <derivirana_varijabla naziv="DomainObject.Predmet.ProtuStrankaListFormatedWithAdressOIB_1">
      <item>TELEKOMUNIKACIJSKE TEHNOLOGIJE j.d.o.o., OIB 63066574053, Petra Hektorovića 2, 10000 Zagreb zastupanog po punomoćniku Zoran Benović</item>
    </derivirana_varijabla>
  </DomainObject.Predmet.ProtuStrankaListFormatedWithAdressOIB>
  <DomainObject.Predmet.ProtuStrankaListNazivFormated>
    <izvorni_sadrzaj>
      <item>TELEKOMUNIKACIJSKE TEHNOLOGIJE j.d.o.o.</item>
    </izvorni_sadrzaj>
    <derivirana_varijabla naziv="DomainObject.Predmet.ProtuStrankaListNazivFormated_1">
      <item>TELEKOMUNIKACIJSKE TEHNOLOGIJE j.d.o.o.</item>
    </derivirana_varijabla>
  </DomainObject.Predmet.ProtuStrankaListNazivFormated>
  <DomainObject.Predmet.ProtuStrankaListNazivFormatedOIB>
    <izvorni_sadrzaj>
      <item>TELEKOMUNIKACIJSKE TEHNOLOGIJE j.d.o.o., OIB 63066574053</item>
    </izvorni_sadrzaj>
    <derivirana_varijabla naziv="DomainObject.Predmet.ProtuStrankaListNazivFormatedOIB_1">
      <item>TELEKOMUNIKACIJSKE TEHNOLOGIJE j.d.o.o., OIB 63066574053</item>
    </derivirana_varijabla>
  </DomainObject.Predmet.ProtuStrankaListNazivFormatedOIB>
  <DomainObject.Predmet.OstaliListFormated>
    <izvorni_sadrzaj>
      <item>Zoran Benović punomoćnik sudionika u postupku TELEKOMUNIKACIJSKE TEHNOLOGIJE j.d.o.o.</item>
    </izvorni_sadrzaj>
    <derivirana_varijabla naziv="DomainObject.Predmet.OstaliListFormated_1">
      <item>Zoran Benović punomoćnik sudionika u postupku TELEKOMUNIKACIJSKE TEHNOLOGIJE j.d.o.o.</item>
    </derivirana_varijabla>
  </DomainObject.Predmet.OstaliListFormated>
  <DomainObject.Predmet.OstaliListFormatedOIB>
    <izvorni_sadrzaj>
      <item>Zoran Benović, OIB 12389446891 punomoćnik sudionika u postupku TELEKOMUNIKACIJSKE TEHNOLOGIJE j.d.o.o.</item>
    </izvorni_sadrzaj>
    <derivirana_varijabla naziv="DomainObject.Predmet.OstaliListFormatedOIB_1">
      <item>Zoran Benović, OIB 12389446891 punomoćnik sudionika u postupku TELEKOMUNIKACIJSKE TEHNOLOGIJE j.d.o.o.</item>
    </derivirana_varijabla>
  </DomainObject.Predmet.OstaliListFormatedOIB>
  <DomainObject.Predmet.OstaliListFormatedWithAdress>
    <izvorni_sadrzaj>
      <item>Zoran Benović, Dubrovačka 44, 31000 Osijek punomoćnik sudionika u postupku TELEKOMUNIKACIJSKE TEHNOLOGIJE j.d.o.o.</item>
    </izvorni_sadrzaj>
    <derivirana_varijabla naziv="DomainObject.Predmet.OstaliListFormatedWithAdress_1">
      <item>Zoran Benović, Dubrovačka 44, 31000 Osijek punomoćnik sudionika u postupku TELEKOMUNIKACIJSKE TEHNOLOGIJE j.d.o.o.</item>
    </derivirana_varijabla>
  </DomainObject.Predmet.OstaliListFormatedWithAdress>
  <DomainObject.Predmet.OstaliListFormatedWithAdressOIB>
    <izvorni_sadrzaj>
      <item>Zoran Benović, OIB 12389446891, Dubrovačka 44, 31000 Osijek punomoćnik sudionika u postupku TELEKOMUNIKACIJSKE TEHNOLOGIJE j.d.o.o.</item>
    </izvorni_sadrzaj>
    <derivirana_varijabla naziv="DomainObject.Predmet.OstaliListFormatedWithAdressOIB_1">
      <item>Zoran Benović, OIB 12389446891, Dubrovačka 44, 31000 Osijek punomoćnik sudionika u postupku TELEKOMUNIKACIJSKE TEHNOLOGIJE j.d.o.o.</item>
    </derivirana_varijabla>
  </DomainObject.Predmet.OstaliListFormatedWithAdressOIB>
  <DomainObject.Predmet.OstaliListNazivFormated>
    <izvorni_sadrzaj>
      <item>Zoran Benović</item>
    </izvorni_sadrzaj>
    <derivirana_varijabla naziv="DomainObject.Predmet.OstaliListNazivFormated_1">
      <item>Zoran Benović</item>
    </derivirana_varijabla>
  </DomainObject.Predmet.OstaliListNazivFormated>
  <DomainObject.Predmet.OstaliListNazivFormatedOIB>
    <izvorni_sadrzaj>
      <item>Zoran Benović, OIB 12389446891</item>
    </izvorni_sadrzaj>
    <derivirana_varijabla naziv="DomainObject.Predmet.OstaliListNazivFormatedOIB_1">
      <item>Zoran Benović, OIB 12389446891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TELEKOMUNIKACIJSKE TEHNOLOGIJE j.d.o.o.</izvorni_sadrzaj>
    <derivirana_varijabla naziv="DomainObject.Predmet.ProtustrankaIDrugi_1">TELEKOMUNIKACIJSKE TEHNOLOGIJE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TELEKOMUNIKACIJSKE TEHNOLOGIJE j.d.o.o., OIB 63066574053, Petra Hektorovića 2, 10000 Zagreb</izvorni_sadrzaj>
    <derivirana_varijabla naziv="DomainObject.Predmet.ProtustrankaIDrugiAdressOIB_1">TELEKOMUNIKACIJSKE TEHNOLOGIJE j.d.o.o., OIB 63066574053,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TELEKOMUNIKACIJSKE TEHNOLOGIJE j.d.o.o.</item>
      <item>Zoran Benović</item>
    </izvorni_sadrzaj>
    <derivirana_varijabla naziv="DomainObject.Predmet.SudioniciListNaziv_1">
      <item>FINA Regionalni centar Zagreb</item>
      <item>TELEKOMUNIKACIJSKE TEHNOLOGIJE j.d.o.o.</item>
      <item>Zoran Benović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TELEKOMUNIKACIJSKE TEHNOLOGIJE j.d.o.o., OIB 63066574053, Petra Hektorovića 2,10000 Zagreb</item>
      <item>Zoran Benović, OIB 12389446891, Dubrovačka 44,31000 Osijek</item>
    </izvorni_sadrzaj>
    <derivirana_varijabla naziv="DomainObject.Predmet.SudioniciListAdressOIB_1">
      <item>FINA Regionalni centar Zagreb, OIB 85821130368, Trg svibanjskih žrtava 1995. 1,10000 Zagreb</item>
      <item>TELEKOMUNIKACIJSKE TEHNOLOGIJE j.d.o.o., OIB 63066574053, Petra Hektorovića 2,10000 Zagreb</item>
      <item>Zoran Benović, OIB 12389446891, Dubrovačka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63066574053</item>
      <item>, OIB 12389446891</item>
    </izvorni_sadrzaj>
    <derivirana_varijabla naziv="DomainObject.Predmet.SudioniciListNazivOIB_1">
      <item>, OIB 85821130368</item>
      <item>, OIB 63066574053</item>
      <item>, OIB 12389446891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CF28C-7796-4D8D-8F4D-2801A993B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310</properties:Words>
  <properties:Characters>1691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2017-11-15T08:58:00Z</dcterms:created>
  <dc:creator>Korisnik</dc:creator>
  <cp:lastModifiedBy>Draženka Prpić</cp:lastModifiedBy>
  <cp:lastPrinted>2017-11-15T08:59:00Z</cp:lastPrinted>
  <dcterms:modified xmlns:xsi="http://www.w3.org/2001/XMLSchema-instance" xsi:type="dcterms:W3CDTF">2017-11-15T08:59:00Z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