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81de" w14:paraId="62081de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BC2430">
        <w:t>1953</w:t>
      </w:r>
      <w:r w:rsidR="00F2668C">
        <w:t>/16-</w:t>
      </w:r>
      <w:r w:rsidR="00BC243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</w:t>
      </w:r>
      <w:r w:rsidR="004115C3">
        <w:t>OSIJEK</w:t>
      </w:r>
      <w:r>
        <w:t xml:space="preserve">, Podružnica </w:t>
      </w:r>
      <w:r w:rsidR="004115C3">
        <w:t>OSIJEK</w:t>
      </w:r>
      <w:r w:rsidR="00C137C0">
        <w:t xml:space="preserve">, </w:t>
      </w:r>
      <w:r w:rsidR="004115C3">
        <w:t>Jegerova 3</w:t>
      </w:r>
      <w:r w:rsidR="00C137C0">
        <w:t>, O</w:t>
      </w:r>
      <w:r>
        <w:t xml:space="preserve">IB 85821130368 za provedbom skraćenog stečajnog postupka nad </w:t>
      </w:r>
      <w:r w:rsidR="00DA4683">
        <w:t>dužnikom</w:t>
      </w:r>
      <w:r w:rsidR="00DD469F">
        <w:t xml:space="preserve"> </w:t>
      </w:r>
      <w:r w:rsidR="00BC2430">
        <w:t xml:space="preserve">DORIN ZAGREB </w:t>
      </w:r>
      <w:r w:rsidR="00FA606F">
        <w:t>d.o</w:t>
      </w:r>
      <w:r w:rsidR="00500035">
        <w:t>.o. za trgovinu</w:t>
      </w:r>
      <w:r w:rsidR="00FA606F">
        <w:t xml:space="preserve"> i usluge </w:t>
      </w:r>
      <w:r w:rsidR="00BC2430">
        <w:t>Valpovo, Vijenac 107. brigade HV 1, OIB 32641613047, MBS 080429781</w:t>
      </w:r>
      <w:r w:rsidR="00F73129">
        <w:t xml:space="preserve">, dana </w:t>
      </w:r>
      <w:r w:rsidR="00417E8D">
        <w:t xml:space="preserve">9. rujna </w:t>
      </w:r>
      <w:r w:rsidR="00FA606F">
        <w:t xml:space="preserve">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BC2430">
        <w:t>DORIN ZAGREB d.o.o. za trgovinu i usluge Valpovo, Vijenac 107. brigade HV 1, OIB 32641613047, MBS 080429781.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716C1D" w:rsidR="00716C1D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EA7B8E">
        <w:t>Zdenko Krstić iz Osijeka, Županijska 2, OIB 13827089798.</w:t>
      </w:r>
    </w:p>
    <w:p w:rsidRDefault="00417E8D" w:rsidP="00417E8D" w:rsidR="00417E8D">
      <w:pPr>
        <w:pStyle w:val="Odlomakpopisa"/>
      </w:pPr>
    </w:p>
    <w:p w:rsidRDefault="00B506CA" w:rsidP="009108ED" w:rsidR="009108ED" w:rsidRPr="00417E8D">
      <w:pPr>
        <w:pStyle w:val="Odlomakpopisa"/>
        <w:numPr>
          <w:ilvl w:val="0"/>
          <w:numId w:val="1"/>
        </w:numPr>
        <w:jc w:val="both"/>
        <w:rPr>
          <w:bCs/>
        </w:rPr>
      </w:pPr>
      <w:r w:rsidRPr="00417E8D">
        <w:rPr>
          <w:bCs/>
        </w:rPr>
        <w:t xml:space="preserve">ZAKLJUČUJE SE stečajni postupak nad dužnikom </w:t>
      </w:r>
      <w:r w:rsidR="00417E8D">
        <w:t>DORIN ZAGREB d.o.o. za trgovinu i usluge Valpovo, Vijenac 107. brigade HV 1, OIB 32641613047, MBS 080429781.</w:t>
      </w:r>
    </w:p>
    <w:p w:rsidRDefault="00417E8D" w:rsidP="00417E8D" w:rsidR="00417E8D" w:rsidRPr="00417E8D">
      <w:pPr>
        <w:pStyle w:val="Odlomakpopisa"/>
        <w:ind w:left="1571"/>
        <w:jc w:val="both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</w:t>
      </w:r>
      <w:r w:rsidR="004115C3">
        <w:t>Osijek</w:t>
      </w:r>
      <w:r>
        <w:t xml:space="preserve">, Podružnica </w:t>
      </w:r>
      <w:r w:rsidR="004115C3">
        <w:t>OSIJEK</w:t>
      </w:r>
      <w:r>
        <w:t xml:space="preserve"> podnijela je </w:t>
      </w:r>
      <w:r w:rsidR="004115C3">
        <w:t xml:space="preserve">ovome sudu  dana </w:t>
      </w:r>
      <w:r w:rsidR="00417E8D">
        <w:t xml:space="preserve">20. lipnja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417E8D">
        <w:t>DORIN ZAGREB d.o.o. za trgovinu i usluge Valpovo, Vijenac 107. brigade HV 1, OIB 32641613047, MBS 080429781.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4115C3">
        <w:t>6</w:t>
      </w:r>
      <w:r w:rsidR="006B054D">
        <w:t>. srpnja 2</w:t>
      </w:r>
      <w:r>
        <w:t>016. godine objavio oglas na mrežnoj stranici e-Oglasna ploča sudova pod poslovnim brojem St-</w:t>
      </w:r>
      <w:r w:rsidR="00417E8D">
        <w:t>1953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</w:t>
      </w:r>
      <w:r>
        <w:lastRenderedPageBreak/>
        <w:t xml:space="preserve">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417E8D">
        <w:t xml:space="preserve">9. rujna </w:t>
      </w:r>
      <w:r w:rsidR="004115C3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4115C3" w:rsidR="00B506C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D74" w:rsidP="00F961D8" w:rsidR="00513D74">
      <w:r>
        <w:separator/>
      </w:r>
    </w:p>
  </w:endnote>
  <w:endnote w:id="0" w:type="continuationSeparator">
    <w:p w:rsidRDefault="00513D74" w:rsidP="00F961D8" w:rsidR="00513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D74" w:rsidP="00F961D8" w:rsidR="00513D74">
      <w:r>
        <w:separator/>
      </w:r>
    </w:p>
  </w:footnote>
  <w:footnote w:id="0" w:type="continuationSeparator">
    <w:p w:rsidRDefault="00513D74" w:rsidP="00F961D8" w:rsidR="00513D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611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417E8D">
      <w:t>1953</w:t>
    </w:r>
    <w:r w:rsidR="004115C3">
      <w:t>/16-</w:t>
    </w:r>
    <w:r w:rsidR="00417E8D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D0EBE"/>
    <w:rsid w:val="00133937"/>
    <w:rsid w:val="00136383"/>
    <w:rsid w:val="001C0834"/>
    <w:rsid w:val="001F7D2D"/>
    <w:rsid w:val="00212462"/>
    <w:rsid w:val="00215A7F"/>
    <w:rsid w:val="002362E5"/>
    <w:rsid w:val="0024194B"/>
    <w:rsid w:val="00241C9A"/>
    <w:rsid w:val="00242B1A"/>
    <w:rsid w:val="002511C8"/>
    <w:rsid w:val="002743B4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D5995"/>
    <w:rsid w:val="003F02BC"/>
    <w:rsid w:val="004115C3"/>
    <w:rsid w:val="00417E8D"/>
    <w:rsid w:val="00447275"/>
    <w:rsid w:val="004705DE"/>
    <w:rsid w:val="00474310"/>
    <w:rsid w:val="004A1C0B"/>
    <w:rsid w:val="004A59CB"/>
    <w:rsid w:val="004C7D33"/>
    <w:rsid w:val="004F670E"/>
    <w:rsid w:val="00500035"/>
    <w:rsid w:val="00513D74"/>
    <w:rsid w:val="0052115A"/>
    <w:rsid w:val="005272E4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7BC7"/>
    <w:rsid w:val="007E0A11"/>
    <w:rsid w:val="00805AA8"/>
    <w:rsid w:val="00822F78"/>
    <w:rsid w:val="00841740"/>
    <w:rsid w:val="008431F8"/>
    <w:rsid w:val="008A4A9C"/>
    <w:rsid w:val="008D4169"/>
    <w:rsid w:val="008D61A3"/>
    <w:rsid w:val="009108ED"/>
    <w:rsid w:val="009134B9"/>
    <w:rsid w:val="009628B3"/>
    <w:rsid w:val="009664E4"/>
    <w:rsid w:val="009910A5"/>
    <w:rsid w:val="009B7829"/>
    <w:rsid w:val="009E1BBA"/>
    <w:rsid w:val="00A05CD3"/>
    <w:rsid w:val="00A42316"/>
    <w:rsid w:val="00AB5C50"/>
    <w:rsid w:val="00AB6233"/>
    <w:rsid w:val="00AC7D8D"/>
    <w:rsid w:val="00AE1611"/>
    <w:rsid w:val="00AF2A3B"/>
    <w:rsid w:val="00B14445"/>
    <w:rsid w:val="00B35917"/>
    <w:rsid w:val="00B506CA"/>
    <w:rsid w:val="00B614E6"/>
    <w:rsid w:val="00B667BC"/>
    <w:rsid w:val="00BC2430"/>
    <w:rsid w:val="00BC3AA6"/>
    <w:rsid w:val="00C071B1"/>
    <w:rsid w:val="00C137C0"/>
    <w:rsid w:val="00C8124C"/>
    <w:rsid w:val="00C97427"/>
    <w:rsid w:val="00CA521D"/>
    <w:rsid w:val="00CC632A"/>
    <w:rsid w:val="00CF1868"/>
    <w:rsid w:val="00CF6E65"/>
    <w:rsid w:val="00D12FDF"/>
    <w:rsid w:val="00D502C2"/>
    <w:rsid w:val="00D5361E"/>
    <w:rsid w:val="00D57066"/>
    <w:rsid w:val="00D90AB2"/>
    <w:rsid w:val="00DA4683"/>
    <w:rsid w:val="00DB41BA"/>
    <w:rsid w:val="00DD469F"/>
    <w:rsid w:val="00E424F1"/>
    <w:rsid w:val="00E8229D"/>
    <w:rsid w:val="00E85CBE"/>
    <w:rsid w:val="00EA7B8E"/>
    <w:rsid w:val="00EC69FF"/>
    <w:rsid w:val="00EF3005"/>
    <w:rsid w:val="00F10467"/>
    <w:rsid w:val="00F14D3D"/>
    <w:rsid w:val="00F26559"/>
    <w:rsid w:val="00F2668C"/>
    <w:rsid w:val="00F278D8"/>
    <w:rsid w:val="00F30289"/>
    <w:rsid w:val="00F32AEE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6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6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6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6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6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6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6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6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1953</izvorni_sadrzaj>
    <derivirana_varijabla naziv="DomainObject.Predmet.Broj_1">1953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St-1953/2016</izvorni_sadrzaj>
    <derivirana_varijabla naziv="DomainObject.Predmet.OznakaBroj_1">St-1953/2016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DORIN ZAGREB d.o.o. za trgovinu i usluge</izvorni_sadrzaj>
    <derivirana_varijabla naziv="DomainObject.Predmet.ProtustrankaFormated_1">  DORIN ZAGREB d.o.o. za trgovinu i usluge</derivirana_varijabla>
  </DomainObject.Predmet.ProtustrankaFormated>
  <DomainObject.Predmet.ProtustrankaFormatedOIB>
    <izvorni_sadrzaj>  DORIN ZAGREB d.o.o. za trgovinu i usluge, OIB 32641613047</izvorni_sadrzaj>
    <derivirana_varijabla naziv="DomainObject.Predmet.ProtustrankaFormatedOIB_1">  DORIN ZAGREB d.o.o. za trgovinu i usluge, OIB 32641613047</derivirana_varijabla>
  </DomainObject.Predmet.ProtustrankaFormatedOIB>
  <DomainObject.Predmet.ProtustrankaFormatedWithAdress>
    <izvorni_sadrzaj> DORIN ZAGREB d.o.o. za trgovinu i usluge, Vijenac 107. brigade HV 1, 31550 Valpovo</izvorni_sadrzaj>
    <derivirana_varijabla naziv="DomainObject.Predmet.ProtustrankaFormatedWithAdress_1"> DORIN ZAGREB d.o.o. za trgovinu i usluge, Vijenac 107. brigade HV 1, 31550 Valpovo</derivirana_varijabla>
  </DomainObject.Predmet.ProtustrankaFormatedWithAdress>
  <DomainObject.Predmet.ProtustrankaFormatedWithAdressOIB>
    <izvorni_sadrzaj> DORIN ZAGREB d.o.o. za trgovinu i usluge, OIB 32641613047, Vijenac 107. brigade HV 1, 31550 Valpovo</izvorni_sadrzaj>
    <derivirana_varijabla naziv="DomainObject.Predmet.ProtustrankaFormatedWithAdressOIB_1"> DORIN ZAGREB d.o.o. za trgovinu i usluge, OIB 32641613047, Vijenac 107. brigade HV 1, 31550 Valpovo</derivirana_varijabla>
  </DomainObject.Predmet.ProtustrankaFormatedWithAdressOIB>
  <DomainObject.Predmet.ProtustrankaWithAdress>
    <izvorni_sadrzaj>DORIN ZAGREB d.o.o. za trgovinu i usluge Vijenac 107. brigade HV 1, 31550 Valpovo</izvorni_sadrzaj>
    <derivirana_varijabla naziv="DomainObject.Predmet.ProtustrankaWithAdress_1">DORIN ZAGREB d.o.o. za trgovinu i usluge Vijenac 107. brigade HV 1, 31550 Valpovo</derivirana_varijabla>
  </DomainObject.Predmet.ProtustrankaWithAdress>
  <DomainObject.Predmet.ProtustrankaWithAdressOIB>
    <izvorni_sadrzaj>DORIN ZAGREB d.o.o. za trgovinu i usluge, OIB 32641613047, Vijenac 107. brigade HV 1, 31550 Valpovo</izvorni_sadrzaj>
    <derivirana_varijabla naziv="DomainObject.Predmet.ProtustrankaWithAdressOIB_1">DORIN ZAGREB d.o.o. za trgovinu i usluge, OIB 32641613047, Vijenac 107. brigade HV 1, 31550 Valpovo</derivirana_varijabla>
  </DomainObject.Predmet.ProtustrankaWithAdressOIB>
  <DomainObject.Predmet.ProtustrankaNazivFormated>
    <izvorni_sadrzaj>DORIN ZAGREB d.o.o. za trgovinu i usluge</izvorni_sadrzaj>
    <derivirana_varijabla naziv="DomainObject.Predmet.ProtustrankaNazivFormated_1">DORIN ZAGREB d.o.o. za trgovinu i usluge</derivirana_varijabla>
  </DomainObject.Predmet.ProtustrankaNazivFormated>
  <DomainObject.Predmet.ProtustrankaNazivFormatedOIB>
    <izvorni_sadrzaj>DORIN ZAGREB d.o.o. za trgovinu i usluge, OIB 32641613047</izvorni_sadrzaj>
    <derivirana_varijabla naziv="DomainObject.Predmet.ProtustrankaNazivFormatedOIB_1">DORIN ZAGREB d.o.o. za trgovinu i usluge, OIB 32641613047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DORIN ZAGREB d.o.o. za trgovinu i usluge</item>
    </izvorni_sadrzaj>
    <derivirana_varijabla naziv="DomainObject.Predmet.ProtuStrankaListFormated_1">
      <item>DORIN ZAGREB d.o.o. za trgovinu i usluge</item>
    </derivirana_varijabla>
  </DomainObject.Predmet.ProtuStrankaListFormated>
  <DomainObject.Predmet.ProtuStrankaListFormatedOIB>
    <izvorni_sadrzaj>
      <item>DORIN ZAGREB d.o.o. za trgovinu i usluge, OIB 32641613047</item>
    </izvorni_sadrzaj>
    <derivirana_varijabla naziv="DomainObject.Predmet.ProtuStrankaListFormatedOIB_1">
      <item>DORIN ZAGREB d.o.o. za trgovinu i usluge, OIB 32641613047</item>
    </derivirana_varijabla>
  </DomainObject.Predmet.ProtuStrankaListFormatedOIB>
  <DomainObject.Predmet.ProtuStrankaListFormatedWithAdress>
    <izvorni_sadrzaj>
      <item>DORIN ZAGREB d.o.o. za trgovinu i usluge, Vijenac 107. brigade HV 1, 31550 Valpovo</item>
    </izvorni_sadrzaj>
    <derivirana_varijabla naziv="DomainObject.Predmet.ProtuStrankaListFormatedWithAdress_1">
      <item>DORIN ZAGREB d.o.o. za trgovinu i usluge, Vijenac 107. brigade HV 1, 31550 Valpovo</item>
    </derivirana_varijabla>
  </DomainObject.Predmet.ProtuStrankaListFormatedWithAdress>
  <DomainObject.Predmet.ProtuStrankaListFormatedWithAdressOIB>
    <izvorni_sadrzaj>
      <item>DORIN ZAGREB d.o.o. za trgovinu i usluge, OIB 32641613047, Vijenac 107. brigade HV 1, 31550 Valpovo</item>
    </izvorni_sadrzaj>
    <derivirana_varijabla naziv="DomainObject.Predmet.ProtuStrankaListFormatedWithAdressOIB_1">
      <item>DORIN ZAGREB d.o.o. za trgovinu i usluge, OIB 32641613047, Vijenac 107. brigade HV 1, 31550 Valpovo</item>
    </derivirana_varijabla>
  </DomainObject.Predmet.ProtuStrankaListFormatedWithAdressOIB>
  <DomainObject.Predmet.ProtuStrankaListNazivFormated>
    <izvorni_sadrzaj>
      <item>DORIN ZAGREB d.o.o. za trgovinu i usluge</item>
    </izvorni_sadrzaj>
    <derivirana_varijabla naziv="DomainObject.Predmet.ProtuStrankaListNazivFormated_1">
      <item>DORIN ZAGREB d.o.o. za trgovinu i usluge</item>
    </derivirana_varijabla>
  </DomainObject.Predmet.ProtuStrankaListNazivFormated>
  <DomainObject.Predmet.ProtuStrankaListNazivFormatedOIB>
    <izvorni_sadrzaj>
      <item>DORIN ZAGREB d.o.o. za trgovinu i usluge, OIB 32641613047</item>
    </izvorni_sadrzaj>
    <derivirana_varijabla naziv="DomainObject.Predmet.ProtuStrankaListNazivFormatedOIB_1">
      <item>DORIN ZAGREB d.o.o. za trgovinu i usluge, OIB 32641613047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DORIN ZAGREB d.o.o. za trgovinu i usluge</izvorni_sadrzaj>
    <derivirana_varijabla naziv="DomainObject.Predmet.ProtustrankaIDrugi_1">DORIN ZAGREB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DORIN ZAGREB d.o.o. za trgovinu i usluge, OIB 32641613047, Vijenac 107. brigade HV 1, 31550 Valpovo</izvorni_sadrzaj>
    <derivirana_varijabla naziv="DomainObject.Predmet.ProtustrankaIDrugiAdressOIB_1">DORIN ZAGREB d.o.o. za trgovinu i usluge, OIB 32641613047, Vijenac 107. brigade HV 1,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DORIN ZAGREB d.o.o. za trgovinu i usluge</item>
    </izvorni_sadrzaj>
    <derivirana_varijabla naziv="DomainObject.Predmet.SudioniciListNaziv_1">
      <item>FINA RC OSIJEK</item>
      <item>DORIN ZAGREB d.o.o. za trgovinu i usluge</item>
    </derivirana_varijabla>
  </DomainObject.Predmet.SudioniciListNaziv>
  <DomainObject.Predmet.SudioniciListAdressOIB>
    <izvorni_sadrzaj>
      <item>FINA RC OSIJEK, OIB 85821130368</item>
      <item>DORIN ZAGREB d.o.o. za trgovinu i usluge, OIB 32641613047, Vijenac 107. brigade HV 1,31550 Valpovo</item>
    </izvorni_sadrzaj>
    <derivirana_varijabla naziv="DomainObject.Predmet.SudioniciListAdressOIB_1">
      <item>FINA RC OSIJEK, OIB 85821130368</item>
      <item>DORIN ZAGREB d.o.o. za trgovinu i usluge, OIB 32641613047, Vijenac 107. brigade HV 1,31550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32641613047</item>
    </izvorni_sadrzaj>
    <derivirana_varijabla naziv="DomainObject.Predmet.SudioniciListNazivOIB_1">
      <item>, OIB 85821130368</item>
      <item>, OIB 32641613047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1E01B0-2AE8-4EF1-B201-AF5BF90E66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2134</properties:Characters>
  <properties:Lines>81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2016-08-30T05:56:00Z</dcterms:created>
  <dc:creator>Darija Miličević</dc:creator>
  <cp:lastModifiedBy>Darija Miličević</cp:lastModifiedBy>
  <cp:lastPrinted>2016-08-23T08:39:00Z</cp:lastPrinted>
  <dcterms:modified xmlns:xsi="http://www.w3.org/2001/XMLSchema-instance" xsi:type="dcterms:W3CDTF">2016-09-09T10:22:00Z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