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590a" w14:paraId="9b7590a" w:rsidRDefault="00310C00" w:rsidP="00310C00" w:rsidR="00310C0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0C00" w:rsidP="00310C00" w:rsidR="00310C0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10C00" w:rsidP="00310C00" w:rsidR="00310C0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10C00" w:rsidP="00310C00" w:rsidR="00310C0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10C00" w:rsidP="00310C00" w:rsidR="00310C00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10C00" w:rsidP="00310C00" w:rsidR="00310C0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10C00" w:rsidP="00310C00" w:rsidR="00310C00">
      <w:pPr>
        <w:jc w:val="center"/>
        <w:rPr>
          <w:rFonts w:cs="Times New Roman" w:eastAsia="Times New Roman"/>
          <w:szCs w:val="24"/>
        </w:rPr>
      </w:pPr>
    </w:p>
    <w:p w:rsidRDefault="00310C00" w:rsidP="00310C00" w:rsidR="00310C0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10C00" w:rsidP="00310C00" w:rsidR="00310C00">
      <w:pPr>
        <w:rPr>
          <w:rFonts w:cs="Times New Roman" w:eastAsia="Times New Roman"/>
          <w:szCs w:val="24"/>
        </w:rPr>
      </w:pPr>
    </w:p>
    <w:p w:rsidRDefault="00310C00" w:rsidP="00310C00" w:rsidR="00310C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852EAF">
        <w:rPr>
          <w:rFonts w:cs="Times New Roman" w:eastAsia="Times New Roman"/>
        </w:rPr>
        <w:t>MACHINE TOOLS</w:t>
      </w:r>
      <w:r>
        <w:rPr>
          <w:rFonts w:cs="Times New Roman" w:eastAsia="Times New Roman"/>
        </w:rPr>
        <w:t xml:space="preserve"> </w:t>
      </w:r>
      <w:r w:rsidR="00852EAF">
        <w:rPr>
          <w:rFonts w:cs="Times New Roman" w:eastAsia="Times New Roman"/>
        </w:rPr>
        <w:t xml:space="preserve">j. </w:t>
      </w:r>
      <w:r>
        <w:rPr>
          <w:rFonts w:cs="Times New Roman" w:eastAsia="Times New Roman"/>
        </w:rPr>
        <w:t xml:space="preserve">d. o. o. </w:t>
      </w:r>
      <w:r w:rsidR="00852EAF">
        <w:rPr>
          <w:rFonts w:cs="Times New Roman" w:eastAsia="Times New Roman"/>
        </w:rPr>
        <w:t>Umag</w:t>
      </w:r>
      <w:r>
        <w:rPr>
          <w:rFonts w:cs="Times New Roman" w:eastAsia="Times New Roman"/>
        </w:rPr>
        <w:t xml:space="preserve">, </w:t>
      </w:r>
      <w:r w:rsidR="00852EAF">
        <w:rPr>
          <w:rFonts w:cs="Times New Roman" w:eastAsia="Times New Roman"/>
        </w:rPr>
        <w:t>Tribje 23</w:t>
      </w:r>
      <w:r>
        <w:rPr>
          <w:rFonts w:cs="Times New Roman" w:eastAsia="Times New Roman"/>
        </w:rPr>
        <w:t xml:space="preserve">, OIB </w:t>
      </w:r>
      <w:r w:rsidR="00852EAF">
        <w:rPr>
          <w:rFonts w:cs="Times New Roman" w:eastAsia="Times New Roman"/>
        </w:rPr>
        <w:t>65021829687</w:t>
      </w:r>
      <w:r>
        <w:rPr>
          <w:rFonts w:cs="Times New Roman" w:eastAsia="Times New Roman"/>
        </w:rPr>
        <w:t xml:space="preserve">, MBS </w:t>
      </w:r>
      <w:r w:rsidR="00852EAF">
        <w:rPr>
          <w:rFonts w:cs="Times New Roman" w:eastAsia="Times New Roman"/>
        </w:rPr>
        <w:t>040342793</w:t>
      </w:r>
      <w:r>
        <w:rPr>
          <w:rFonts w:cs="Times New Roman" w:eastAsia="Times New Roman"/>
          <w:szCs w:val="24"/>
        </w:rPr>
        <w:t>, 13. srpnja 2018.</w:t>
      </w:r>
    </w:p>
    <w:p w:rsidRDefault="00310C00" w:rsidP="00310C00" w:rsidR="00310C00">
      <w:pPr>
        <w:rPr>
          <w:rFonts w:cs="Times New Roman" w:eastAsia="Times New Roman"/>
          <w:szCs w:val="24"/>
        </w:rPr>
      </w:pPr>
    </w:p>
    <w:p w:rsidRDefault="00310C00" w:rsidP="00310C00" w:rsidR="00310C0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10C00" w:rsidP="00310C00" w:rsidR="00310C00">
      <w:pPr>
        <w:rPr>
          <w:rFonts w:cs="Times New Roman" w:eastAsia="Times New Roman"/>
          <w:szCs w:val="24"/>
        </w:rPr>
      </w:pPr>
    </w:p>
    <w:p w:rsidRDefault="00310C00" w:rsidP="00310C00" w:rsidR="00310C0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 w:rsidR="00852EAF">
        <w:rPr>
          <w:rFonts w:cs="Times New Roman" w:eastAsia="Times New Roman"/>
        </w:rPr>
        <w:t>MACHINE TOOLS j. d. o. o. Umag, Tribje 23, OIB 65021829687, MBS 040342793</w:t>
      </w:r>
      <w:r>
        <w:rPr>
          <w:rFonts w:cs="Times New Roman" w:eastAsia="Times New Roman"/>
          <w:szCs w:val="24"/>
        </w:rPr>
        <w:t>.</w:t>
      </w:r>
    </w:p>
    <w:p w:rsidRDefault="00310C00" w:rsidP="00310C00" w:rsidR="00310C00">
      <w:pPr>
        <w:rPr>
          <w:rFonts w:cs="Times New Roman" w:eastAsia="Times New Roman"/>
          <w:szCs w:val="24"/>
        </w:rPr>
      </w:pPr>
    </w:p>
    <w:p w:rsidRDefault="00310C00" w:rsidP="00310C00" w:rsidR="00310C00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="00614CF2">
        <w:t>Lovorka Juranović</w:t>
      </w:r>
      <w:r w:rsidRPr="00316A5B">
        <w:t xml:space="preserve"> iz </w:t>
      </w:r>
      <w:r>
        <w:t>Rijeke</w:t>
      </w:r>
      <w:r w:rsidRPr="00316A5B">
        <w:t xml:space="preserve">, </w:t>
      </w:r>
      <w:r w:rsidR="00614CF2">
        <w:t>Verdieva 6/III</w:t>
      </w:r>
      <w:r w:rsidRPr="00316A5B">
        <w:t xml:space="preserve">, OIB </w:t>
      </w:r>
      <w:r w:rsidR="00614CF2">
        <w:t>83481633615</w:t>
      </w:r>
      <w:r w:rsidRPr="00294848">
        <w:t>.</w:t>
      </w:r>
    </w:p>
    <w:p w:rsidRDefault="00310C00" w:rsidP="00310C00" w:rsidR="00310C00" w:rsidRPr="00294848">
      <w:pPr>
        <w:rPr>
          <w:rFonts w:cs="Times New Roman" w:eastAsia="Times New Roman"/>
          <w:szCs w:val="20"/>
        </w:rPr>
      </w:pPr>
    </w:p>
    <w:p w:rsidRDefault="00310C00" w:rsidP="00310C00" w:rsidR="00310C0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852EAF">
        <w:rPr>
          <w:rFonts w:cs="Times New Roman" w:eastAsia="Times New Roman"/>
        </w:rPr>
        <w:t>MACHINE TOOLS j. d. o. o. Umag, Tribje 23, OIB 65021829687, MBS 040342793</w:t>
      </w:r>
      <w:r>
        <w:rPr>
          <w:rFonts w:cs="Times New Roman" w:eastAsia="Times New Roman"/>
          <w:szCs w:val="24"/>
        </w:rPr>
        <w:t>.</w:t>
      </w:r>
    </w:p>
    <w:p w:rsidRDefault="00310C00" w:rsidP="00310C00" w:rsidR="00310C00">
      <w:pPr>
        <w:ind w:firstLine="709"/>
        <w:rPr>
          <w:rFonts w:cs="Times New Roman" w:eastAsia="Times New Roman"/>
          <w:szCs w:val="24"/>
        </w:rPr>
      </w:pPr>
    </w:p>
    <w:p w:rsidRDefault="00310C00" w:rsidP="00310C00" w:rsidR="00310C0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852EAF">
        <w:rPr>
          <w:rFonts w:cs="Times New Roman" w:eastAsia="Times New Roman"/>
        </w:rPr>
        <w:t>MACHINE TOOLS j. d. o. o. Umag, Tribje 23, OIB 65021829687, MBS 040342793</w:t>
      </w:r>
      <w:r>
        <w:rPr>
          <w:rFonts w:cs="Times New Roman" w:eastAsia="Times New Roman"/>
          <w:szCs w:val="24"/>
        </w:rPr>
        <w:t>.</w:t>
      </w:r>
    </w:p>
    <w:p w:rsidRDefault="00310C00" w:rsidP="00310C00" w:rsidR="00310C00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10C00" w:rsidP="00310C00" w:rsidR="00310C00">
      <w:pPr>
        <w:rPr>
          <w:rFonts w:cs="Times New Roman" w:eastAsia="Times New Roman"/>
          <w:szCs w:val="24"/>
        </w:rPr>
      </w:pPr>
    </w:p>
    <w:p w:rsidRDefault="00310C00" w:rsidP="00310C00" w:rsidR="00310C0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10C00" w:rsidP="00310C00" w:rsidR="00310C00">
      <w:pPr>
        <w:ind w:firstLine="708"/>
        <w:rPr>
          <w:rFonts w:cs="Times New Roman" w:eastAsia="Times New Roman"/>
          <w:szCs w:val="24"/>
        </w:rPr>
      </w:pPr>
    </w:p>
    <w:p w:rsidRDefault="00310C00" w:rsidP="00310C00" w:rsidR="00310C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2. svibnja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852EAF">
        <w:rPr>
          <w:rFonts w:cs="Times New Roman" w:eastAsia="Times New Roman"/>
        </w:rPr>
        <w:t>MACHINE TOOLS j. d. o. o. Umag, Tribje 23, OIB 65021829687, MBS 040342793</w:t>
      </w:r>
      <w:r>
        <w:rPr>
          <w:rFonts w:cs="Times New Roman" w:eastAsia="Times New Roman"/>
          <w:szCs w:val="24"/>
        </w:rPr>
        <w:t>.</w:t>
      </w:r>
    </w:p>
    <w:p w:rsidRDefault="00310C00" w:rsidP="00310C00" w:rsidR="00310C00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27. travnja 2018. imao neizvršene osnove za plaćanje u neprekinutom razdoblju od 120 dana u ukupnom iznosu </w:t>
      </w:r>
      <w:r w:rsidR="00852EAF">
        <w:t>6.487,43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11. svibnja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St-14</w:t>
      </w:r>
      <w:r w:rsidR="00852EAF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310C00" w:rsidP="00310C00" w:rsidR="00310C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10C00" w:rsidP="00310C00" w:rsidR="00310C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310C00" w:rsidP="00310C00" w:rsidR="00310C00">
      <w:pPr>
        <w:rPr>
          <w:rFonts w:cs="Times New Roman" w:eastAsia="Times New Roman"/>
          <w:szCs w:val="24"/>
        </w:rPr>
      </w:pPr>
    </w:p>
    <w:p w:rsidRDefault="00310C00" w:rsidP="00310C00" w:rsidR="00310C0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13. srpnja 2018. </w:t>
      </w:r>
    </w:p>
    <w:p w:rsidRDefault="00310C00" w:rsidP="00310C00" w:rsidR="00310C00">
      <w:pPr>
        <w:rPr>
          <w:rFonts w:cs="Times New Roman" w:eastAsia="Times New Roman"/>
          <w:szCs w:val="24"/>
        </w:rPr>
      </w:pPr>
    </w:p>
    <w:p w:rsidRDefault="00310C00" w:rsidP="00310C00" w:rsidR="00310C0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10C00" w:rsidP="00310C00" w:rsidR="00310C0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310C00" w:rsidP="00310C00" w:rsidR="00310C00">
      <w:pPr>
        <w:jc w:val="left"/>
        <w:rPr>
          <w:rFonts w:cs="Times New Roman" w:eastAsia="Times New Roman"/>
          <w:szCs w:val="24"/>
        </w:rPr>
      </w:pPr>
    </w:p>
    <w:p w:rsidRDefault="00310C00" w:rsidP="00310C00" w:rsidR="00310C00">
      <w:pPr>
        <w:jc w:val="left"/>
        <w:rPr>
          <w:rFonts w:cs="Times New Roman" w:eastAsia="Times New Roman"/>
          <w:szCs w:val="24"/>
        </w:rPr>
      </w:pPr>
    </w:p>
    <w:p w:rsidRDefault="00310C00" w:rsidP="00310C00" w:rsidR="00310C0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10C00" w:rsidP="00310C00" w:rsidR="00310C00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10C00" w:rsidP="00310C00" w:rsidR="00310C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10C00" w:rsidP="00310C00" w:rsidR="00310C00">
      <w:pPr>
        <w:rPr>
          <w:rFonts w:cs="Times New Roman" w:eastAsia="Times New Roman"/>
          <w:szCs w:val="24"/>
        </w:rPr>
      </w:pPr>
    </w:p>
    <w:p w:rsidRDefault="00310C00" w:rsidP="00310C00" w:rsidR="00310C00" w:rsidRPr="005D578C">
      <w:pPr>
        <w:rPr>
          <w:rFonts w:cs="Times New Roman" w:eastAsia="Times New Roman"/>
          <w:szCs w:val="24"/>
        </w:rPr>
      </w:pPr>
    </w:p>
    <w:p w:rsidRDefault="00310C00" w:rsidP="00310C00" w:rsidR="00310C0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10C00" w:rsidP="00310C00" w:rsidR="00310C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10C00" w:rsidP="00310C00" w:rsidR="00852EAF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 w:rsidR="00852EAF">
        <w:rPr>
          <w:rFonts w:cs="Times New Roman" w:eastAsia="Times New Roman"/>
        </w:rPr>
        <w:t xml:space="preserve">MACHINE TOOLS j. d. o. o. Umag, Tribje 23, </w:t>
      </w:r>
    </w:p>
    <w:p w:rsidRDefault="00310C00" w:rsidP="00310C00" w:rsidR="00310C0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310C00" w:rsidP="00310C00" w:rsidR="00310C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10C00" w:rsidP="00310C00" w:rsidR="00310C00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 w:rsidR="00280FAD">
        <w:t>Lovorka Juranović, Rijeka</w:t>
      </w:r>
      <w:r w:rsidR="00280FAD" w:rsidRPr="00316A5B">
        <w:t xml:space="preserve">, </w:t>
      </w:r>
      <w:r w:rsidR="00280FAD">
        <w:t>Verdieva 6/III</w:t>
      </w:r>
      <w:r>
        <w:t xml:space="preserve">, </w:t>
      </w:r>
    </w:p>
    <w:p w:rsidRDefault="00310C00" w:rsidP="00310C00" w:rsidR="00310C0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10C00" w:rsidP="00310C00" w:rsidR="00310C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10C00" w:rsidP="00310C00" w:rsidR="00310C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10C00" w:rsidP="00310C00" w:rsidR="00310C00"/>
    <w:p w:rsidRDefault="00310C00" w:rsidP="00310C00" w:rsidR="00310C00"/>
    <w:p w:rsidRDefault="00310C00" w:rsidP="00310C00" w:rsidR="00310C00"/>
    <w:p w:rsidRDefault="00310C00" w:rsidP="00310C00" w:rsidR="00310C00"/>
    <w:p w:rsidRDefault="00310C00" w:rsidP="00310C00" w:rsidR="00310C00"/>
    <w:p w:rsidRDefault="00310C00" w:rsidP="00310C00" w:rsidR="00310C00"/>
    <w:p w:rsidRDefault="00310C00" w:rsidP="00310C00" w:rsidR="00310C00"/>
    <w:p w:rsidRDefault="00310C00" w:rsidP="00310C00" w:rsidR="00310C00"/>
    <w:p w:rsidRDefault="00310C00" w:rsidP="00310C00" w:rsidR="00310C00"/>
    <w:p w:rsidRDefault="00310C00" w:rsidP="00310C00" w:rsidR="00310C00"/>
    <w:p w:rsidRDefault="00210509" w:rsidR="00210509"/>
    <w:sectPr w:rsidSect="00A6778E" w:rsidR="0021050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C00" w:rsidP="00310C00" w:rsidR="00310C00">
      <w:r>
        <w:separator/>
      </w:r>
    </w:p>
  </w:endnote>
  <w:endnote w:id="0" w:type="continuationSeparator">
    <w:p w:rsidRDefault="00310C00" w:rsidP="00310C00" w:rsidR="00310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C00" w:rsidP="00310C00" w:rsidR="00310C00">
      <w:r>
        <w:separator/>
      </w:r>
    </w:p>
  </w:footnote>
  <w:footnote w:id="0" w:type="continuationSeparator">
    <w:p w:rsidRDefault="00310C00" w:rsidP="00310C00" w:rsidR="00310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280FAD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FDB">
          <w:rPr>
            <w:noProof/>
          </w:rPr>
          <w:t>2</w:t>
        </w:r>
        <w:r>
          <w:fldChar w:fldCharType="end"/>
        </w:r>
        <w:r>
          <w:tab/>
        </w:r>
        <w:r>
          <w:tab/>
          <w:t>12 St-1</w:t>
        </w:r>
        <w:r w:rsidR="00310C00">
          <w:t>41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FAD" w:rsidR="00A6778E">
    <w:pPr>
      <w:pStyle w:val="Zaglavlje"/>
    </w:pPr>
    <w:r>
      <w:tab/>
    </w:r>
    <w:r>
      <w:tab/>
      <w:t>12 St-</w:t>
    </w:r>
    <w:r w:rsidR="00310C00">
      <w:t>141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0C00"/>
    <w:rsid w:val="00210509"/>
    <w:rsid w:val="00280FAD"/>
    <w:rsid w:val="00310C00"/>
    <w:rsid w:val="00383FDB"/>
    <w:rsid w:val="00614CF2"/>
    <w:rsid w:val="0085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0C0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0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0C0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0C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0C0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0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0C0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FD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83FD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83F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83F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0C0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0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0C0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0C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0C0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0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0C0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FD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83FD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83F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83F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MACHINE TOOLS j.d.o.o. UMAG</izvorni_sadrzaj>
    <derivirana_varijabla naziv="DomainObject.Predmet.ProtustrankaFormated_1">  MACHINE TOOLS j.d.o.o. UMAG</derivirana_varijabla>
  </DomainObject.Predmet.ProtustrankaFormated>
  <DomainObject.Predmet.ProtustrankaFormatedOIB>
    <izvorni_sadrzaj>  MACHINE TOOLS j.d.o.o. UMAG, OIB 65021829687</izvorni_sadrzaj>
    <derivirana_varijabla naziv="DomainObject.Predmet.ProtustrankaFormatedOIB_1">  MACHINE TOOLS j.d.o.o. UMAG, OIB 65021829687</derivirana_varijabla>
  </DomainObject.Predmet.ProtustrankaFormatedOIB>
  <DomainObject.Predmet.ProtustrankaFormatedWithAdress>
    <izvorni_sadrzaj> MACHINE TOOLS j.d.o.o. UMAG, Tribje 23, 52470 Umag</izvorni_sadrzaj>
    <derivirana_varijabla naziv="DomainObject.Predmet.ProtustrankaFormatedWithAdress_1"> MACHINE TOOLS j.d.o.o. UMAG, Tribje 23, 52470 Umag</derivirana_varijabla>
  </DomainObject.Predmet.ProtustrankaFormatedWithAdress>
  <DomainObject.Predmet.ProtustrankaFormatedWithAdressOIB>
    <izvorni_sadrzaj> MACHINE TOOLS j.d.o.o. UMAG, OIB 65021829687, Tribje 23, 52470 Umag</izvorni_sadrzaj>
    <derivirana_varijabla naziv="DomainObject.Predmet.ProtustrankaFormatedWithAdressOIB_1"> MACHINE TOOLS j.d.o.o. UMAG, OIB 65021829687, Tribje 23, 52470 Umag</derivirana_varijabla>
  </DomainObject.Predmet.ProtustrankaFormatedWithAdressOIB>
  <DomainObject.Predmet.ProtustrankaWithAdress>
    <izvorni_sadrzaj>MACHINE TOOLS j.d.o.o. UMAG Tribje 23, 52470 Umag</izvorni_sadrzaj>
    <derivirana_varijabla naziv="DomainObject.Predmet.ProtustrankaWithAdress_1">MACHINE TOOLS j.d.o.o. UMAG Tribje 23, 52470 Umag</derivirana_varijabla>
  </DomainObject.Predmet.ProtustrankaWithAdress>
  <DomainObject.Predmet.ProtustrankaWithAdressOIB>
    <izvorni_sadrzaj>MACHINE TOOLS j.d.o.o. UMAG, OIB 65021829687, Tribje 23, 52470 Umag</izvorni_sadrzaj>
    <derivirana_varijabla naziv="DomainObject.Predmet.ProtustrankaWithAdressOIB_1">MACHINE TOOLS j.d.o.o. UMAG, OIB 65021829687, Tribje 23, 52470 Umag</derivirana_varijabla>
  </DomainObject.Predmet.ProtustrankaWithAdressOIB>
  <DomainObject.Predmet.ProtustrankaNazivFormated>
    <izvorni_sadrzaj>MACHINE TOOLS j.d.o.o. UMAG</izvorni_sadrzaj>
    <derivirana_varijabla naziv="DomainObject.Predmet.ProtustrankaNazivFormated_1">MACHINE TOOLS j.d.o.o. UMAG</derivirana_varijabla>
  </DomainObject.Predmet.ProtustrankaNazivFormated>
  <DomainObject.Predmet.ProtustrankaNazivFormatedOIB>
    <izvorni_sadrzaj>MACHINE TOOLS j.d.o.o. UMAG, OIB 65021829687</izvorni_sadrzaj>
    <derivirana_varijabla naziv="DomainObject.Predmet.ProtustrankaNazivFormatedOIB_1">MACHINE TOOLS j.d.o.o. UMAG, OIB 65021829687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6487.43</izvorni_sadrzaj>
    <derivirana_varijabla naziv="DomainObject.Predmet.TrenutnaVrijednost_1">6487.43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MACHINE TOOLS j.d.o.o. UMAG</item>
    </izvorni_sadrzaj>
    <derivirana_varijabla naziv="DomainObject.Predmet.ProtuStrankaListFormated_1">
      <item>MACHINE TOOLS j.d.o.o. UMAG</item>
    </derivirana_varijabla>
  </DomainObject.Predmet.ProtuStrankaListFormated>
  <DomainObject.Predmet.ProtuStrankaListFormatedOIB>
    <izvorni_sadrzaj>
      <item>MACHINE TOOLS j.d.o.o. UMAG, OIB 65021829687</item>
    </izvorni_sadrzaj>
    <derivirana_varijabla naziv="DomainObject.Predmet.ProtuStrankaListFormatedOIB_1">
      <item>MACHINE TOOLS j.d.o.o. UMAG, OIB 65021829687</item>
    </derivirana_varijabla>
  </DomainObject.Predmet.ProtuStrankaListFormatedOIB>
  <DomainObject.Predmet.ProtuStrankaListFormatedWithAdress>
    <izvorni_sadrzaj>
      <item>MACHINE TOOLS j.d.o.o. UMAG, Tribje 23, 52470 Umag</item>
    </izvorni_sadrzaj>
    <derivirana_varijabla naziv="DomainObject.Predmet.ProtuStrankaListFormatedWithAdress_1">
      <item>MACHINE TOOLS j.d.o.o. UMAG, Tribje 23, 52470 Umag</item>
    </derivirana_varijabla>
  </DomainObject.Predmet.ProtuStrankaListFormatedWithAdress>
  <DomainObject.Predmet.ProtuStrankaListFormatedWithAdressOIB>
    <izvorni_sadrzaj>
      <item>MACHINE TOOLS j.d.o.o. UMAG, OIB 65021829687, Tribje 23, 52470 Umag</item>
    </izvorni_sadrzaj>
    <derivirana_varijabla naziv="DomainObject.Predmet.ProtuStrankaListFormatedWithAdressOIB_1">
      <item>MACHINE TOOLS j.d.o.o. UMAG, OIB 65021829687, Tribje 23, 52470 Umag</item>
    </derivirana_varijabla>
  </DomainObject.Predmet.ProtuStrankaListFormatedWithAdressOIB>
  <DomainObject.Predmet.ProtuStrankaListNazivFormated>
    <izvorni_sadrzaj>
      <item>MACHINE TOOLS j.d.o.o. UMAG</item>
    </izvorni_sadrzaj>
    <derivirana_varijabla naziv="DomainObject.Predmet.ProtuStrankaListNazivFormated_1">
      <item>MACHINE TOOLS j.d.o.o. UMAG</item>
    </derivirana_varijabla>
  </DomainObject.Predmet.ProtuStrankaListNazivFormated>
  <DomainObject.Predmet.ProtuStrankaListNazivFormatedOIB>
    <izvorni_sadrzaj>
      <item>MACHINE TOOLS j.d.o.o. UMAG, OIB 65021829687</item>
    </izvorni_sadrzaj>
    <derivirana_varijabla naziv="DomainObject.Predmet.ProtuStrankaListNazivFormatedOIB_1">
      <item>MACHINE TOOLS j.d.o.o. UMAG, OIB 65021829687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MACHINE TOOLS j.d.o.o. UMAG</izvorni_sadrzaj>
    <derivirana_varijabla naziv="DomainObject.Predmet.ProtustrankaIDrugi_1">MACHINE TOOLS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MACHINE TOOLS j.d.o.o. UMAG, OIB 65021829687, Tribje 23, 52470 Umag</izvorni_sadrzaj>
    <derivirana_varijabla naziv="DomainObject.Predmet.ProtustrankaIDrugiAdressOIB_1">MACHINE TOOLS j.d.o.o. UMAG, OIB 65021829687, Tribje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MACHINE TOOLS j.d.o.o. UMAG</item>
    </izvorni_sadrzaj>
    <derivirana_varijabla naziv="DomainObject.Predmet.SudioniciListNaziv_1">
      <item>FINANCIJSKA AGENCIJA, RC RIJEKA, PODRUŽNICA PULA, PULA</item>
      <item>MACHINE TOOLS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MACHINE TOOLS j.d.o.o. UMAG, OIB 65021829687, Tribje 23,52470 Umag</item>
    </izvorni_sadrzaj>
    <derivirana_varijabla naziv="DomainObject.Predmet.SudioniciListAdressOIB_1">
      <item>FINANCIJSKA AGENCIJA, RC RIJEKA, PODRUŽNICA PULA, PULA, OIB 85821130368, F. Kurelca 8,51000 Rijeka</item>
      <item>MACHINE TOOLS j.d.o.o. UMAG, OIB 65021829687, Tribje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65021829687</item>
    </izvorni_sadrzaj>
    <derivirana_varijabla naziv="DomainObject.Predmet.SudioniciListNazivOIB_1">
      <item>, OIB 85821130368</item>
      <item>, OIB 65021829687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3630</properties:Characters>
  <properties:Lines>95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2018-07-13T08:42:00Z</dcterms:created>
  <dc:creator>Ana Valčić</dc:creator>
  <cp:lastModifiedBy>Ana Valčić</cp:lastModifiedBy>
  <cp:lastPrinted>2018-07-13T10:57:00Z</cp:lastPrinted>
  <dcterms:modified xmlns:xsi="http://www.w3.org/2001/XMLSchema-instance" xsi:type="dcterms:W3CDTF">2018-07-13T10:57:00Z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(St-141-18 Machine tools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