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0588" w14:paraId="7340588" w:rsidRDefault="00AE649C" w:rsidP="00E5778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E5778B" w:rsidP="00E5778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5778B" w:rsidP="00E5778B" w:rsidR="00AE649C" w:rsidRPr="00B76F3C">
      <w:pPr>
        <w:pStyle w:val="SudSjedite"/>
      </w:pPr>
      <w:r>
        <w:t xml:space="preserve">                                                                                                   Poslovni broj: 4 St-1196/15-4</w:t>
      </w:r>
      <w:r w:rsidR="00EA1C6D">
        <w:tab/>
      </w:r>
    </w:p>
    <w:p w:rsidRDefault="00E5778B" w:rsidP="00E5778B" w:rsidR="00E5778B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5778B" w:rsidP="00E5778B" w:rsidR="00E5778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5778B" w:rsidP="00E5778B" w:rsidR="00E5778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5778B" w:rsidP="00E5778B" w:rsidR="00E5778B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5778B" w:rsidP="00E5778B" w:rsidR="00E5778B">
      <w:pPr>
        <w:spacing w:after="0"/>
        <w:jc w:val="right"/>
        <w:rPr>
          <w:lang w:eastAsia="hr-HR"/>
        </w:rPr>
      </w:pPr>
    </w:p>
    <w:p w:rsidRDefault="00E5778B" w:rsidP="00E5778B" w:rsidR="00E5778B">
      <w:pPr>
        <w:spacing w:after="0"/>
        <w:jc w:val="right"/>
      </w:pPr>
    </w:p>
    <w:p w:rsidRDefault="00E5778B" w:rsidP="00E5778B" w:rsidR="00E5778B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OKOVI NOVA d.o.o., Varaždinske Toplice, Kralja Tomislava 6, OIB: 99037892567,  14. siječnja 2016. temeljem čl. 430. Stečajnog zakona („NN“ 71/15, u daljnjem tekstu SZ) objavljuje sljedeći</w:t>
      </w:r>
    </w:p>
    <w:p w:rsidRDefault="00E5778B" w:rsidP="00E5778B" w:rsidR="00E5778B">
      <w:pPr>
        <w:spacing w:after="0"/>
        <w:jc w:val="center"/>
      </w:pPr>
    </w:p>
    <w:p w:rsidRDefault="00E5778B" w:rsidP="00E5778B" w:rsidR="00E5778B">
      <w:pPr>
        <w:spacing w:after="0"/>
        <w:jc w:val="center"/>
      </w:pPr>
      <w:r>
        <w:t>OGLAS</w:t>
      </w:r>
    </w:p>
    <w:p w:rsidRDefault="00E5778B" w:rsidP="00E5778B" w:rsidR="00E5778B">
      <w:pPr>
        <w:spacing w:after="0"/>
      </w:pPr>
    </w:p>
    <w:p w:rsidRDefault="00E5778B" w:rsidP="00E5778B" w:rsidR="00E5778B">
      <w:pPr>
        <w:spacing w:after="0"/>
        <w:jc w:val="both"/>
      </w:pPr>
      <w:r>
        <w:t>1/</w:t>
      </w:r>
      <w:r>
        <w:tab/>
        <w:t>Utvrđuje se da ukupni iznos evidentiranog duga dužnika OKOVI NOVA d.o.o., Varaždinske Toplice, Kralja Tomislava 6, OIB: 99037892567  iznosi 187.511,22 kn.</w:t>
      </w:r>
    </w:p>
    <w:p w:rsidRDefault="00E5778B" w:rsidP="00E5778B" w:rsidR="00E5778B">
      <w:pPr>
        <w:spacing w:after="0"/>
        <w:jc w:val="both"/>
      </w:pPr>
    </w:p>
    <w:p w:rsidRDefault="00E5778B" w:rsidP="00E5778B" w:rsidR="00E5778B">
      <w:pPr>
        <w:spacing w:after="0"/>
        <w:jc w:val="both"/>
      </w:pPr>
      <w:r>
        <w:t>2/</w:t>
      </w:r>
      <w:r>
        <w:tab/>
        <w:t xml:space="preserve"> Poziva se direktor dužnika Andrian Moldovan iz Austrije, 1230 Wien, Haselbrunnerstrasse 8 da u roku od 15 dana od dana objave ovog oglasa na e-oglasnoj ploči suda podnese ovome sudu, pozivom na gornji broj spisa, javnobilježnički ovjerovljeni prokazni popis imovine i obveza dužnika na propisanom obrascu.</w:t>
      </w:r>
    </w:p>
    <w:p w:rsidRDefault="00E5778B" w:rsidP="00E5778B" w:rsidR="00E5778B">
      <w:pPr>
        <w:spacing w:after="0"/>
        <w:jc w:val="both"/>
      </w:pPr>
    </w:p>
    <w:p w:rsidRDefault="00E5778B" w:rsidP="00E5778B" w:rsidR="00E5778B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E5778B" w:rsidP="00E5778B" w:rsidR="00E5778B">
      <w:pPr>
        <w:spacing w:after="0"/>
      </w:pPr>
    </w:p>
    <w:p w:rsidRDefault="00E5778B" w:rsidP="00E5778B" w:rsidR="00E5778B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E5778B" w:rsidP="00E5778B" w:rsidR="00E5778B">
      <w:pPr>
        <w:spacing w:after="0"/>
        <w:jc w:val="both"/>
        <w:rPr>
          <w:color w:val="000000"/>
        </w:rPr>
      </w:pPr>
      <w:r>
        <w:tab/>
      </w:r>
    </w:p>
    <w:p w:rsidRDefault="00E5778B" w:rsidP="00E5778B" w:rsidR="00E5778B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220119615 otvoren kod Hrvatske poštanske banke. </w:t>
      </w:r>
    </w:p>
    <w:p w:rsidRDefault="00E5778B" w:rsidP="00E5778B" w:rsidR="00E5778B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E5778B" w:rsidP="00E5778B" w:rsidR="00E5778B">
      <w:pPr>
        <w:spacing w:after="0"/>
        <w:jc w:val="both"/>
      </w:pPr>
    </w:p>
    <w:p w:rsidRDefault="00E5778B" w:rsidP="00E5778B" w:rsidR="00E5778B">
      <w:pPr>
        <w:spacing w:after="0"/>
        <w:jc w:val="center"/>
      </w:pPr>
      <w:r>
        <w:t>U Varaždinu, 14. siječnja 2016.</w:t>
      </w:r>
    </w:p>
    <w:p w:rsidRDefault="00E5778B" w:rsidP="00E5778B" w:rsidR="00E5778B">
      <w:pPr>
        <w:spacing w:after="0"/>
        <w:jc w:val="both"/>
      </w:pPr>
    </w:p>
    <w:p w:rsidRDefault="00E5778B" w:rsidP="00E5778B" w:rsidR="00E5778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5778B" w:rsidP="00E5778B" w:rsidR="00E5778B">
      <w:pPr>
        <w:spacing w:after="0"/>
      </w:pPr>
    </w:p>
    <w:p w:rsidRDefault="00E5778B" w:rsidP="00E5778B" w:rsidR="00E5778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E5778B" w:rsidR="00CB0EA4">
      <w:pPr>
        <w:pStyle w:val="Naslovdokumenta"/>
        <w:spacing w:after="0"/>
      </w:pPr>
    </w:p>
    <w:p w:rsidRDefault="0071688E" w:rsidP="00E5778B" w:rsidR="0071688E">
      <w:pPr>
        <w:pStyle w:val="Poetniodjeljak"/>
        <w:spacing w:after="0"/>
      </w:pPr>
    </w:p>
    <w:p w:rsidRDefault="00A21F0D" w:rsidP="00E5778B" w:rsidR="00A21F0D">
      <w:pPr>
        <w:pStyle w:val="NormaleSPIS"/>
        <w:spacing w:after="0"/>
        <w:rPr>
          <w:noProof/>
        </w:rPr>
      </w:pPr>
    </w:p>
    <w:p w:rsidRDefault="00DA0242" w:rsidP="00E5778B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78B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638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St-1196/2015-4</izvorni_sadrzaj>
    <derivirana_varijabla naziv="DomainObject.Oznaka_1">St-1196/2015-4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St-1196/2015</izvorni_sadrzaj>
    <derivirana_varijabla naziv="DomainObject.Predmet.OznakaBroj_1">St-1196/2015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OKOVI NOVA društvo s ograničenom odgovornošću za trgovinu, posredništvo, preradu lima i transport</izvorni_sadrzaj>
    <derivirana_varijabla naziv="DomainObject.Predmet.ProtustrankaFormated_1">  OKOVI NOVA društvo s ograničenom odgovornošću za trgovinu, posredništvo, preradu lima i transport</derivirana_varijabla>
  </DomainObject.Predmet.ProtustrankaFormated>
  <DomainObject.Predmet.ProtustrankaFormatedOIB>
    <izvorni_sadrzaj>  OKOVI NOVA društvo s ograničenom odgovornošću za trgovinu, posredništvo, preradu lima i transport, OIB 99037892567</izvorni_sadrzaj>
    <derivirana_varijabla naziv="DomainObject.Predmet.ProtustrankaFormatedOIB_1">  OKOVI NOVA društvo s ograničenom odgovornošću za trgovinu, posredništvo, preradu lima i transport, OIB 99037892567</derivirana_varijabla>
  </DomainObject.Predmet.ProtustrankaFormatedOIB>
  <DomainObject.Predmet.ProtustrankaFormatedWithAdress>
    <izvorni_sadrzaj> OKOVI NOVA društvo s ograničenom odgovornošću za trgovinu, posredništvo, preradu lima i transport, Kralja Tomislava 6, 42223 Varaždinske Toplice</izvorni_sadrzaj>
    <derivirana_varijabla naziv="DomainObject.Predmet.ProtustrankaFormatedWithAdress_1"> OKOVI NOVA društvo s ograničenom odgovornošću za trgovinu, posredništvo, preradu lima i transport, Kralja Tomislava 6, 42223 Varaždinske Toplice</derivirana_varijabla>
  </DomainObject.Predmet.ProtustrankaFormatedWithAdress>
  <DomainObject.Predmet.ProtustrankaFormatedWithAdressOIB>
    <izvorni_sadrzaj> OKOVI NOVA društvo s ograničenom odgovornošću za trgovinu, posredništvo, preradu lima i transport, OIB 99037892567, Kralja Tomislava 6, 42223 Varaždinske Toplice</izvorni_sadrzaj>
    <derivirana_varijabla naziv="DomainObject.Predmet.ProtustrankaFormatedWithAdressOIB_1"> OKOVI NOVA društvo s ograničenom odgovornošću za trgovinu, posredništvo, preradu lima i transport, OIB 99037892567, Kralja Tomislava 6, 42223 Varaždinske Toplice</derivirana_varijabla>
  </DomainObject.Predmet.ProtustrankaFormatedWithAdressOIB>
  <DomainObject.Predmet.ProtustrankaWithAdress>
    <izvorni_sadrzaj>OKOVI NOVA društvo s ograničenom odgovornošću za trgovinu, posredništvo, preradu lima i transport Kralja Tomislava 6, 42223 Varaždinske Toplice</izvorni_sadrzaj>
    <derivirana_varijabla naziv="DomainObject.Predmet.ProtustrankaWithAdress_1">OKOVI NOVA društvo s ograničenom odgovornošću za trgovinu, posredništvo, preradu lima i transport Kralja Tomislava 6, 42223 Varaždinske Toplice</derivirana_varijabla>
  </DomainObject.Predmet.ProtustrankaWithAdress>
  <DomainObject.Predmet.ProtustrankaWithAdressOIB>
    <izvorni_sadrzaj>OKOVI NOVA društvo s ograničenom odgovornošću za trgovinu, posredništvo, preradu lima i transport, OIB 99037892567, Kralja Tomislava 6, 42223 Varaždinske Toplice</izvorni_sadrzaj>
    <derivirana_varijabla naziv="DomainObject.Predmet.ProtustrankaWithAdressOIB_1">OKOVI NOVA društvo s ograničenom odgovornošću za trgovinu, posredništvo, preradu lima i transport, OIB 99037892567, Kralja Tomislava 6, 42223 Varaždinske Toplice</derivirana_varijabla>
  </DomainObject.Predmet.ProtustrankaWithAdressOIB>
  <DomainObject.Predmet.ProtustrankaNazivFormated>
    <izvorni_sadrzaj>OKOVI NOVA društvo s ograničenom odgovornošću za trgovinu, posredništvo, preradu lima i transport</izvorni_sadrzaj>
    <derivirana_varijabla naziv="DomainObject.Predmet.ProtustrankaNazivFormated_1">OKOVI NOVA društvo s ograničenom odgovornošću za trgovinu, posredništvo, preradu lima i transport</derivirana_varijabla>
  </DomainObject.Predmet.ProtustrankaNazivFormated>
  <DomainObject.Predmet.ProtustrankaNazivFormatedOIB>
    <izvorni_sadrzaj>OKOVI NOVA društvo s ograničenom odgovornošću za trgovinu, posredništvo, preradu lima i transport, OIB 99037892567</izvorni_sadrzaj>
    <derivirana_varijabla naziv="DomainObject.Predmet.ProtustrankaNazivFormatedOIB_1">OKOVI NOVA društvo s ograničenom odgovornošću za trgovinu, posredništvo, preradu lima i transport, OIB 99037892567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187511.22</izvorni_sadrzaj>
    <derivirana_varijabla naziv="DomainObject.Predmet.TrenutnaVrijednost_1">187511.22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OKOVI NOVA društvo s ograničenom odgovornošću za trgovinu, posredništvo, preradu lima i transport</item>
    </izvorni_sadrzaj>
    <derivirana_varijabla naziv="DomainObject.Predmet.ProtuStrankaListFormated_1">
      <item>OKOVI NOVA društvo s ograničenom odgovornošću za trgovinu, posredništvo, preradu lima i transport</item>
    </derivirana_varijabla>
  </DomainObject.Predmet.ProtuStrankaListFormated>
  <DomainObject.Predmet.ProtuStrankaListFormatedOIB>
    <izvorni_sadrzaj>
      <item>OKOVI NOVA društvo s ograničenom odgovornošću za trgovinu, posredništvo, preradu lima i transport, OIB 99037892567</item>
    </izvorni_sadrzaj>
    <derivirana_varijabla naziv="DomainObject.Predmet.ProtuStrankaListFormatedOIB_1">
      <item>OKOVI NOVA društvo s ograničenom odgovornošću za trgovinu, posredništvo, preradu lima i transport, OIB 99037892567</item>
    </derivirana_varijabla>
  </DomainObject.Predmet.ProtuStrankaListFormatedOIB>
  <DomainObject.Predmet.ProtuStrankaListFormatedWithAdress>
    <izvorni_sadrzaj>
      <item>OKOVI NOVA društvo s ograničenom odgovornošću za trgovinu, posredništvo, preradu lima i transport, Kralja Tomislava 6, 42223 Varaždinske Toplice</item>
    </izvorni_sadrzaj>
    <derivirana_varijabla naziv="DomainObject.Predmet.ProtuStrankaListFormatedWithAdress_1">
      <item>OKOVI NOVA društvo s ograničenom odgovornošću za trgovinu, posredništvo, preradu lima i transport, Kralja Tomislava 6, 42223 Varaždinske Toplice</item>
    </derivirana_varijabla>
  </DomainObject.Predmet.ProtuStrankaListFormatedWithAdress>
  <DomainObject.Predmet.ProtuStrankaListFormatedWithAdressOIB>
    <izvorni_sadrzaj>
      <item>OKOVI NOVA društvo s ograničenom odgovornošću za trgovinu, posredništvo, preradu lima i transport, OIB 99037892567, Kralja Tomislava 6, 42223 Varaždinske Toplice</item>
    </izvorni_sadrzaj>
    <derivirana_varijabla naziv="DomainObject.Predmet.ProtuStrankaListFormatedWithAdressOIB_1">
      <item>OKOVI NOVA društvo s ograničenom odgovornošću za trgovinu, posredništvo, preradu lima i transport, OIB 99037892567, Kralja Tomislava 6, 42223 Varaždinske Toplice</item>
    </derivirana_varijabla>
  </DomainObject.Predmet.ProtuStrankaListFormatedWithAdressOIB>
  <DomainObject.Predmet.ProtuStrankaListNazivFormated>
    <izvorni_sadrzaj>
      <item>OKOVI NOVA društvo s ograničenom odgovornošću za trgovinu, posredništvo, preradu lima i transport</item>
    </izvorni_sadrzaj>
    <derivirana_varijabla naziv="DomainObject.Predmet.ProtuStrankaListNazivFormated_1">
      <item>OKOVI NOVA društvo s ograničenom odgovornošću za trgovinu, posredništvo, preradu lima i transport</item>
    </derivirana_varijabla>
  </DomainObject.Predmet.ProtuStrankaListNazivFormated>
  <DomainObject.Predmet.ProtuStrankaListNazivFormatedOIB>
    <izvorni_sadrzaj>
      <item>OKOVI NOVA društvo s ograničenom odgovornošću za trgovinu, posredništvo, preradu lima i transport, OIB 99037892567</item>
    </izvorni_sadrzaj>
    <derivirana_varijabla naziv="DomainObject.Predmet.ProtuStrankaListNazivFormatedOIB_1">
      <item>OKOVI NOVA društvo s ograničenom odgovornošću za trgovinu, posredništvo, preradu lima i transport, OIB 99037892567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St-1196/2015-4</izvorni_sadrzaj>
    <derivirana_varijabla naziv="DomainObject.PoslovniBrojDokumenta_1">St-1196/2015-4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OKOVI NOVA društvo s ograničenom odgovornošću za trgovinu, posredništvo, preradu lima i transport</izvorni_sadrzaj>
    <derivirana_varijabla naziv="DomainObject.Predmet.ProtustrankaIDrugi_1">OKOVI NOVA društvo s ograničenom odgovornošću za trgovinu, posredništvo, preradu lima i transport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OKOVI NOVA društvo s ograničenom odgovornošću za trgovinu, posredništvo, preradu lima i transport, OIB 99037892567, Kralja Tomislava 6, 42223 Varaždinske Toplice</izvorni_sadrzaj>
    <derivirana_varijabla naziv="DomainObject.Predmet.ProtustrankaIDrugiAdressOIB_1">OKOVI NOVA društvo s ograničenom odgovornošću za trgovinu, posredništvo, preradu lima i transport, OIB 99037892567,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OKOVI NOVA društvo s ograničenom odgovornošću za trgovinu, posredništvo, preradu lima i transport</item>
      <item>E-oglasna ploča</item>
      <item>Sudski registar, Trgovački sud u Varaždinu</item>
    </izvorni_sadrzaj>
    <derivirana_varijabla naziv="DomainObject.Predmet.SudioniciListNaziv_1">
      <item>Financijska agencija</item>
      <item>OKOVI NOVA društvo s ograničenom odgovornošću za trgovinu, posredništvo, preradu lima i transport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OKOVI NOVA društvo s ograničenom odgovornošću za trgovinu, posredništvo, preradu lima i transport, OIB 99037892567, Kralja Tomislava 6,42223 Varaždinske Toplice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OKOVI NOVA društvo s ograničenom odgovornošću za trgovinu, posredništvo, preradu lima i transport, OIB 99037892567, Kralja Tomislava 6,42223 Varaždinske Toplice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B2FFD5-2037-4032-A0DF-EB60157C83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2029</properties:Characters>
  <properties:Lines>55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2016-01-14T08:47:00Z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