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4ae8" w14:paraId="8f44ae8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757A25">
        <w:rPr>
          <w:rFonts w:cs="Times New Roman"/>
          <w:szCs w:val="24"/>
        </w:rPr>
        <w:t>7284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757A25" w:rsidP="008F133B" w:rsidR="00757A25">
      <w:pPr>
        <w:spacing w:after="0"/>
        <w:jc w:val="center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757A25">
        <w:rPr>
          <w:rFonts w:cs="Times New Roman"/>
          <w:szCs w:val="24"/>
        </w:rPr>
        <w:t>INFORMATIČKA UDRUGA INFOSOFT, OIB:48696679014, Zagreb, Stonska 5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757A25">
        <w:rPr>
          <w:rFonts w:cs="Times New Roman"/>
          <w:szCs w:val="24"/>
        </w:rPr>
        <w:t>11.594,97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757A25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A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A25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A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A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A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A25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A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A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7284</izvorni_sadrzaj>
    <derivirana_varijabla naziv="DomainObject.Predmet.Broj_1">7284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St-7284/2015</izvorni_sadrzaj>
    <derivirana_varijabla naziv="DomainObject.Predmet.OznakaBroj_1">St-7284/2015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UDRUGA INFOSOFT zastupanog po punomoćniku DARIO PIKULA</izvorni_sadrzaj>
    <derivirana_varijabla naziv="DomainObject.Predmet.ProtustrankaFormated_1">  INFORMATIČKA UDRUGA INFOSOFT zastupanog po punomoćniku DARIO PIKULA</derivirana_varijabla>
  </DomainObject.Predmet.ProtustrankaFormated>
  <DomainObject.Predmet.ProtustrankaFormatedOIB>
    <izvorni_sadrzaj>  INFORMATIČKA UDRUGA INFOSOFT, OIB 48696679014 zastupanog po punomoćniku DARIO PIKULA</izvorni_sadrzaj>
    <derivirana_varijabla naziv="DomainObject.Predmet.ProtustrankaFormatedOIB_1">  INFORMATIČKA UDRUGA INFOSOFT, OIB 48696679014 zastupanog po punomoćniku DARIO PIKULA</derivirana_varijabla>
  </DomainObject.Predmet.ProtustrankaFormatedOIB>
  <DomainObject.Predmet.ProtustrankaFormatedWithAdress>
    <izvorni_sadrzaj> INFORMATIČKA UDRUGA INFOSOFT, Stonska 5, 10000 Zagreb zastupanog po punomoćniku DARIO PIKULA</izvorni_sadrzaj>
    <derivirana_varijabla naziv="DomainObject.Predmet.ProtustrankaFormatedWithAdress_1"> INFORMATIČKA UDRUGA INFOSOFT, Stonska 5, 10000 Zagreb zastupanog po punomoćniku DARIO PIKULA</derivirana_varijabla>
  </DomainObject.Predmet.ProtustrankaFormatedWithAdress>
  <DomainObject.Predmet.ProtustrankaFormatedWithAdressOIB>
    <izvorni_sadrzaj> INFORMATIČKA UDRUGA INFOSOFT, OIB 48696679014, Stonska 5, 10000 Zagreb zastupanog po punomoćniku DARIO PIKULA</izvorni_sadrzaj>
    <derivirana_varijabla naziv="DomainObject.Predmet.ProtustrankaFormatedWithAdressOIB_1"> INFORMATIČKA UDRUGA INFOSOFT, OIB 48696679014, Stonska 5, 10000 Zagreb zastupanog po punomoćniku DARIO PIKULA</derivirana_varijabla>
  </DomainObject.Predmet.ProtustrankaFormatedWithAdressOIB>
  <DomainObject.Predmet.ProtustrankaWithAdress>
    <izvorni_sadrzaj>INFORMATIČKA UDRUGA INFOSOFT Stonska 5, 10000 Zagreb</izvorni_sadrzaj>
    <derivirana_varijabla naziv="DomainObject.Predmet.ProtustrankaWithAdress_1">INFORMATIČKA UDRUGA INFOSOFT Stonska 5, 10000 Zagreb</derivirana_varijabla>
  </DomainObject.Predmet.ProtustrankaWithAdress>
  <DomainObject.Predmet.ProtustrankaWithAdressOIB>
    <izvorni_sadrzaj>INFORMATIČKA UDRUGA INFOSOFT, OIB 48696679014, Stonska 5, 10000 Zagreb</izvorni_sadrzaj>
    <derivirana_varijabla naziv="DomainObject.Predmet.ProtustrankaWithAdressOIB_1">INFORMATIČKA UDRUGA INFOSOFT, OIB 48696679014, Stonska 5, 10000 Zagreb</derivirana_varijabla>
  </DomainObject.Predmet.ProtustrankaWithAdressOIB>
  <DomainObject.Predmet.ProtustrankaNazivFormated>
    <izvorni_sadrzaj>INFORMATIČKA UDRUGA INFOSOFT</izvorni_sadrzaj>
    <derivirana_varijabla naziv="DomainObject.Predmet.ProtustrankaNazivFormated_1">INFORMATIČKA UDRUGA INFOSOFT</derivirana_varijabla>
  </DomainObject.Predmet.ProtustrankaNazivFormated>
  <DomainObject.Predmet.ProtustrankaNazivFormatedOIB>
    <izvorni_sadrzaj>INFORMATIČKA UDRUGA INFOSOFT, OIB 48696679014</izvorni_sadrzaj>
    <derivirana_varijabla naziv="DomainObject.Predmet.ProtustrankaNazivFormatedOIB_1">INFORMATIČKA UDRUGA INFOSOFT, OIB 48696679014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INFORMATIČKA UDRUGA INFOSOFT zastupanog po punomoćniku DARIO PIKULA</item>
    </izvorni_sadrzaj>
    <derivirana_varijabla naziv="DomainObject.Predmet.ProtuStrankaListFormated_1">
      <item>INFORMATIČKA UDRUGA INFOSOFT zastupanog po punomoćniku DARIO PIKULA</item>
    </derivirana_varijabla>
  </DomainObject.Predmet.ProtuStrankaListFormated>
  <DomainObject.Predmet.ProtuStrankaListFormatedOIB>
    <izvorni_sadrzaj>
      <item>INFORMATIČKA UDRUGA INFOSOFT, OIB 48696679014 zastupanog po punomoćniku DARIO PIKULA</item>
    </izvorni_sadrzaj>
    <derivirana_varijabla naziv="DomainObject.Predmet.ProtuStrankaListFormatedOIB_1">
      <item>INFORMATIČKA UDRUGA INFOSOFT, OIB 48696679014 zastupanog po punomoćniku DARIO PIKULA</item>
    </derivirana_varijabla>
  </DomainObject.Predmet.ProtuStrankaListFormatedOIB>
  <DomainObject.Predmet.ProtuStrankaListFormatedWithAdress>
    <izvorni_sadrzaj>
      <item>INFORMATIČKA UDRUGA INFOSOFT, Stonska 5, 10000 Zagreb zastupanog po punomoćniku DARIO PIKULA</item>
    </izvorni_sadrzaj>
    <derivirana_varijabla naziv="DomainObject.Predmet.ProtuStrankaListFormatedWithAdress_1">
      <item>INFORMATIČKA UDRUGA INFOSOFT, Stonska 5, 10000 Zagreb zastupanog po punomoćniku DARIO PIKULA</item>
    </derivirana_varijabla>
  </DomainObject.Predmet.ProtuStrankaListFormatedWithAdress>
  <DomainObject.Predmet.ProtuStrankaListFormatedWithAdressOIB>
    <izvorni_sadrzaj>
      <item>INFORMATIČKA UDRUGA INFOSOFT, OIB 48696679014, Stonska 5, 10000 Zagreb zastupanog po punomoćniku DARIO PIKULA</item>
    </izvorni_sadrzaj>
    <derivirana_varijabla naziv="DomainObject.Predmet.ProtuStrankaListFormatedWithAdressOIB_1">
      <item>INFORMATIČKA UDRUGA INFOSOFT, OIB 48696679014, Stonska 5, 10000 Zagreb zastupanog po punomoćniku DARIO PIKULA</item>
    </derivirana_varijabla>
  </DomainObject.Predmet.ProtuStrankaListFormatedWithAdressOIB>
  <DomainObject.Predmet.ProtuStrankaListNazivFormated>
    <izvorni_sadrzaj>
      <item>INFORMATIČKA UDRUGA INFOSOFT</item>
    </izvorni_sadrzaj>
    <derivirana_varijabla naziv="DomainObject.Predmet.ProtuStrankaListNazivFormated_1">
      <item>INFORMATIČKA UDRUGA INFOSOFT</item>
    </derivirana_varijabla>
  </DomainObject.Predmet.ProtuStrankaListNazivFormated>
  <DomainObject.Predmet.ProtuStrankaListNazivFormatedOIB>
    <izvorni_sadrzaj>
      <item>INFORMATIČKA UDRUGA INFOSOFT, OIB 48696679014</item>
    </izvorni_sadrzaj>
    <derivirana_varijabla naziv="DomainObject.Predmet.ProtuStrankaListNazivFormatedOIB_1">
      <item>INFORMATIČKA UDRUGA INFOSOFT, OIB 48696679014</item>
    </derivirana_varijabla>
  </DomainObject.Predmet.ProtuStrankaListNazivFormatedOIB>
  <DomainObject.Predmet.OstaliListFormated>
    <izvorni_sadrzaj>
      <item>DARIO PIKULA punomoćnik sudionika u postupku INFORMATIČKA UDRUGA INFOSOFT</item>
    </izvorni_sadrzaj>
    <derivirana_varijabla naziv="DomainObject.Predmet.OstaliListFormated_1">
      <item>DARIO PIKULA punomoćnik sudionika u postupku INFORMATIČKA UDRUGA INFOSOFT</item>
    </derivirana_varijabla>
  </DomainObject.Predmet.OstaliListFormated>
  <DomainObject.Predmet.OstaliListFormatedOIB>
    <izvorni_sadrzaj>
      <item>DARIO PIKULA, OIB 48696679014 punomoćnik sudionika u postupku INFORMATIČKA UDRUGA INFOSOFT</item>
    </izvorni_sadrzaj>
    <derivirana_varijabla naziv="DomainObject.Predmet.OstaliListFormatedOIB_1">
      <item>DARIO PIKULA, OIB 48696679014 punomoćnik sudionika u postupku INFORMATIČKA UDRUGA INFOSOFT</item>
    </derivirana_varijabla>
  </DomainObject.Predmet.OstaliListFormatedOIB>
  <DomainObject.Predmet.OstaliListFormatedWithAdress>
    <izvorni_sadrzaj>
      <item>DARIO PIKULA, STONSKA 5, 10000 Zagreb punomoćnik sudionika u postupku INFORMATIČKA UDRUGA INFOSOFT</item>
    </izvorni_sadrzaj>
    <derivirana_varijabla naziv="DomainObject.Predmet.OstaliListFormatedWithAdress_1">
      <item>DARIO PIKULA, STONSKA 5, 10000 Zagreb punomoćnik sudionika u postupku INFORMATIČKA UDRUGA INFOSOFT</item>
    </derivirana_varijabla>
  </DomainObject.Predmet.OstaliListFormatedWithAdress>
  <DomainObject.Predmet.OstaliListFormatedWithAdressOIB>
    <izvorni_sadrzaj>
      <item>DARIO PIKULA, OIB 48696679014, STONSKA 5, 10000 Zagreb punomoćnik sudionika u postupku INFORMATIČKA UDRUGA INFOSOFT</item>
    </izvorni_sadrzaj>
    <derivirana_varijabla naziv="DomainObject.Predmet.OstaliListFormatedWithAdressOIB_1">
      <item>DARIO PIKULA, OIB 48696679014, STONSKA 5, 10000 Zagreb punomoćnik sudionika u postupku INFORMATIČKA UDRUGA INFOSOFT</item>
    </derivirana_varijabla>
  </DomainObject.Predmet.OstaliListFormatedWithAdressOIB>
  <DomainObject.Predmet.OstaliListNazivFormated>
    <izvorni_sadrzaj>
      <item>DARIO PIKULA</item>
    </izvorni_sadrzaj>
    <derivirana_varijabla naziv="DomainObject.Predmet.OstaliListNazivFormated_1">
      <item>DARIO PIKULA</item>
    </derivirana_varijabla>
  </DomainObject.Predmet.OstaliListNazivFormated>
  <DomainObject.Predmet.OstaliListNazivFormatedOIB>
    <izvorni_sadrzaj>
      <item>DARIO PIKULA, OIB 48696679014</item>
    </izvorni_sadrzaj>
    <derivirana_varijabla naziv="DomainObject.Predmet.OstaliListNazivFormatedOIB_1">
      <item>DARIO PIKULA, OIB 48696679014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INFORMATIČKA UDRUGA INFOSOFT</izvorni_sadrzaj>
    <derivirana_varijabla naziv="DomainObject.Predmet.ProtustrankaIDrugi_1">INFORMATIČKA UDRUGA INFOSOFT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INFORMATIČKA UDRUGA INFOSOFT, OIB 48696679014, Stonska 5, 10000 Zagreb</izvorni_sadrzaj>
    <derivirana_varijabla naziv="DomainObject.Predmet.ProtustrankaIDrugiAdressOIB_1">INFORMATIČKA UDRUGA INFOSOFT, OIB 48696679014, Stonska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INFORMATIČKA UDRUGA INFOSOFT</item>
      <item>FINA Regionalni centar Zagreb</item>
      <item>DARIO PIKULA</item>
    </izvorni_sadrzaj>
    <derivirana_varijabla naziv="DomainObject.Predmet.SudioniciListNaziv_1">
      <item>INFORMATIČKA UDRUGA INFOSOFT</item>
      <item>FINA Regionalni centar Zagreb</item>
      <item>DARIO PIKULA</item>
    </derivirana_varijabla>
  </DomainObject.Predmet.SudioniciListNaziv>
  <DomainObject.Predmet.SudioniciListAdressOIB>
    <izvorni_sadrzaj>
      <item>INFORMATIČKA UDRUGA INFOSOFT, OIB 48696679014, Stonska 5,10000 Zagreb</item>
      <item>FINA Regionalni centar Zagreb, OIB 85821130368, Trg svibanjskih žrtava 1995. br 1,10000 Zagreb</item>
      <item>DARIO PIKULA, OIB 48696679014, STONSKA 5,10000 Zagreb</item>
    </izvorni_sadrzaj>
    <derivirana_varijabla naziv="DomainObject.Predmet.SudioniciListAdressOIB_1">
      <item>INFORMATIČKA UDRUGA INFOSOFT, OIB 48696679014, Stonska 5,10000 Zagreb</item>
      <item>FINA Regionalni centar Zagreb, OIB 85821130368, Trg svibanjskih žrtava 1995. br 1,10000 Zagreb</item>
      <item>DARIO PIKULA, OIB 48696679014, STONSKA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48696679014</item>
      <item>, OIB 85821130368</item>
      <item>, OIB 48696679014</item>
    </izvorni_sadrzaj>
    <derivirana_varijabla naziv="DomainObject.Predmet.SudioniciListNazivOIB_1">
      <item>, OIB 48696679014</item>
      <item>, OIB 85821130368</item>
      <item>, OIB 48696679014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1301</properties:Characters>
  <properties:Lines>37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2016-02-09T08:49:00Z</cp:lastPrinted>
  <dcterms:modified xmlns:xsi="http://www.w3.org/2001/XMLSchema-instance" xsi:type="dcterms:W3CDTF">2016-02-09T08:49:00Z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